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C23D4" w14:textId="3F88B3D7" w:rsidR="00F45D36" w:rsidRPr="00EC1CB3" w:rsidRDefault="00F45D36" w:rsidP="00501859">
      <w:pPr>
        <w:pStyle w:val="ASDEFCONTitle"/>
      </w:pPr>
      <w:bookmarkStart w:id="0" w:name="_GoBack"/>
      <w:bookmarkEnd w:id="0"/>
      <w:r w:rsidRPr="00EC1CB3">
        <w:t>C</w:t>
      </w:r>
      <w:bookmarkStart w:id="1" w:name="_Ref127024000"/>
      <w:bookmarkEnd w:id="1"/>
      <w:r w:rsidRPr="00EC1CB3">
        <w:t>ONTRACT DATA REQUIREMENTS LIST</w:t>
      </w:r>
    </w:p>
    <w:p w14:paraId="4F573483" w14:textId="77777777" w:rsidR="00F45D36" w:rsidRPr="00EC1CB3" w:rsidRDefault="00F45D36" w:rsidP="00501859">
      <w:pPr>
        <w:pStyle w:val="SOWHL1-ASDEFCON"/>
      </w:pPr>
      <w:bookmarkStart w:id="2" w:name="_Toc523906848"/>
      <w:bookmarkStart w:id="3" w:name="_Toc1363500"/>
      <w:r w:rsidRPr="00EC1CB3">
        <w:t>PURPOSE</w:t>
      </w:r>
      <w:bookmarkEnd w:id="2"/>
      <w:bookmarkEnd w:id="3"/>
    </w:p>
    <w:p w14:paraId="5F865DC7" w14:textId="098385C4" w:rsidR="00F45D36" w:rsidRPr="00EC1CB3" w:rsidRDefault="00F45D36" w:rsidP="00501859">
      <w:pPr>
        <w:pStyle w:val="SOWTL2-ASDEFCON"/>
      </w:pPr>
      <w:bookmarkStart w:id="4" w:name="_Toc1363501"/>
      <w:r w:rsidRPr="00EC1CB3">
        <w:t xml:space="preserve">This Annex outlines the relationship between data items, Data Item Descriptions </w:t>
      </w:r>
      <w:r w:rsidR="00447F19" w:rsidRPr="00EC1CB3">
        <w:t xml:space="preserve">(DIDs) </w:t>
      </w:r>
      <w:r w:rsidRPr="00EC1CB3">
        <w:t>and the Contract Data Requirements List (CDRL)</w:t>
      </w:r>
      <w:r w:rsidR="00447F19" w:rsidRPr="00EC1CB3">
        <w:t xml:space="preserve"> at clause </w:t>
      </w:r>
      <w:r w:rsidR="00447F19" w:rsidRPr="00EC1CB3">
        <w:fldChar w:fldCharType="begin"/>
      </w:r>
      <w:r w:rsidR="00447F19" w:rsidRPr="00EC1CB3">
        <w:instrText xml:space="preserve"> REF _Ref127024002 \r \h </w:instrText>
      </w:r>
      <w:r w:rsidR="00EC1CB3">
        <w:instrText xml:space="preserve"> \* MERGEFORMAT </w:instrText>
      </w:r>
      <w:r w:rsidR="00447F19" w:rsidRPr="00EC1CB3">
        <w:fldChar w:fldCharType="separate"/>
      </w:r>
      <w:r w:rsidR="00FD7ED6">
        <w:t>7</w:t>
      </w:r>
      <w:r w:rsidR="00447F19" w:rsidRPr="00EC1CB3">
        <w:fldChar w:fldCharType="end"/>
      </w:r>
      <w:r w:rsidR="00447F19" w:rsidRPr="00EC1CB3">
        <w:t xml:space="preserve"> of this Annex</w:t>
      </w:r>
      <w:r w:rsidRPr="00EC1CB3">
        <w:t xml:space="preserve">.  The Annex also sets out the processes and procedures for </w:t>
      </w:r>
      <w:r w:rsidR="007749AC" w:rsidRPr="00EC1CB3">
        <w:t xml:space="preserve">the </w:t>
      </w:r>
      <w:r w:rsidRPr="00EC1CB3">
        <w:t xml:space="preserve">preparation, delivery, management and maintenance of data items by the Contractor, and </w:t>
      </w:r>
      <w:r w:rsidR="007749AC" w:rsidRPr="00EC1CB3">
        <w:t xml:space="preserve">the </w:t>
      </w:r>
      <w:r w:rsidRPr="00EC1CB3">
        <w:t>Commonwealth action required.</w:t>
      </w:r>
      <w:bookmarkEnd w:id="4"/>
    </w:p>
    <w:p w14:paraId="40C8937A" w14:textId="62F16AE3" w:rsidR="009941A6" w:rsidRPr="009941A6" w:rsidRDefault="00F45D36" w:rsidP="004C5F21">
      <w:pPr>
        <w:pStyle w:val="SOWTL2-ASDEFCON"/>
      </w:pPr>
      <w:bookmarkStart w:id="5" w:name="_Toc1363502"/>
      <w:r w:rsidRPr="00EC1CB3">
        <w:t xml:space="preserve">The CDRL included with this Annex is a consolidated list of data items to be delivered during the course of the Contract and includes CDRL management information. </w:t>
      </w:r>
      <w:r w:rsidR="009B39C9" w:rsidRPr="00EC1CB3">
        <w:t xml:space="preserve"> </w:t>
      </w:r>
      <w:r w:rsidRPr="00EC1CB3">
        <w:t>The CDRL defines the data item</w:t>
      </w:r>
      <w:r w:rsidR="007749AC" w:rsidRPr="00EC1CB3">
        <w:t xml:space="preserve"> version,</w:t>
      </w:r>
      <w:r w:rsidRPr="00EC1CB3">
        <w:t xml:space="preserve"> delivery schedule, quantity </w:t>
      </w:r>
      <w:r w:rsidR="007749AC" w:rsidRPr="00EC1CB3">
        <w:t xml:space="preserve">by </w:t>
      </w:r>
      <w:r w:rsidRPr="00EC1CB3">
        <w:t>type, delivery location(s)</w:t>
      </w:r>
      <w:r w:rsidR="00447F19" w:rsidRPr="00EC1CB3">
        <w:t>,</w:t>
      </w:r>
      <w:r w:rsidRPr="00EC1CB3">
        <w:t xml:space="preserve"> </w:t>
      </w:r>
      <w:r w:rsidR="007749AC" w:rsidRPr="00EC1CB3">
        <w:t xml:space="preserve">Commonwealth action period and type, maintenance requirements, and, </w:t>
      </w:r>
      <w:r w:rsidRPr="00EC1CB3">
        <w:t xml:space="preserve">through reference to the associated DID, the title, purpose, </w:t>
      </w:r>
      <w:r w:rsidR="00447F19" w:rsidRPr="00EC1CB3">
        <w:t xml:space="preserve">content and, if applicable, </w:t>
      </w:r>
      <w:r w:rsidRPr="00EC1CB3">
        <w:t>format requirements for each data item.</w:t>
      </w:r>
      <w:bookmarkEnd w:id="5"/>
    </w:p>
    <w:p w14:paraId="69CE96A5" w14:textId="77777777" w:rsidR="00F45D36" w:rsidRPr="00EC1CB3" w:rsidRDefault="00F45D36" w:rsidP="00501859">
      <w:pPr>
        <w:pStyle w:val="SOWHL1-ASDEFCON"/>
      </w:pPr>
      <w:r w:rsidRPr="00EC1CB3">
        <w:t>MANAGEMENT OF THE DATA ITEM DESC</w:t>
      </w:r>
      <w:r w:rsidR="00447F19" w:rsidRPr="00EC1CB3">
        <w:t>R</w:t>
      </w:r>
      <w:r w:rsidRPr="00EC1CB3">
        <w:t>IPTIONS</w:t>
      </w:r>
    </w:p>
    <w:p w14:paraId="3576244A" w14:textId="05E47177" w:rsidR="00F45D36" w:rsidRPr="00EC1CB3" w:rsidRDefault="004D18E7" w:rsidP="004C5F21">
      <w:pPr>
        <w:pStyle w:val="SOWTL2-ASDEFCON"/>
      </w:pPr>
      <w:r>
        <w:t>Where</w:t>
      </w:r>
      <w:r w:rsidR="00F45D36" w:rsidRPr="00EC1CB3">
        <w:t xml:space="preserve"> DIDs provide the specification</w:t>
      </w:r>
      <w:r w:rsidR="007749AC" w:rsidRPr="00EC1CB3">
        <w:t>s</w:t>
      </w:r>
      <w:r w:rsidR="00F45D36" w:rsidRPr="00EC1CB3">
        <w:t xml:space="preserve"> for data items to be delivered to the Commonwealth for Review, Approval</w:t>
      </w:r>
      <w:r w:rsidR="00447F19" w:rsidRPr="00EC1CB3">
        <w:t>,</w:t>
      </w:r>
      <w:r w:rsidR="00F45D36" w:rsidRPr="00EC1CB3">
        <w:t xml:space="preserve"> Acceptance</w:t>
      </w:r>
      <w:r w:rsidR="00447F19" w:rsidRPr="00EC1CB3">
        <w:t xml:space="preserve"> and CCP </w:t>
      </w:r>
      <w:r w:rsidR="00206B66">
        <w:t>a</w:t>
      </w:r>
      <w:r w:rsidR="00447F19" w:rsidRPr="00EC1CB3">
        <w:t>pproval</w:t>
      </w:r>
      <w:r>
        <w:t>,</w:t>
      </w:r>
      <w:r w:rsidR="00F45D36" w:rsidRPr="00EC1CB3">
        <w:t xml:space="preserve"> </w:t>
      </w:r>
      <w:r>
        <w:t>t</w:t>
      </w:r>
      <w:r w:rsidR="00F45D36" w:rsidRPr="00EC1CB3">
        <w:t>h</w:t>
      </w:r>
      <w:r>
        <w:t>os</w:t>
      </w:r>
      <w:r w:rsidR="00F45D36" w:rsidRPr="00EC1CB3">
        <w:t>e DIDs are attached to this Annex, and form part of the Contract.</w:t>
      </w:r>
    </w:p>
    <w:p w14:paraId="105AF763" w14:textId="77777777" w:rsidR="00F45D36" w:rsidRPr="00EC1CB3" w:rsidRDefault="00F45D36" w:rsidP="00501859">
      <w:pPr>
        <w:pStyle w:val="SOWHL1-ASDEFCON"/>
      </w:pPr>
      <w:bookmarkStart w:id="6" w:name="_Toc523906849"/>
      <w:bookmarkStart w:id="7" w:name="_Toc1363503"/>
      <w:r w:rsidRPr="00EC1CB3">
        <w:t>management of DATA ITEMS</w:t>
      </w:r>
      <w:bookmarkEnd w:id="6"/>
      <w:bookmarkEnd w:id="7"/>
    </w:p>
    <w:p w14:paraId="0CD155E7" w14:textId="0459801F" w:rsidR="00F45D36" w:rsidRPr="00EC1CB3" w:rsidRDefault="00F45D36" w:rsidP="004C5F21">
      <w:pPr>
        <w:pStyle w:val="SOWTL2-ASDEFCON"/>
      </w:pPr>
      <w:bookmarkStart w:id="8" w:name="_Toc1363504"/>
      <w:r w:rsidRPr="00EC1CB3">
        <w:t xml:space="preserve">The Contractor shall implement </w:t>
      </w:r>
      <w:r w:rsidR="00BC6D96" w:rsidRPr="00EC1CB3">
        <w:t xml:space="preserve">Configuration Management </w:t>
      </w:r>
      <w:r w:rsidRPr="00EC1CB3">
        <w:t xml:space="preserve">procedures for each data item (including reissues or amendments) in accordance with clause 6.1 of the SOW and the </w:t>
      </w:r>
      <w:r w:rsidR="00447F19" w:rsidRPr="00EC1CB3">
        <w:t xml:space="preserve">Approved plan that governs </w:t>
      </w:r>
      <w:r w:rsidR="00BC6D96" w:rsidRPr="00EC1CB3">
        <w:t>C</w:t>
      </w:r>
      <w:r w:rsidR="00447F19" w:rsidRPr="00EC1CB3">
        <w:t xml:space="preserve">onfiguration </w:t>
      </w:r>
      <w:r w:rsidR="00BC6D96" w:rsidRPr="00EC1CB3">
        <w:t>M</w:t>
      </w:r>
      <w:r w:rsidR="00447F19" w:rsidRPr="00EC1CB3">
        <w:t>anagement (eg</w:t>
      </w:r>
      <w:r w:rsidR="004A3F02">
        <w:t>,</w:t>
      </w:r>
      <w:r w:rsidR="00447F19" w:rsidRPr="00EC1CB3">
        <w:t xml:space="preserve"> the </w:t>
      </w:r>
      <w:r w:rsidRPr="00EC1CB3">
        <w:t>Approved Configuration Management Plan (CMP)</w:t>
      </w:r>
      <w:r w:rsidR="00447F19" w:rsidRPr="00EC1CB3">
        <w:t>)</w:t>
      </w:r>
      <w:r w:rsidRPr="00EC1CB3">
        <w:t xml:space="preserve"> to ensure that the version or issue (as appropriate) and amendment status of each data item is identified and controlled.</w:t>
      </w:r>
      <w:bookmarkEnd w:id="8"/>
    </w:p>
    <w:p w14:paraId="55D93697" w14:textId="77777777" w:rsidR="00F45D36" w:rsidRPr="00EC1CB3" w:rsidRDefault="00F45D36" w:rsidP="004C5F21">
      <w:pPr>
        <w:pStyle w:val="SOWTL2-ASDEFCON"/>
      </w:pPr>
      <w:bookmarkStart w:id="9" w:name="_Toc1363505"/>
      <w:r w:rsidRPr="00EC1CB3">
        <w:t>The Contractor shall review, update and deliver amendments or reissued data items, or confirm the continuing accuracy of data items annotated with a maintenance period, in accordance with the CDRL.</w:t>
      </w:r>
      <w:bookmarkEnd w:id="9"/>
    </w:p>
    <w:p w14:paraId="09101720" w14:textId="58C64668" w:rsidR="00A20C10" w:rsidRDefault="00A20C10" w:rsidP="004C5F21">
      <w:pPr>
        <w:pStyle w:val="SOWTL2-ASDEFCON"/>
      </w:pPr>
      <w:bookmarkStart w:id="10" w:name="_Toc1363506"/>
      <w:bookmarkStart w:id="11" w:name="_Ref178404782"/>
      <w:bookmarkStart w:id="12" w:name="_Ref178404827"/>
      <w:r w:rsidRPr="00EC1CB3">
        <w:t>Delivery of amended, reissued or resubmitted data items shall be to the location(s) and in the format and quantities specified in the CDRL for the initial submission of the data items.</w:t>
      </w:r>
    </w:p>
    <w:p w14:paraId="4987E93C" w14:textId="71D0AAD6" w:rsidR="007D123F" w:rsidRDefault="007D123F" w:rsidP="004C5F21">
      <w:pPr>
        <w:pStyle w:val="SOWTL2-ASDEFCON"/>
      </w:pPr>
      <w:r>
        <w:t>Unless otherwise agreed in writing by the Commonwealth Representative, if a data item is to be amended and reissued, or</w:t>
      </w:r>
      <w:r w:rsidRPr="00D518F5">
        <w:t xml:space="preserve"> </w:t>
      </w:r>
      <w:r>
        <w:t>the delivery was delayed, the schedule for subsequent deliveries of that data item remains unaffected.</w:t>
      </w:r>
    </w:p>
    <w:p w14:paraId="0AA4285C" w14:textId="77777777" w:rsidR="007D123F" w:rsidRPr="008F7C4C" w:rsidRDefault="007D123F" w:rsidP="007D123F">
      <w:pPr>
        <w:pStyle w:val="SOWTL2-ASDEFCON"/>
      </w:pPr>
      <w:bookmarkStart w:id="13" w:name="_Ref225743487"/>
      <w:r w:rsidRPr="008F7C4C">
        <w:t xml:space="preserve">Delivery via the Data Management System (DMS) specified in clause 2.3 of the SOW shall </w:t>
      </w:r>
      <w:r w:rsidRPr="0098762C">
        <w:t>mean</w:t>
      </w:r>
      <w:r w:rsidRPr="008F7C4C">
        <w:t xml:space="preserve"> that:</w:t>
      </w:r>
      <w:bookmarkEnd w:id="13"/>
    </w:p>
    <w:p w14:paraId="56AD0BA4" w14:textId="77777777" w:rsidR="007D123F" w:rsidRPr="008F7C4C" w:rsidRDefault="007D123F" w:rsidP="007D123F">
      <w:pPr>
        <w:pStyle w:val="SOWSubL1-ASDEFCON"/>
      </w:pPr>
      <w:r w:rsidRPr="008F7C4C">
        <w:t xml:space="preserve">the data item has been </w:t>
      </w:r>
      <w:r w:rsidRPr="0098762C">
        <w:t>uploaded</w:t>
      </w:r>
      <w:r w:rsidRPr="008F7C4C">
        <w:t xml:space="preserve"> to the DMS;</w:t>
      </w:r>
    </w:p>
    <w:p w14:paraId="47A47196" w14:textId="77777777" w:rsidR="007D123F" w:rsidRPr="008F7C4C" w:rsidRDefault="007D123F" w:rsidP="007D123F">
      <w:pPr>
        <w:pStyle w:val="SOWSubL1-ASDEFCON"/>
      </w:pPr>
      <w:r w:rsidRPr="008F7C4C">
        <w:t xml:space="preserve">each of the Commonwealth officials nominated in the CDRL has been electronically notified that </w:t>
      </w:r>
      <w:r w:rsidRPr="0098762C">
        <w:t>the</w:t>
      </w:r>
      <w:r w:rsidRPr="008F7C4C">
        <w:t xml:space="preserve"> data item has been uploaded to the DMS; and</w:t>
      </w:r>
    </w:p>
    <w:p w14:paraId="2F9D9327" w14:textId="0AA66D9F" w:rsidR="007D123F" w:rsidRPr="00EC1CB3" w:rsidRDefault="007D123F" w:rsidP="007D123F">
      <w:pPr>
        <w:pStyle w:val="SOWSubL1-ASDEFCON"/>
      </w:pPr>
      <w:r w:rsidRPr="008F7C4C">
        <w:t xml:space="preserve">the Commonwealth Authorised Users </w:t>
      </w:r>
      <w:r>
        <w:t xml:space="preserve">are (subject to any restrictions defined by the Commonwealth Representative) able </w:t>
      </w:r>
      <w:r w:rsidRPr="008F7C4C">
        <w:t>to access and download the data item.</w:t>
      </w:r>
    </w:p>
    <w:p w14:paraId="4953D90D" w14:textId="77777777" w:rsidR="00A20C10" w:rsidRPr="00EC1CB3" w:rsidRDefault="00A20C10" w:rsidP="00501859">
      <w:pPr>
        <w:pStyle w:val="SOWHL1-ASDEFCON"/>
      </w:pPr>
      <w:r w:rsidRPr="00EC1CB3">
        <w:t>Explanation of the cdrl</w:t>
      </w:r>
    </w:p>
    <w:p w14:paraId="30BAAAEE" w14:textId="41BF5A25" w:rsidR="00F45D36" w:rsidRPr="00EC1CB3" w:rsidRDefault="00F45D36" w:rsidP="00973DA7">
      <w:pPr>
        <w:pStyle w:val="SOWTL2-ASDEFCON"/>
      </w:pPr>
      <w:bookmarkStart w:id="14" w:name="_Toc1363508"/>
      <w:bookmarkEnd w:id="10"/>
      <w:bookmarkEnd w:id="11"/>
      <w:bookmarkEnd w:id="12"/>
      <w:r w:rsidRPr="00EC1CB3">
        <w:t xml:space="preserve">Application of this CDRL is specified in the SOW. </w:t>
      </w:r>
      <w:r w:rsidR="009B39C9" w:rsidRPr="00EC1CB3">
        <w:t xml:space="preserve"> </w:t>
      </w:r>
      <w:r w:rsidRPr="00EC1CB3">
        <w:t>An explanation of each CDRL column is detailed below and applies to each data item:</w:t>
      </w:r>
      <w:bookmarkEnd w:id="14"/>
    </w:p>
    <w:p w14:paraId="043C32D3" w14:textId="563892B9" w:rsidR="00F45D36" w:rsidRPr="00EC1CB3" w:rsidRDefault="00F45D36" w:rsidP="00501859">
      <w:pPr>
        <w:pStyle w:val="SOWSubL1-ASDEFCON"/>
      </w:pPr>
      <w:r w:rsidRPr="00EC1CB3">
        <w:rPr>
          <w:u w:val="single"/>
        </w:rPr>
        <w:t>CDRL Line Number</w:t>
      </w:r>
      <w:r w:rsidRPr="00EC1CB3">
        <w:t>: This field provides the unique sequential number that identifies each data item within different functional groups (eg, MGT-100, ENG-100</w:t>
      </w:r>
      <w:r w:rsidR="009B39C9" w:rsidRPr="00EC1CB3">
        <w:t>,</w:t>
      </w:r>
      <w:r w:rsidRPr="00EC1CB3">
        <w:t xml:space="preserve"> etc).</w:t>
      </w:r>
    </w:p>
    <w:p w14:paraId="14766B46" w14:textId="4F393FB4" w:rsidR="00F45D36" w:rsidRPr="00EC1CB3" w:rsidRDefault="00F45D36" w:rsidP="00973DA7">
      <w:pPr>
        <w:pStyle w:val="SOWSubL1-ASDEFCON"/>
      </w:pPr>
      <w:r w:rsidRPr="00EC1CB3">
        <w:rPr>
          <w:u w:val="single"/>
        </w:rPr>
        <w:t>Data Item Title</w:t>
      </w:r>
      <w:r w:rsidRPr="00EC1CB3">
        <w:t>: This field identifies the title of the data item.</w:t>
      </w:r>
    </w:p>
    <w:p w14:paraId="1DFE0CC3" w14:textId="2165E838" w:rsidR="00F45D36" w:rsidRPr="00EC1CB3" w:rsidRDefault="00F45D36" w:rsidP="00973DA7">
      <w:pPr>
        <w:pStyle w:val="SOWSubL1-ASDEFCON"/>
      </w:pPr>
      <w:r w:rsidRPr="00EC1CB3">
        <w:rPr>
          <w:u w:val="single"/>
        </w:rPr>
        <w:t>SOW Clause Ref</w:t>
      </w:r>
      <w:r w:rsidRPr="00EC1CB3">
        <w:t>: This field shows the major clause in the SOW where the data item is identified.  There may be multiple references to the data item in the SOW but generally only the first (or one) reference is shown in the CDRL.</w:t>
      </w:r>
    </w:p>
    <w:p w14:paraId="363C4E63" w14:textId="5C826E04" w:rsidR="00F45D36" w:rsidRPr="00EC1CB3" w:rsidRDefault="00F45D36" w:rsidP="00973DA7">
      <w:pPr>
        <w:pStyle w:val="SOWSubL1-ASDEFCON"/>
      </w:pPr>
      <w:r w:rsidRPr="00EC1CB3">
        <w:rPr>
          <w:u w:val="single"/>
        </w:rPr>
        <w:lastRenderedPageBreak/>
        <w:t>Ref</w:t>
      </w:r>
      <w:r w:rsidRPr="00EC1CB3">
        <w:t>: This field provides a reference number used to identify individual deliveries of a data item.</w:t>
      </w:r>
    </w:p>
    <w:p w14:paraId="4297F29F" w14:textId="05C21E73" w:rsidR="00F45D36" w:rsidRPr="00EC1CB3" w:rsidRDefault="00F45D36" w:rsidP="00973DA7">
      <w:pPr>
        <w:pStyle w:val="SOWSubL1-ASDEFCON"/>
      </w:pPr>
      <w:r w:rsidRPr="00EC1CB3">
        <w:rPr>
          <w:u w:val="single"/>
        </w:rPr>
        <w:t>Version</w:t>
      </w:r>
      <w:r w:rsidRPr="00EC1CB3">
        <w:t>: This field identifies the particular individual delivery of a data item during its lifecycle (ie, draft, final).</w:t>
      </w:r>
    </w:p>
    <w:p w14:paraId="6FC24D9B" w14:textId="7760997F" w:rsidR="00F45D36" w:rsidRPr="00EC1CB3" w:rsidRDefault="00F45D36" w:rsidP="006B0ED9">
      <w:pPr>
        <w:pStyle w:val="SOWSubL1-ASDEFCON"/>
      </w:pPr>
      <w:bookmarkStart w:id="15" w:name="_Ref225743509"/>
      <w:r w:rsidRPr="00EC1CB3">
        <w:rPr>
          <w:u w:val="single"/>
        </w:rPr>
        <w:t>Delivery Schedule</w:t>
      </w:r>
      <w:r w:rsidRPr="00EC1CB3">
        <w:t xml:space="preserve">: This field specifies the date(s) and/or events by which the data item is required to be delivered.  The data items shall be delivered before 1700 hrs (local time) on the date specified, or the last Working Day before the specified date if the specified day is not a Working Day. </w:t>
      </w:r>
      <w:r w:rsidR="00501859">
        <w:t xml:space="preserve"> </w:t>
      </w:r>
      <w:r w:rsidRPr="00EC1CB3">
        <w:t xml:space="preserve">The date of delivery applies to all delivery locations </w:t>
      </w:r>
      <w:r w:rsidR="00DC2657" w:rsidRPr="00EC1CB3">
        <w:t xml:space="preserve">and quantities </w:t>
      </w:r>
      <w:r w:rsidRPr="00EC1CB3">
        <w:t>unless otherwise specified</w:t>
      </w:r>
      <w:r w:rsidR="00DC2657" w:rsidRPr="00EC1CB3">
        <w:t>, including delivery via the DMS in accordance with clause </w:t>
      </w:r>
      <w:r w:rsidR="002D1039">
        <w:t>2.</w:t>
      </w:r>
      <w:r w:rsidR="00EF6F08">
        <w:t>3</w:t>
      </w:r>
      <w:r w:rsidR="00DC2657" w:rsidRPr="00EC1CB3">
        <w:t xml:space="preserve"> of </w:t>
      </w:r>
      <w:r w:rsidR="002D1039">
        <w:t>the SOW</w:t>
      </w:r>
      <w:r w:rsidRPr="00EC1CB3">
        <w:t xml:space="preserve">. </w:t>
      </w:r>
      <w:r w:rsidR="0009603E">
        <w:t xml:space="preserve"> </w:t>
      </w:r>
      <w:r w:rsidRPr="00EC1CB3">
        <w:t>Following are some of the abbreviations and symbols used with this column:</w:t>
      </w:r>
      <w:bookmarkEnd w:id="15"/>
    </w:p>
    <w:p w14:paraId="0C2814B8" w14:textId="58DF9192" w:rsidR="00F45D36" w:rsidRPr="00EC1CB3" w:rsidRDefault="00AD4098" w:rsidP="00501859">
      <w:pPr>
        <w:pStyle w:val="SOWSubL2-ASDEFCON"/>
      </w:pPr>
      <w:r>
        <w:t>‘</w:t>
      </w:r>
      <w:r w:rsidR="00F45D36" w:rsidRPr="00EC1CB3">
        <w:t>ED</w:t>
      </w:r>
      <w:r>
        <w:t>’</w:t>
      </w:r>
      <w:r w:rsidR="00F45D36" w:rsidRPr="00EC1CB3">
        <w:t xml:space="preserve"> means Effective Date;</w:t>
      </w:r>
    </w:p>
    <w:p w14:paraId="78AF8F69" w14:textId="77777777" w:rsidR="00F45D36" w:rsidRPr="00EC1CB3" w:rsidRDefault="00F45D36" w:rsidP="006B0ED9">
      <w:pPr>
        <w:pStyle w:val="SOWSubL2-ASDEFCON"/>
      </w:pPr>
      <w:r w:rsidRPr="00EC1CB3">
        <w:t>Numerals indicate the number of Working Days unless specified otherwise;</w:t>
      </w:r>
    </w:p>
    <w:p w14:paraId="021DB4AC" w14:textId="2428E6F6" w:rsidR="00F45D36" w:rsidRPr="00EC1CB3" w:rsidRDefault="00AD4098" w:rsidP="006B0ED9">
      <w:pPr>
        <w:pStyle w:val="SOWSubL2-ASDEFCON"/>
      </w:pPr>
      <w:r>
        <w:t>‘</w:t>
      </w:r>
      <w:r w:rsidR="00F45D36" w:rsidRPr="00EC1CB3">
        <w:t>+</w:t>
      </w:r>
      <w:r>
        <w:t>’</w:t>
      </w:r>
      <w:r w:rsidR="00F45D36" w:rsidRPr="00EC1CB3">
        <w:t xml:space="preserve"> means after the specified date or event; and</w:t>
      </w:r>
    </w:p>
    <w:p w14:paraId="48A8D1F9" w14:textId="0C2AA016" w:rsidR="00F45D36" w:rsidRPr="00EC1CB3" w:rsidRDefault="00AD4098" w:rsidP="006B0ED9">
      <w:pPr>
        <w:pStyle w:val="SOWSubL2-ASDEFCON"/>
      </w:pPr>
      <w:r>
        <w:t>‘</w:t>
      </w:r>
      <w:r w:rsidR="00F45D36" w:rsidRPr="00EC1CB3">
        <w:t>-</w:t>
      </w:r>
      <w:r>
        <w:t>'</w:t>
      </w:r>
      <w:r w:rsidR="00F45D36" w:rsidRPr="00EC1CB3">
        <w:t xml:space="preserve"> means before the specified date or event.</w:t>
      </w:r>
    </w:p>
    <w:p w14:paraId="0F8C0CBD" w14:textId="6294FA60" w:rsidR="00F45D36" w:rsidRPr="00EC1CB3" w:rsidRDefault="00BC6D96" w:rsidP="00501859">
      <w:pPr>
        <w:pStyle w:val="SOWSubL1NONUM-ASDEFCON"/>
      </w:pPr>
      <w:r w:rsidRPr="00EC1CB3">
        <w:t xml:space="preserve">If </w:t>
      </w:r>
      <w:r w:rsidR="00F45D36" w:rsidRPr="00EC1CB3">
        <w:t xml:space="preserve">a </w:t>
      </w:r>
      <w:r w:rsidR="00DC2657" w:rsidRPr="00EC1CB3">
        <w:t xml:space="preserve">data item </w:t>
      </w:r>
      <w:r w:rsidR="00F45D36" w:rsidRPr="00EC1CB3">
        <w:t xml:space="preserve">is required to be delivered before an event having </w:t>
      </w:r>
      <w:r w:rsidR="00DC2657" w:rsidRPr="00EC1CB3">
        <w:t xml:space="preserve">a </w:t>
      </w:r>
      <w:r w:rsidR="00F45D36" w:rsidRPr="00EC1CB3">
        <w:t xml:space="preserve">duration of greater than one day (eg, SRR), the </w:t>
      </w:r>
      <w:r w:rsidR="00DC2657" w:rsidRPr="00EC1CB3">
        <w:t xml:space="preserve">data item </w:t>
      </w:r>
      <w:r w:rsidR="00F45D36" w:rsidRPr="00EC1CB3">
        <w:t xml:space="preserve">delivery date shall be calculated from the first day of that event. </w:t>
      </w:r>
      <w:r w:rsidR="009B39C9" w:rsidRPr="00EC1CB3">
        <w:t xml:space="preserve"> </w:t>
      </w:r>
      <w:r w:rsidRPr="00EC1CB3">
        <w:t xml:space="preserve">If </w:t>
      </w:r>
      <w:r w:rsidR="00F45D36" w:rsidRPr="00EC1CB3">
        <w:t xml:space="preserve">a </w:t>
      </w:r>
      <w:r w:rsidR="00DC2657" w:rsidRPr="00EC1CB3">
        <w:t xml:space="preserve">data item </w:t>
      </w:r>
      <w:r w:rsidR="00F45D36" w:rsidRPr="00EC1CB3">
        <w:t xml:space="preserve">is required to be delivered after an event having </w:t>
      </w:r>
      <w:r w:rsidR="004C52B3">
        <w:t xml:space="preserve">a </w:t>
      </w:r>
      <w:r w:rsidR="00F45D36" w:rsidRPr="00EC1CB3">
        <w:t xml:space="preserve">duration of greater than one day (eg, SRR), the </w:t>
      </w:r>
      <w:r w:rsidR="00DC2657" w:rsidRPr="00EC1CB3">
        <w:t xml:space="preserve">data item </w:t>
      </w:r>
      <w:r w:rsidR="00F45D36" w:rsidRPr="00EC1CB3">
        <w:t>delivery date shall be calculated from the last day of that event.</w:t>
      </w:r>
    </w:p>
    <w:p w14:paraId="1C641943" w14:textId="75AD36A4" w:rsidR="00F45D36" w:rsidRPr="00EC1CB3" w:rsidRDefault="00F45D36" w:rsidP="00764DEF">
      <w:pPr>
        <w:pStyle w:val="SOWSubL1-ASDEFCON"/>
      </w:pPr>
      <w:bookmarkStart w:id="16" w:name="_Ref225743523"/>
      <w:r w:rsidRPr="00EC1CB3">
        <w:rPr>
          <w:u w:val="single"/>
        </w:rPr>
        <w:t>Quantity</w:t>
      </w:r>
      <w:r w:rsidRPr="00EC1CB3">
        <w:t xml:space="preserve">: This field specifies the </w:t>
      </w:r>
      <w:r w:rsidR="00DC2657" w:rsidRPr="00EC1CB3">
        <w:t xml:space="preserve">total </w:t>
      </w:r>
      <w:r w:rsidRPr="00EC1CB3">
        <w:t xml:space="preserve">number of </w:t>
      </w:r>
      <w:r w:rsidR="00DC2657" w:rsidRPr="00EC1CB3">
        <w:t>data items</w:t>
      </w:r>
      <w:r w:rsidRPr="00EC1CB3">
        <w:t xml:space="preserve"> to be delivered to the associated delivery location(s)</w:t>
      </w:r>
      <w:r w:rsidR="00DC2657" w:rsidRPr="00EC1CB3">
        <w:t xml:space="preserve">, including the copy delivered via the DMS and the number of hard (H) and soft (S) copies.  Delivery to the DMS means that on-line access to the data item is provided to the Commonwealth Authorised Users in accordance </w:t>
      </w:r>
      <w:r w:rsidR="003E5338">
        <w:t xml:space="preserve">with clause </w:t>
      </w:r>
      <w:r w:rsidR="003E5338">
        <w:fldChar w:fldCharType="begin"/>
      </w:r>
      <w:r w:rsidR="003E5338">
        <w:instrText xml:space="preserve"> REF _Ref225743487 \r \h </w:instrText>
      </w:r>
      <w:r w:rsidR="003E5338">
        <w:fldChar w:fldCharType="separate"/>
      </w:r>
      <w:r w:rsidR="003E5338">
        <w:t>3.5</w:t>
      </w:r>
      <w:r w:rsidR="003E5338">
        <w:fldChar w:fldCharType="end"/>
      </w:r>
      <w:r w:rsidR="003E5338">
        <w:t xml:space="preserve"> of th</w:t>
      </w:r>
      <w:r w:rsidR="005B3023">
        <w:t>is</w:t>
      </w:r>
      <w:r w:rsidR="003E5338">
        <w:t xml:space="preserve"> Annex and </w:t>
      </w:r>
      <w:r w:rsidR="00DC2657" w:rsidRPr="00EC1CB3">
        <w:t xml:space="preserve">clause 2.3 of the SOW.  Clause </w:t>
      </w:r>
      <w:r w:rsidR="009D555C">
        <w:fldChar w:fldCharType="begin"/>
      </w:r>
      <w:r w:rsidR="009D555C">
        <w:instrText xml:space="preserve"> REF _Ref228272343 \r \h </w:instrText>
      </w:r>
      <w:r w:rsidR="009D555C">
        <w:fldChar w:fldCharType="separate"/>
      </w:r>
      <w:r w:rsidR="009D555C">
        <w:t>6.1</w:t>
      </w:r>
      <w:r w:rsidR="009D555C">
        <w:fldChar w:fldCharType="end"/>
      </w:r>
      <w:r w:rsidR="00DC2657" w:rsidRPr="00EC1CB3">
        <w:t xml:space="preserve"> of this Annex provides specific requirements relating to hard and soft copies of data items</w:t>
      </w:r>
      <w:r w:rsidRPr="00EC1CB3">
        <w:t>.</w:t>
      </w:r>
      <w:bookmarkEnd w:id="16"/>
    </w:p>
    <w:p w14:paraId="2C8076F8" w14:textId="25B9B18D" w:rsidR="00DC2657" w:rsidRPr="00EC1CB3" w:rsidRDefault="00DC2657" w:rsidP="00764DEF">
      <w:pPr>
        <w:pStyle w:val="SOWSubL1-ASDEFCON"/>
      </w:pPr>
      <w:bookmarkStart w:id="17" w:name="_Ref225743533"/>
      <w:r w:rsidRPr="00EC1CB3">
        <w:rPr>
          <w:u w:val="single"/>
        </w:rPr>
        <w:t>Delivery Location</w:t>
      </w:r>
      <w:r w:rsidRPr="00EC1CB3">
        <w:t>: This field shows the short title of the Commonwealth official(s) to whom:</w:t>
      </w:r>
      <w:bookmarkEnd w:id="17"/>
    </w:p>
    <w:p w14:paraId="5760C2D6" w14:textId="77777777" w:rsidR="00DC2657" w:rsidRPr="00EC1CB3" w:rsidRDefault="00DC2657" w:rsidP="00764DEF">
      <w:pPr>
        <w:pStyle w:val="SOWSubL2-ASDEFCON"/>
      </w:pPr>
      <w:r w:rsidRPr="00EC1CB3">
        <w:t>electronic notification of the delivery of data items via the DMS shall be provided; and</w:t>
      </w:r>
    </w:p>
    <w:p w14:paraId="361F752B" w14:textId="77777777" w:rsidR="00DC2657" w:rsidRPr="00EC1CB3" w:rsidRDefault="00DC2657" w:rsidP="00764DEF">
      <w:pPr>
        <w:pStyle w:val="SOWSubL2-ASDEFCON"/>
      </w:pPr>
      <w:r w:rsidRPr="00EC1CB3">
        <w:t>the hard and</w:t>
      </w:r>
      <w:r w:rsidR="002D1039">
        <w:t>/or</w:t>
      </w:r>
      <w:r w:rsidRPr="00EC1CB3">
        <w:t xml:space="preserve"> soft copies of the data items shall be delivered.</w:t>
      </w:r>
    </w:p>
    <w:p w14:paraId="6FDEBBE6" w14:textId="7A248830" w:rsidR="00DC2657" w:rsidRPr="00EC1CB3" w:rsidRDefault="00DC2657" w:rsidP="00F3530A">
      <w:pPr>
        <w:pStyle w:val="SOWSubL1-ASDEFCON"/>
        <w:numPr>
          <w:ilvl w:val="0"/>
          <w:numId w:val="0"/>
        </w:numPr>
        <w:ind w:left="1701"/>
      </w:pPr>
      <w:r w:rsidRPr="00EC1CB3">
        <w:t xml:space="preserve">Clause </w:t>
      </w:r>
      <w:r w:rsidR="00AA33FA" w:rsidRPr="00EC1CB3">
        <w:fldChar w:fldCharType="begin"/>
      </w:r>
      <w:r w:rsidR="00AA33FA" w:rsidRPr="00EC1CB3">
        <w:instrText xml:space="preserve"> REF _Ref178405036 \r \h </w:instrText>
      </w:r>
      <w:r w:rsidR="00EC1CB3">
        <w:instrText xml:space="preserve"> \* MERGEFORMAT </w:instrText>
      </w:r>
      <w:r w:rsidR="00AA33FA" w:rsidRPr="00EC1CB3">
        <w:fldChar w:fldCharType="separate"/>
      </w:r>
      <w:r w:rsidR="00FD7ED6">
        <w:t>5</w:t>
      </w:r>
      <w:r w:rsidR="00AA33FA" w:rsidRPr="00EC1CB3">
        <w:fldChar w:fldCharType="end"/>
      </w:r>
      <w:r w:rsidR="00AA33FA" w:rsidRPr="00EC1CB3">
        <w:t xml:space="preserve"> </w:t>
      </w:r>
      <w:r w:rsidRPr="00EC1CB3">
        <w:t>of this Annex shows the full delivery addresses for the hard and soft copies.</w:t>
      </w:r>
      <w:r w:rsidR="00501859">
        <w:t xml:space="preserve"> </w:t>
      </w:r>
      <w:r w:rsidRPr="00EC1CB3">
        <w:t xml:space="preserve"> The action hard copy of the data item shall be delivered to the first nominated location in this field.</w:t>
      </w:r>
    </w:p>
    <w:p w14:paraId="4EDB591F" w14:textId="022A3866" w:rsidR="00F45D36" w:rsidRPr="00EC1CB3" w:rsidRDefault="001F7825" w:rsidP="00764DEF">
      <w:pPr>
        <w:pStyle w:val="SOWSubL1-ASDEFCON"/>
      </w:pPr>
      <w:r>
        <w:rPr>
          <w:u w:val="single"/>
        </w:rPr>
        <w:t>DID</w:t>
      </w:r>
      <w:r w:rsidR="00F45D36" w:rsidRPr="00EC1CB3">
        <w:rPr>
          <w:u w:val="single"/>
        </w:rPr>
        <w:t xml:space="preserve"> </w:t>
      </w:r>
      <w:r w:rsidR="00206B66">
        <w:rPr>
          <w:u w:val="single"/>
        </w:rPr>
        <w:t>Reference</w:t>
      </w:r>
      <w:r w:rsidR="00F45D36" w:rsidRPr="00EC1CB3">
        <w:t xml:space="preserve">: This field provides the identification of the </w:t>
      </w:r>
      <w:r w:rsidR="00870E22" w:rsidRPr="00EC1CB3">
        <w:t>DID</w:t>
      </w:r>
      <w:r w:rsidR="00F45D36" w:rsidRPr="00EC1CB3">
        <w:t xml:space="preserve"> </w:t>
      </w:r>
      <w:r>
        <w:t xml:space="preserve">(or other document) </w:t>
      </w:r>
      <w:r w:rsidR="00F45D36" w:rsidRPr="00EC1CB3">
        <w:t>with which the data item must comply.</w:t>
      </w:r>
    </w:p>
    <w:p w14:paraId="4FF6C9C3" w14:textId="2F914B19" w:rsidR="00F45D36" w:rsidRPr="00EC1CB3" w:rsidRDefault="00F45D36" w:rsidP="00764DEF">
      <w:pPr>
        <w:pStyle w:val="SOWSubL1-ASDEFCON"/>
      </w:pPr>
      <w:r w:rsidRPr="00EC1CB3">
        <w:rPr>
          <w:u w:val="single"/>
        </w:rPr>
        <w:t>Commonwealth Action Period</w:t>
      </w:r>
      <w:r w:rsidRPr="00EC1CB3">
        <w:t>: This field defines the number of Working Days available to the Commonwealth to action the data item and respond to the Contractor, if that action requires a response.  The period begins upon the date the action copy of the data item is received at the first nominated delivery location.  The action period applies to all deliveries, including first deliveries, amendments and re-issues.  If a data item is delivered earlier than the first delivery date shown in the CDRL, the Commonwealth is not obliged to action it until after that date.</w:t>
      </w:r>
      <w:r w:rsidR="00DC2657" w:rsidRPr="00EC1CB3">
        <w:t xml:space="preserve"> </w:t>
      </w:r>
      <w:r w:rsidR="009B39C9" w:rsidRPr="00EC1CB3">
        <w:t xml:space="preserve"> </w:t>
      </w:r>
      <w:r w:rsidR="00BC6D96" w:rsidRPr="00EC1CB3">
        <w:t>If</w:t>
      </w:r>
      <w:r w:rsidR="00DC2657" w:rsidRPr="00EC1CB3">
        <w:t xml:space="preserve"> the action period states ‘by MSR’ for a data item delivered prior to a Mandated System Review</w:t>
      </w:r>
      <w:r w:rsidR="00BC6D96" w:rsidRPr="00EC1CB3">
        <w:t xml:space="preserve"> (MSR)</w:t>
      </w:r>
      <w:r w:rsidR="00DC2657" w:rsidRPr="00EC1CB3">
        <w:t xml:space="preserve">, the action period ends when the minutes for that </w:t>
      </w:r>
      <w:r w:rsidR="00BC6D96" w:rsidRPr="00EC1CB3">
        <w:t>MSR</w:t>
      </w:r>
      <w:r w:rsidR="00DC2657" w:rsidRPr="00EC1CB3">
        <w:t xml:space="preserve"> are Approved.</w:t>
      </w:r>
      <w:r w:rsidR="00056F86">
        <w:t xml:space="preserve">  </w:t>
      </w:r>
      <w:r w:rsidR="00056F86" w:rsidRPr="00056F86">
        <w:t xml:space="preserve">If the action period states ‘by ED’, with ‘Approval’ </w:t>
      </w:r>
      <w:r w:rsidR="00442159">
        <w:t>as</w:t>
      </w:r>
      <w:r w:rsidR="00056F86" w:rsidRPr="00056F86">
        <w:t xml:space="preserve"> the ‘Commonwealth Action Required’, this means that, prior to ED, the Contractor had developed the data item, the Commonwealth had reviewed the data item, and the parties had agreed a version of the data item that would be Approv</w:t>
      </w:r>
      <w:r w:rsidR="00AD0F75">
        <w:t>ed</w:t>
      </w:r>
      <w:r w:rsidR="00056F86" w:rsidRPr="00056F86">
        <w:t xml:space="preserve"> by the Commonwealth.  On both parties signing the Contract, the version of the data item that was agreed between the parties is Approved in accordance with the Contract.</w:t>
      </w:r>
    </w:p>
    <w:p w14:paraId="49A70CF7" w14:textId="734614EF" w:rsidR="00F45D36" w:rsidRPr="00EC1CB3" w:rsidRDefault="00F45D36" w:rsidP="00501859">
      <w:pPr>
        <w:pStyle w:val="NoteToDrafters-ASDEFCON"/>
      </w:pPr>
      <w:r w:rsidRPr="00EC1CB3">
        <w:lastRenderedPageBreak/>
        <w:t xml:space="preserve">Note to drafters:  Commonwealth staff </w:t>
      </w:r>
      <w:r w:rsidR="002D1039">
        <w:t>are</w:t>
      </w:r>
      <w:r w:rsidR="002D1039" w:rsidRPr="00EC1CB3">
        <w:t xml:space="preserve"> </w:t>
      </w:r>
      <w:r w:rsidRPr="00EC1CB3">
        <w:t xml:space="preserve">to consider the actual period required to review each data item before inserting </w:t>
      </w:r>
      <w:r w:rsidR="00AD0F75">
        <w:t xml:space="preserve">or amending </w:t>
      </w:r>
      <w:r w:rsidRPr="00EC1CB3">
        <w:t>periods in the CDRL.  Factors to be considered include:</w:t>
      </w:r>
    </w:p>
    <w:p w14:paraId="28A93261" w14:textId="77777777" w:rsidR="00F45D36" w:rsidRPr="00EC1CB3" w:rsidRDefault="00F45D36" w:rsidP="00501859">
      <w:pPr>
        <w:pStyle w:val="NoteToDraftersList-ASDEFCON"/>
      </w:pPr>
      <w:r w:rsidRPr="00EC1CB3">
        <w:t xml:space="preserve">the size and complexity of the </w:t>
      </w:r>
      <w:r w:rsidR="00FC2908" w:rsidRPr="00EC1CB3">
        <w:t>data item</w:t>
      </w:r>
      <w:r w:rsidRPr="00EC1CB3">
        <w:t>;</w:t>
      </w:r>
    </w:p>
    <w:p w14:paraId="7DFE741F" w14:textId="77777777" w:rsidR="00F45D36" w:rsidRPr="00EC1CB3" w:rsidRDefault="00F45D36" w:rsidP="009B3EE3">
      <w:pPr>
        <w:pStyle w:val="NoteToDraftersList-ASDEFCON"/>
      </w:pPr>
      <w:r w:rsidRPr="00EC1CB3">
        <w:t>whether a draft version would already have been reviewed;</w:t>
      </w:r>
    </w:p>
    <w:p w14:paraId="25B9D501" w14:textId="77777777" w:rsidR="00F45D36" w:rsidRPr="00EC1CB3" w:rsidRDefault="00F45D36" w:rsidP="009B3EE3">
      <w:pPr>
        <w:pStyle w:val="NoteToDraftersList-ASDEFCON"/>
      </w:pPr>
      <w:r w:rsidRPr="00EC1CB3">
        <w:t>the need to involve external agencies or approval authorities; and</w:t>
      </w:r>
    </w:p>
    <w:p w14:paraId="652D580F" w14:textId="02B726F4" w:rsidR="00E0490F" w:rsidRDefault="00F45D36" w:rsidP="009B3EE3">
      <w:pPr>
        <w:pStyle w:val="NoteToDraftersList-ASDEFCON"/>
      </w:pPr>
      <w:r w:rsidRPr="00EC1CB3">
        <w:t xml:space="preserve">conflicting requirements (eg, the need to review </w:t>
      </w:r>
      <w:r w:rsidR="00862D21">
        <w:t>several</w:t>
      </w:r>
      <w:r w:rsidRPr="00EC1CB3">
        <w:t xml:space="preserve"> data item</w:t>
      </w:r>
      <w:r w:rsidR="00862D21">
        <w:t>s</w:t>
      </w:r>
      <w:r w:rsidRPr="00EC1CB3">
        <w:t xml:space="preserve"> concurrently)</w:t>
      </w:r>
      <w:r w:rsidR="00501859">
        <w:t>.</w:t>
      </w:r>
    </w:p>
    <w:p w14:paraId="17982958" w14:textId="77777777" w:rsidR="00F45D36" w:rsidRDefault="00F45D36" w:rsidP="00501859">
      <w:pPr>
        <w:pStyle w:val="NoteToDrafters-ASDEFCON"/>
      </w:pPr>
      <w:r w:rsidRPr="00EC1CB3">
        <w:t>Working Days should be used to ensure that public holidays are taken into account.</w:t>
      </w:r>
    </w:p>
    <w:p w14:paraId="4376CC0B" w14:textId="413D9633" w:rsidR="00F45D36" w:rsidRPr="00EC1CB3" w:rsidRDefault="00F45D36" w:rsidP="00764DEF">
      <w:pPr>
        <w:pStyle w:val="SOWSubL1-ASDEFCON"/>
      </w:pPr>
      <w:r w:rsidRPr="00EC1CB3">
        <w:rPr>
          <w:u w:val="single"/>
        </w:rPr>
        <w:t>Commonwealth Action Required</w:t>
      </w:r>
      <w:r w:rsidRPr="00EC1CB3">
        <w:t xml:space="preserve">: This field indicates the purpose for which the data item is being submitted to the Commonwealth.  This will either be Acceptance, Approval, Review or CCP </w:t>
      </w:r>
      <w:r w:rsidR="00206B66">
        <w:t>a</w:t>
      </w:r>
      <w:r w:rsidR="004215C9" w:rsidRPr="00EC1CB3">
        <w:t>pproval</w:t>
      </w:r>
      <w:r w:rsidR="009B39C9" w:rsidRPr="00EC1CB3">
        <w:t>.</w:t>
      </w:r>
    </w:p>
    <w:p w14:paraId="3F7E88E1" w14:textId="324FB471" w:rsidR="00F45D36" w:rsidRPr="00EC1CB3" w:rsidRDefault="00F45D36" w:rsidP="00764DEF">
      <w:pPr>
        <w:pStyle w:val="SOWSubL1-ASDEFCON"/>
      </w:pPr>
      <w:r w:rsidRPr="00EC1CB3">
        <w:rPr>
          <w:u w:val="single"/>
        </w:rPr>
        <w:t>Maintenance</w:t>
      </w:r>
      <w:r w:rsidRPr="00EC1CB3">
        <w:t xml:space="preserve">: This field specifies </w:t>
      </w:r>
      <w:r w:rsidR="00FC2908" w:rsidRPr="00EC1CB3">
        <w:t xml:space="preserve">either </w:t>
      </w:r>
      <w:r w:rsidRPr="00EC1CB3">
        <w:t xml:space="preserve">the </w:t>
      </w:r>
      <w:r w:rsidR="00FC2908" w:rsidRPr="00EC1CB3">
        <w:t xml:space="preserve">timings or the </w:t>
      </w:r>
      <w:r w:rsidRPr="00EC1CB3">
        <w:t>time intervals</w:t>
      </w:r>
      <w:r w:rsidRPr="005C08BB">
        <w:rPr>
          <w:color w:val="auto"/>
        </w:rPr>
        <w:t xml:space="preserve">, </w:t>
      </w:r>
      <w:r w:rsidR="00146095" w:rsidRPr="005C08BB">
        <w:rPr>
          <w:color w:val="auto"/>
        </w:rPr>
        <w:t>relative to the date and/or event specified in the Delivery Schedule column</w:t>
      </w:r>
      <w:r w:rsidRPr="00EC1CB3">
        <w:t>, at which the data item shall be reviewed by the Contractor and either have its continuing accuracy status confirmed</w:t>
      </w:r>
      <w:r w:rsidR="00447F19" w:rsidRPr="00EC1CB3">
        <w:t>, in writing,</w:t>
      </w:r>
      <w:r w:rsidRPr="00EC1CB3">
        <w:t xml:space="preserve"> or be </w:t>
      </w:r>
      <w:r w:rsidR="00447F19" w:rsidRPr="00EC1CB3">
        <w:t xml:space="preserve">updated and </w:t>
      </w:r>
      <w:r w:rsidRPr="00EC1CB3">
        <w:t xml:space="preserve">reissued.  The </w:t>
      </w:r>
      <w:r w:rsidR="009B39C9" w:rsidRPr="00EC1CB3">
        <w:t xml:space="preserve">Maintenance column does not apply to draft or preliminary versions of data items.  The </w:t>
      </w:r>
      <w:r w:rsidRPr="00EC1CB3">
        <w:t>following abbreviations and codes are applicable to this column:</w:t>
      </w:r>
    </w:p>
    <w:p w14:paraId="7455F321" w14:textId="6898AA2D" w:rsidR="00F45D36" w:rsidRPr="00EC1CB3" w:rsidRDefault="00F45D36" w:rsidP="00764DEF">
      <w:pPr>
        <w:pStyle w:val="SOWSubL2-ASDEFCON"/>
      </w:pPr>
      <w:r w:rsidRPr="00EC1CB3">
        <w:t>xM</w:t>
      </w:r>
      <w:r w:rsidR="0017728D">
        <w:t xml:space="preserve"> </w:t>
      </w:r>
      <w:r w:rsidRPr="00EC1CB3">
        <w:t>–</w:t>
      </w:r>
      <w:r w:rsidR="00447F19" w:rsidRPr="00EC1CB3">
        <w:t xml:space="preserve"> </w:t>
      </w:r>
      <w:r w:rsidRPr="00EC1CB3">
        <w:t>every x calendar months</w:t>
      </w:r>
      <w:r w:rsidR="002E4056">
        <w:t xml:space="preserve"> (in addition to any other</w:t>
      </w:r>
      <w:r w:rsidR="002E4056" w:rsidRPr="002E4056">
        <w:t xml:space="preserve"> </w:t>
      </w:r>
      <w:r w:rsidR="002E4056">
        <w:t>Contract requirement)</w:t>
      </w:r>
      <w:r w:rsidRPr="00EC1CB3">
        <w:t>;</w:t>
      </w:r>
    </w:p>
    <w:p w14:paraId="205D3F90" w14:textId="721B645D" w:rsidR="00F45D36" w:rsidRPr="00EC1CB3" w:rsidRDefault="00F45D36" w:rsidP="00764DEF">
      <w:pPr>
        <w:pStyle w:val="SOWSubL2-ASDEFCON"/>
      </w:pPr>
      <w:r w:rsidRPr="00EC1CB3">
        <w:t>R</w:t>
      </w:r>
      <w:r w:rsidR="0017728D">
        <w:t xml:space="preserve"> </w:t>
      </w:r>
      <w:r w:rsidRPr="00EC1CB3">
        <w:t>–</w:t>
      </w:r>
      <w:r w:rsidR="00447F19" w:rsidRPr="00EC1CB3">
        <w:t xml:space="preserve"> </w:t>
      </w:r>
      <w:r w:rsidRPr="00EC1CB3">
        <w:t xml:space="preserve">to </w:t>
      </w:r>
      <w:r w:rsidR="00447F19" w:rsidRPr="00EC1CB3">
        <w:t xml:space="preserve">enable it to </w:t>
      </w:r>
      <w:r w:rsidRPr="00EC1CB3">
        <w:t xml:space="preserve">be </w:t>
      </w:r>
      <w:r w:rsidR="00447F19" w:rsidRPr="00EC1CB3">
        <w:t xml:space="preserve">considered </w:t>
      </w:r>
      <w:r w:rsidRPr="00EC1CB3">
        <w:t xml:space="preserve">at each </w:t>
      </w:r>
      <w:r w:rsidR="00AD0F75">
        <w:t>MSR</w:t>
      </w:r>
      <w:r w:rsidRPr="00EC1CB3">
        <w:t>;</w:t>
      </w:r>
    </w:p>
    <w:p w14:paraId="345C337B" w14:textId="3C2E20E7" w:rsidR="00FC2908" w:rsidRPr="00EC1CB3" w:rsidRDefault="00FC2908" w:rsidP="00764DEF">
      <w:pPr>
        <w:pStyle w:val="SOWSubL2-ASDEFCON"/>
      </w:pPr>
      <w:r w:rsidRPr="00EC1CB3">
        <w:t xml:space="preserve">R(E) – to enable it to be considered at each </w:t>
      </w:r>
      <w:r w:rsidR="00AD0F75">
        <w:t>MSR</w:t>
      </w:r>
      <w:r w:rsidRPr="00EC1CB3">
        <w:t xml:space="preserve"> </w:t>
      </w:r>
      <w:r w:rsidR="00143480" w:rsidRPr="00EC1CB3">
        <w:t>set out</w:t>
      </w:r>
      <w:r w:rsidRPr="00EC1CB3">
        <w:t xml:space="preserve"> in clause 4 and clause 6 of the SOW;</w:t>
      </w:r>
    </w:p>
    <w:p w14:paraId="502FCA0D" w14:textId="712DBFB3" w:rsidR="00FC2908" w:rsidRPr="00EC1CB3" w:rsidRDefault="00FC2908" w:rsidP="00764DEF">
      <w:pPr>
        <w:pStyle w:val="SOWSubL2-ASDEFCON"/>
      </w:pPr>
      <w:r w:rsidRPr="00EC1CB3">
        <w:t xml:space="preserve">R(L) – to enable it to be considered at each </w:t>
      </w:r>
      <w:r w:rsidR="00AD0F75">
        <w:t>MSR</w:t>
      </w:r>
      <w:r w:rsidRPr="00EC1CB3">
        <w:t xml:space="preserve"> </w:t>
      </w:r>
      <w:r w:rsidR="00143480" w:rsidRPr="00EC1CB3">
        <w:t>set out</w:t>
      </w:r>
      <w:r w:rsidRPr="00EC1CB3">
        <w:t xml:space="preserve"> in clause 5 of the SOW;</w:t>
      </w:r>
    </w:p>
    <w:p w14:paraId="546742CB" w14:textId="19DDB87F" w:rsidR="00FC2908" w:rsidRPr="00EC1CB3" w:rsidRDefault="00FC2908" w:rsidP="00764DEF">
      <w:pPr>
        <w:pStyle w:val="SOWSubL2-ASDEFCON"/>
      </w:pPr>
      <w:r w:rsidRPr="00EC1CB3">
        <w:t>SA</w:t>
      </w:r>
      <w:r w:rsidR="0017728D">
        <w:t xml:space="preserve"> </w:t>
      </w:r>
      <w:r w:rsidRPr="00EC1CB3">
        <w:t xml:space="preserve">– to enable it to be provided for the purposes of </w:t>
      </w:r>
      <w:r w:rsidR="009D5BA7" w:rsidRPr="00EC1CB3">
        <w:t xml:space="preserve">conducting a </w:t>
      </w:r>
      <w:r w:rsidRPr="00EC1CB3">
        <w:t>System Acceptance</w:t>
      </w:r>
      <w:r w:rsidR="009D5BA7" w:rsidRPr="00EC1CB3">
        <w:t xml:space="preserve"> Audit (SAA)</w:t>
      </w:r>
      <w:r w:rsidRPr="00EC1CB3">
        <w:t>;</w:t>
      </w:r>
    </w:p>
    <w:p w14:paraId="187A3912" w14:textId="3BE1C818" w:rsidR="00FC2908" w:rsidRPr="00EC1CB3" w:rsidRDefault="00FC2908" w:rsidP="00764DEF">
      <w:pPr>
        <w:pStyle w:val="SOWSubL2-ASDEFCON"/>
      </w:pPr>
      <w:r w:rsidRPr="00EC1CB3">
        <w:t>FA – to enable it to be provided for the purposes of Final Acceptance; and</w:t>
      </w:r>
    </w:p>
    <w:p w14:paraId="23EC1A6B" w14:textId="5A3363D2" w:rsidR="00F45D36" w:rsidRPr="00EC1CB3" w:rsidRDefault="00F45D36" w:rsidP="00764DEF">
      <w:pPr>
        <w:pStyle w:val="SOWSubL2-ASDEFCON"/>
      </w:pPr>
      <w:r w:rsidRPr="00EC1CB3">
        <w:t>NA – not applicable.</w:t>
      </w:r>
    </w:p>
    <w:p w14:paraId="33BE3B29" w14:textId="7903171A" w:rsidR="00F45D36" w:rsidRPr="00EC1CB3" w:rsidRDefault="00FC2908" w:rsidP="00764DEF">
      <w:pPr>
        <w:pStyle w:val="SOWSubL1-ASDEFCON"/>
      </w:pPr>
      <w:r w:rsidRPr="0063713D">
        <w:rPr>
          <w:u w:val="single"/>
        </w:rPr>
        <w:t>Notes</w:t>
      </w:r>
      <w:r w:rsidR="00F45D36" w:rsidRPr="00EC1CB3">
        <w:t>: Whe</w:t>
      </w:r>
      <w:r w:rsidR="000C0838">
        <w:t>n</w:t>
      </w:r>
      <w:r w:rsidR="00F45D36" w:rsidRPr="00EC1CB3">
        <w:t xml:space="preserve"> necessary, </w:t>
      </w:r>
      <w:r w:rsidR="00246C6A">
        <w:t xml:space="preserve">this field provides </w:t>
      </w:r>
      <w:r w:rsidR="00F45D36" w:rsidRPr="00EC1CB3">
        <w:t xml:space="preserve">additional </w:t>
      </w:r>
      <w:r w:rsidR="000C0838">
        <w:t xml:space="preserve">details and/or </w:t>
      </w:r>
      <w:r w:rsidR="00F45D36" w:rsidRPr="00EC1CB3">
        <w:t>explanatory information relating to a data item</w:t>
      </w:r>
      <w:r w:rsidR="00246C6A">
        <w:t xml:space="preserve"> or the actions associated with it</w:t>
      </w:r>
      <w:r w:rsidR="00F45D36" w:rsidRPr="00EC1CB3">
        <w:t>.</w:t>
      </w:r>
    </w:p>
    <w:p w14:paraId="23F067E4" w14:textId="77777777" w:rsidR="00F45D36" w:rsidRPr="00EC1CB3" w:rsidRDefault="00F45D36" w:rsidP="00501859">
      <w:pPr>
        <w:pStyle w:val="SOWHL1-ASDEFCON"/>
      </w:pPr>
      <w:bookmarkStart w:id="18" w:name="_Toc523906851"/>
      <w:bookmarkStart w:id="19" w:name="_Toc1363509"/>
      <w:bookmarkStart w:id="20" w:name="_Ref178405036"/>
      <w:r w:rsidRPr="00EC1CB3">
        <w:t>DELIVERY ADDRESSES</w:t>
      </w:r>
      <w:bookmarkEnd w:id="18"/>
      <w:bookmarkEnd w:id="19"/>
      <w:bookmarkEnd w:id="20"/>
    </w:p>
    <w:p w14:paraId="58CE610E" w14:textId="7F32BC18" w:rsidR="00F45D36" w:rsidRPr="00EC1CB3" w:rsidRDefault="00F45D36" w:rsidP="00501859">
      <w:pPr>
        <w:pStyle w:val="NoteToDrafters-ASDEFCON"/>
      </w:pPr>
      <w:r w:rsidRPr="00EC1CB3">
        <w:t xml:space="preserve">Note to drafters:  Drafters should </w:t>
      </w:r>
      <w:r w:rsidR="00B72E9B">
        <w:t>consider</w:t>
      </w:r>
      <w:r w:rsidRPr="00EC1CB3">
        <w:t xml:space="preserve"> the distribution of data items </w:t>
      </w:r>
      <w:r w:rsidR="00B72E9B">
        <w:t>when preparing the draft Contract</w:t>
      </w:r>
      <w:r w:rsidRPr="00EC1CB3">
        <w:t xml:space="preserve">.  Wherever possible, arrange for the Contractor to send the data items to </w:t>
      </w:r>
      <w:r w:rsidR="00B72E9B">
        <w:t>applicable</w:t>
      </w:r>
      <w:r w:rsidR="00B72E9B" w:rsidRPr="00EC1CB3">
        <w:t xml:space="preserve"> </w:t>
      </w:r>
      <w:r w:rsidRPr="00EC1CB3">
        <w:t xml:space="preserve">Commonwealth locations.  </w:t>
      </w:r>
      <w:r w:rsidR="00B72E9B">
        <w:t>Amend</w:t>
      </w:r>
      <w:r w:rsidRPr="00EC1CB3">
        <w:t xml:space="preserve"> </w:t>
      </w:r>
      <w:r w:rsidR="000861D0">
        <w:t>the delivery details below</w:t>
      </w:r>
      <w:r w:rsidR="00B72E9B">
        <w:t xml:space="preserve"> and update the CDRL</w:t>
      </w:r>
      <w:r w:rsidR="000861D0">
        <w:t xml:space="preserve"> </w:t>
      </w:r>
      <w:r w:rsidRPr="00EC1CB3">
        <w:t>as required.</w:t>
      </w:r>
    </w:p>
    <w:p w14:paraId="006E3E04" w14:textId="77777777" w:rsidR="00F45D36" w:rsidRPr="00EC1CB3" w:rsidRDefault="00F45D36" w:rsidP="00764DEF">
      <w:pPr>
        <w:pStyle w:val="SOWTL2-ASDEFCON"/>
      </w:pPr>
      <w:bookmarkStart w:id="21" w:name="_Toc1363510"/>
      <w:r w:rsidRPr="00EC1CB3">
        <w:t xml:space="preserve">For the purposes of delivery of </w:t>
      </w:r>
      <w:r w:rsidR="00FC2908" w:rsidRPr="00EC1CB3">
        <w:t xml:space="preserve">hard and soft copies of </w:t>
      </w:r>
      <w:r w:rsidRPr="00EC1CB3">
        <w:t>data items, the addresses of delivery points are:</w:t>
      </w:r>
      <w:bookmarkEnd w:id="21"/>
    </w:p>
    <w:p w14:paraId="204DD075" w14:textId="600AF2FE" w:rsidR="00F45D36" w:rsidRPr="00DA45F4" w:rsidRDefault="00F45D36" w:rsidP="002B1A3F">
      <w:pPr>
        <w:pStyle w:val="ASDEFCONNormal"/>
        <w:ind w:left="567" w:firstLine="567"/>
      </w:pPr>
      <w:bookmarkStart w:id="22" w:name="_Toc1363511"/>
      <w:r w:rsidRPr="002B1A3F">
        <w:rPr>
          <w:b/>
        </w:rPr>
        <w:t>CR</w:t>
      </w:r>
      <w:r w:rsidRPr="00DA45F4">
        <w:tab/>
      </w:r>
      <w:r w:rsidR="00954BBE">
        <w:tab/>
      </w:r>
      <w:r w:rsidRPr="00DA45F4">
        <w:t>Commonwealth Representative</w:t>
      </w:r>
    </w:p>
    <w:p w14:paraId="6442EA66" w14:textId="30608975" w:rsidR="00F45D36" w:rsidRPr="0016221A" w:rsidRDefault="00F45D36" w:rsidP="00DD6E7F">
      <w:pPr>
        <w:pStyle w:val="ASDEFCONNormal"/>
        <w:ind w:left="1701" w:firstLine="567"/>
        <w:rPr>
          <w:b/>
        </w:rPr>
      </w:pPr>
      <w:r w:rsidRPr="0016221A">
        <w:rPr>
          <w:b/>
        </w:rPr>
        <w:t xml:space="preserve">Project </w:t>
      </w:r>
      <w:r w:rsidR="000A7765">
        <w:fldChar w:fldCharType="begin">
          <w:ffData>
            <w:name w:val=""/>
            <w:enabled/>
            <w:calcOnExit w:val="0"/>
            <w:textInput>
              <w:default w:val="[…INSERT…]"/>
            </w:textInput>
          </w:ffData>
        </w:fldChar>
      </w:r>
      <w:r w:rsidR="000A7765">
        <w:instrText xml:space="preserve"> FORMTEXT </w:instrText>
      </w:r>
      <w:r w:rsidR="000A7765">
        <w:fldChar w:fldCharType="separate"/>
      </w:r>
      <w:r w:rsidR="00E876E8">
        <w:rPr>
          <w:noProof/>
        </w:rPr>
        <w:t>[…INSERT…]</w:t>
      </w:r>
      <w:r w:rsidR="000A7765">
        <w:fldChar w:fldCharType="end"/>
      </w:r>
    </w:p>
    <w:p w14:paraId="762744D9" w14:textId="2D72A395" w:rsidR="00F45D36" w:rsidRPr="002B1A3F" w:rsidRDefault="00F45D36" w:rsidP="00DD6E7F">
      <w:pPr>
        <w:pStyle w:val="ASDEFCONNormal"/>
        <w:ind w:left="1701" w:firstLine="567"/>
      </w:pPr>
      <w:r w:rsidRPr="002B1A3F">
        <w:t>(</w:t>
      </w:r>
      <w:r w:rsidR="0012343F" w:rsidRPr="00471A81">
        <w:t>r</w:t>
      </w:r>
      <w:r w:rsidR="0012343F" w:rsidRPr="00643F48">
        <w:t>efer to the Details Schedule</w:t>
      </w:r>
      <w:r w:rsidRPr="002B1A3F">
        <w:t>)</w:t>
      </w:r>
    </w:p>
    <w:p w14:paraId="5B892FAB" w14:textId="42ADCB0C" w:rsidR="00870E22" w:rsidRPr="000A7765" w:rsidRDefault="00870E22" w:rsidP="0016221A">
      <w:pPr>
        <w:pStyle w:val="ASDEFCONNormal"/>
      </w:pPr>
    </w:p>
    <w:p w14:paraId="38F69042" w14:textId="674A2B11" w:rsidR="00870E22" w:rsidRPr="0016221A" w:rsidRDefault="00870E22" w:rsidP="0016221A">
      <w:pPr>
        <w:pStyle w:val="ASDEFCONNormal"/>
        <w:ind w:left="567" w:firstLine="567"/>
        <w:rPr>
          <w:b/>
        </w:rPr>
      </w:pPr>
      <w:r w:rsidRPr="0016221A">
        <w:rPr>
          <w:b/>
        </w:rPr>
        <w:t>RP</w:t>
      </w:r>
      <w:r w:rsidR="00954BBE">
        <w:rPr>
          <w:b/>
        </w:rPr>
        <w:t xml:space="preserve">TM </w:t>
      </w:r>
      <w:r w:rsidRPr="0016221A">
        <w:rPr>
          <w:b/>
        </w:rPr>
        <w:tab/>
      </w:r>
      <w:r w:rsidRPr="002B1A3F">
        <w:t xml:space="preserve">Resident Project </w:t>
      </w:r>
      <w:r w:rsidR="00954BBE">
        <w:t>Team Manager</w:t>
      </w:r>
    </w:p>
    <w:p w14:paraId="66090559" w14:textId="6C085606" w:rsidR="00870E22" w:rsidRPr="0016221A" w:rsidRDefault="00870E22" w:rsidP="00954BBE">
      <w:pPr>
        <w:pStyle w:val="ASDEFCONNormal"/>
        <w:ind w:left="1701" w:firstLine="567"/>
        <w:rPr>
          <w:b/>
        </w:rPr>
      </w:pPr>
      <w:r w:rsidRPr="0016221A">
        <w:rPr>
          <w:b/>
        </w:rPr>
        <w:t xml:space="preserve">Project </w:t>
      </w:r>
      <w:r w:rsidR="000A7765">
        <w:fldChar w:fldCharType="begin">
          <w:ffData>
            <w:name w:val=""/>
            <w:enabled/>
            <w:calcOnExit w:val="0"/>
            <w:textInput>
              <w:default w:val="[…INSERT…]"/>
            </w:textInput>
          </w:ffData>
        </w:fldChar>
      </w:r>
      <w:r w:rsidR="000A7765">
        <w:instrText xml:space="preserve"> FORMTEXT </w:instrText>
      </w:r>
      <w:r w:rsidR="000A7765">
        <w:fldChar w:fldCharType="separate"/>
      </w:r>
      <w:r w:rsidR="00E876E8">
        <w:rPr>
          <w:noProof/>
        </w:rPr>
        <w:t>[…INSERT…]</w:t>
      </w:r>
      <w:r w:rsidR="000A7765">
        <w:fldChar w:fldCharType="end"/>
      </w:r>
    </w:p>
    <w:p w14:paraId="031F0B37" w14:textId="2363132E" w:rsidR="00870E22" w:rsidRPr="002B1A3F" w:rsidRDefault="00870E22" w:rsidP="00954BBE">
      <w:pPr>
        <w:pStyle w:val="ASDEFCONNormal"/>
        <w:ind w:left="1701" w:firstLine="567"/>
      </w:pPr>
      <w:r w:rsidRPr="002B1A3F">
        <w:t>(</w:t>
      </w:r>
      <w:r w:rsidR="000861D0" w:rsidRPr="002B1A3F">
        <w:t>RP</w:t>
      </w:r>
      <w:r w:rsidR="00954BBE">
        <w:t>TM</w:t>
      </w:r>
      <w:r w:rsidR="000861D0" w:rsidRPr="002B1A3F">
        <w:t xml:space="preserve"> email address, </w:t>
      </w:r>
      <w:r w:rsidRPr="002B1A3F">
        <w:t>Contractor’s address)</w:t>
      </w:r>
    </w:p>
    <w:p w14:paraId="58FDF553" w14:textId="7D68D402" w:rsidR="000861D0" w:rsidRPr="0016221A" w:rsidRDefault="000861D0" w:rsidP="0016221A">
      <w:pPr>
        <w:pStyle w:val="ASDEFCONNormal"/>
        <w:rPr>
          <w:b/>
        </w:rPr>
      </w:pPr>
    </w:p>
    <w:p w14:paraId="21B961C6" w14:textId="77777777" w:rsidR="00F45D36" w:rsidRPr="00EC1CB3" w:rsidRDefault="00F45D36" w:rsidP="00764DEF">
      <w:pPr>
        <w:pStyle w:val="SOWTL2-ASDEFCON"/>
      </w:pPr>
      <w:r w:rsidRPr="00EC1CB3">
        <w:t>The delivery addresses may be amended at any time by notice in writing from the Commonwealth Representative to the Contractor.</w:t>
      </w:r>
      <w:bookmarkEnd w:id="22"/>
    </w:p>
    <w:p w14:paraId="5FE8B3A2" w14:textId="77777777" w:rsidR="00F45D36" w:rsidRPr="00EC1CB3" w:rsidRDefault="00F45D36" w:rsidP="00501859">
      <w:pPr>
        <w:pStyle w:val="SOWHL1-ASDEFCON"/>
      </w:pPr>
      <w:bookmarkStart w:id="23" w:name="_Toc523906852"/>
      <w:bookmarkStart w:id="24" w:name="_Toc1363512"/>
      <w:r w:rsidRPr="00EC1CB3">
        <w:lastRenderedPageBreak/>
        <w:t>GENERAL REQUIREMENTS FOR dATA ITEMS</w:t>
      </w:r>
      <w:bookmarkEnd w:id="23"/>
      <w:bookmarkEnd w:id="24"/>
    </w:p>
    <w:p w14:paraId="7D402B5C" w14:textId="77777777" w:rsidR="00F45D36" w:rsidRPr="009059AA" w:rsidRDefault="00F45D36" w:rsidP="00501859">
      <w:pPr>
        <w:pStyle w:val="SOWHL2-ASDEFCON"/>
      </w:pPr>
      <w:bookmarkStart w:id="25" w:name="_Toc1363513"/>
      <w:bookmarkStart w:id="26" w:name="_Ref178404987"/>
      <w:bookmarkStart w:id="27" w:name="_Ref228272343"/>
      <w:r w:rsidRPr="009059AA">
        <w:t>Data Item Media</w:t>
      </w:r>
      <w:bookmarkEnd w:id="25"/>
      <w:bookmarkEnd w:id="26"/>
      <w:bookmarkEnd w:id="27"/>
    </w:p>
    <w:p w14:paraId="380AA891" w14:textId="63D48244" w:rsidR="00F45D36" w:rsidRPr="00F50595" w:rsidRDefault="00F45D36" w:rsidP="00501859">
      <w:pPr>
        <w:pStyle w:val="SOWTL3-ASDEFCON"/>
      </w:pPr>
      <w:bookmarkStart w:id="28" w:name="_Ref232589492"/>
      <w:r w:rsidRPr="00F50595">
        <w:t xml:space="preserve">Subject to clause </w:t>
      </w:r>
      <w:r w:rsidR="00753E0A">
        <w:fldChar w:fldCharType="begin"/>
      </w:r>
      <w:r w:rsidR="00753E0A">
        <w:instrText xml:space="preserve"> REF _Ref232589787 \r \h </w:instrText>
      </w:r>
      <w:r w:rsidR="00753E0A">
        <w:fldChar w:fldCharType="separate"/>
      </w:r>
      <w:r w:rsidR="00FD7ED6">
        <w:t>6.4.1</w:t>
      </w:r>
      <w:r w:rsidR="00753E0A">
        <w:fldChar w:fldCharType="end"/>
      </w:r>
      <w:r w:rsidRPr="00F50595">
        <w:t xml:space="preserve"> and unless otherwise specified in a DID:</w:t>
      </w:r>
      <w:bookmarkEnd w:id="28"/>
    </w:p>
    <w:p w14:paraId="0BF183DE" w14:textId="71267175" w:rsidR="00A94AE0" w:rsidRPr="00EC1CB3" w:rsidRDefault="00A94AE0" w:rsidP="00DA45F4">
      <w:pPr>
        <w:pStyle w:val="SOWSubL1-ASDEFCON"/>
      </w:pPr>
      <w:bookmarkStart w:id="29" w:name="_Ref225743586"/>
      <w:r w:rsidRPr="00EC1CB3">
        <w:t xml:space="preserve">all electronic copies (referred to </w:t>
      </w:r>
      <w:r w:rsidR="009509C5" w:rsidRPr="00EC1CB3">
        <w:t>in the CDRL</w:t>
      </w:r>
      <w:r w:rsidR="009509C5">
        <w:t xml:space="preserve"> as DMS</w:t>
      </w:r>
      <w:r w:rsidR="009509C5" w:rsidRPr="009509C5">
        <w:t xml:space="preserve"> </w:t>
      </w:r>
      <w:r w:rsidR="009509C5">
        <w:t xml:space="preserve">and/or </w:t>
      </w:r>
      <w:r w:rsidR="009509C5" w:rsidRPr="00EC1CB3">
        <w:t xml:space="preserve">as </w:t>
      </w:r>
      <w:r w:rsidR="009509C5">
        <w:t xml:space="preserve">soft (S) copy, </w:t>
      </w:r>
      <w:r w:rsidRPr="00EC1CB3">
        <w:t xml:space="preserve">delivered </w:t>
      </w:r>
      <w:r w:rsidR="00604573">
        <w:t>via electronic data transfer</w:t>
      </w:r>
      <w:r w:rsidR="00193C52">
        <w:t xml:space="preserve"> or </w:t>
      </w:r>
      <w:r w:rsidR="00604573">
        <w:t>using an</w:t>
      </w:r>
      <w:r w:rsidR="00193C52">
        <w:t xml:space="preserve"> agreed media</w:t>
      </w:r>
      <w:r w:rsidR="009509C5">
        <w:t>)</w:t>
      </w:r>
      <w:r w:rsidRPr="00EC1CB3">
        <w:t xml:space="preserve">, </w:t>
      </w:r>
      <w:r w:rsidR="009509C5">
        <w:t>shall have</w:t>
      </w:r>
      <w:r w:rsidRPr="00EC1CB3">
        <w:t xml:space="preserve"> margins consistent with ISO 216: A0-A4 size paper</w:t>
      </w:r>
      <w:r w:rsidR="009317A1">
        <w:t>,</w:t>
      </w:r>
      <w:r w:rsidRPr="00EC1CB3">
        <w:t xml:space="preserve"> in the following file formats:</w:t>
      </w:r>
      <w:bookmarkEnd w:id="29"/>
    </w:p>
    <w:p w14:paraId="4B5C902C" w14:textId="585FAE83" w:rsidR="003B33C1" w:rsidRDefault="003B33C1" w:rsidP="007F7105">
      <w:pPr>
        <w:pStyle w:val="SOWSubL2-ASDEFCON"/>
      </w:pPr>
      <w:r>
        <w:t xml:space="preserve">searchable Portable Document Format (PDF), </w:t>
      </w:r>
      <w:r w:rsidRPr="00006BA9">
        <w:fldChar w:fldCharType="begin">
          <w:ffData>
            <w:name w:val=""/>
            <w:enabled/>
            <w:calcOnExit w:val="0"/>
            <w:textInput>
              <w:default w:val="[SPECIFY PREFERRED VERSION]"/>
            </w:textInput>
          </w:ffData>
        </w:fldChar>
      </w:r>
      <w:r w:rsidRPr="00006BA9">
        <w:instrText xml:space="preserve"> FORMTEXT </w:instrText>
      </w:r>
      <w:r w:rsidRPr="00006BA9">
        <w:fldChar w:fldCharType="separate"/>
      </w:r>
      <w:r w:rsidR="00E876E8">
        <w:rPr>
          <w:noProof/>
        </w:rPr>
        <w:t>[SPECIFY PREFERRED VERSION]</w:t>
      </w:r>
      <w:r w:rsidRPr="00006BA9">
        <w:fldChar w:fldCharType="end"/>
      </w:r>
      <w:r>
        <w:t>;</w:t>
      </w:r>
    </w:p>
    <w:p w14:paraId="3913CE7D" w14:textId="22E6A1EF" w:rsidR="00A94AE0" w:rsidRPr="00EC1CB3" w:rsidRDefault="00E5342E" w:rsidP="007F7105">
      <w:pPr>
        <w:pStyle w:val="SOWSubL2-ASDEFCON"/>
      </w:pPr>
      <w:r>
        <w:fldChar w:fldCharType="begin">
          <w:ffData>
            <w:name w:val="Text1"/>
            <w:enabled/>
            <w:calcOnExit w:val="0"/>
            <w:textInput>
              <w:default w:val="[…SPECIFY PREFERRED PRODUCTS AND VERSIONS…]"/>
            </w:textInput>
          </w:ffData>
        </w:fldChar>
      </w:r>
      <w:r>
        <w:instrText xml:space="preserve"> FORMTEXT </w:instrText>
      </w:r>
      <w:r>
        <w:fldChar w:fldCharType="separate"/>
      </w:r>
      <w:r w:rsidR="00E876E8">
        <w:rPr>
          <w:noProof/>
        </w:rPr>
        <w:t>[…SPECIFY PREFERRED PRODUCTS AND VERSIONS…]</w:t>
      </w:r>
      <w:r>
        <w:fldChar w:fldCharType="end"/>
      </w:r>
      <w:r w:rsidR="00A94AE0" w:rsidRPr="00EC1CB3">
        <w:t>;</w:t>
      </w:r>
      <w:r w:rsidR="004C21A3">
        <w:t xml:space="preserve"> and</w:t>
      </w:r>
    </w:p>
    <w:p w14:paraId="47E55778" w14:textId="18EC85AD" w:rsidR="00A94AE0" w:rsidRPr="00EC1CB3" w:rsidRDefault="00E5342E" w:rsidP="007F7105">
      <w:pPr>
        <w:pStyle w:val="SOWSubL2-ASDEFCON"/>
      </w:pPr>
      <w:r>
        <w:fldChar w:fldCharType="begin">
          <w:ffData>
            <w:name w:val=""/>
            <w:enabled/>
            <w:calcOnExit w:val="0"/>
            <w:textInput>
              <w:default w:val="[…SPECIFY PREFERRED PRODUCTS AND VERSIONS…]"/>
            </w:textInput>
          </w:ffData>
        </w:fldChar>
      </w:r>
      <w:r>
        <w:instrText xml:space="preserve"> FORMTEXT </w:instrText>
      </w:r>
      <w:r>
        <w:fldChar w:fldCharType="separate"/>
      </w:r>
      <w:r w:rsidR="00E876E8">
        <w:rPr>
          <w:noProof/>
        </w:rPr>
        <w:t>[…SPECIFY PREFERRED PRODUCTS AND VERSIONS…]</w:t>
      </w:r>
      <w:r>
        <w:fldChar w:fldCharType="end"/>
      </w:r>
      <w:r w:rsidR="00A94AE0" w:rsidRPr="00EC1CB3">
        <w:t>; and</w:t>
      </w:r>
    </w:p>
    <w:p w14:paraId="44596A10" w14:textId="77777777" w:rsidR="00F45D36" w:rsidRPr="00EC1CB3" w:rsidRDefault="00F45D36" w:rsidP="00DA45F4">
      <w:pPr>
        <w:pStyle w:val="SOWSubL1-ASDEFCON"/>
      </w:pPr>
      <w:r w:rsidRPr="00EC1CB3">
        <w:t xml:space="preserve">all hard copies (referred to as </w:t>
      </w:r>
      <w:r w:rsidR="00193C52">
        <w:t>‘</w:t>
      </w:r>
      <w:r w:rsidRPr="00EC1CB3">
        <w:t>H</w:t>
      </w:r>
      <w:r w:rsidR="00193C52">
        <w:t>’</w:t>
      </w:r>
      <w:r w:rsidRPr="00EC1CB3">
        <w:t xml:space="preserve"> in the CDRL) of data items shall be prepared and delivered on </w:t>
      </w:r>
      <w:r w:rsidR="00A94AE0" w:rsidRPr="00EC1CB3">
        <w:t xml:space="preserve">ISO 216: A0-A4 </w:t>
      </w:r>
      <w:r w:rsidRPr="00EC1CB3">
        <w:t>size paper.</w:t>
      </w:r>
    </w:p>
    <w:p w14:paraId="3546CEFD" w14:textId="7FADA148" w:rsidR="00F45D36" w:rsidRPr="00EC1CB3" w:rsidRDefault="00F45D36" w:rsidP="00501859">
      <w:pPr>
        <w:pStyle w:val="NoteToDrafters-ASDEFCON"/>
      </w:pPr>
      <w:r w:rsidRPr="00EC1CB3">
        <w:t>Note to drafters:  Drafters should note that USA based contractors will</w:t>
      </w:r>
      <w:r w:rsidR="002D1039">
        <w:t>,</w:t>
      </w:r>
      <w:r w:rsidRPr="00EC1CB3">
        <w:t xml:space="preserve"> </w:t>
      </w:r>
      <w:r w:rsidR="002D1039">
        <w:t>as</w:t>
      </w:r>
      <w:r w:rsidRPr="00EC1CB3">
        <w:t xml:space="preserve"> normal business practice</w:t>
      </w:r>
      <w:r w:rsidR="002D1039">
        <w:t>,</w:t>
      </w:r>
      <w:r w:rsidR="0012100B">
        <w:t xml:space="preserve"> </w:t>
      </w:r>
      <w:r w:rsidR="002D1039">
        <w:t>use</w:t>
      </w:r>
      <w:r w:rsidRPr="00EC1CB3">
        <w:t xml:space="preserve"> </w:t>
      </w:r>
      <w:r w:rsidR="004A4D7D">
        <w:t>‘</w:t>
      </w:r>
      <w:r w:rsidRPr="00EC1CB3">
        <w:t>letter</w:t>
      </w:r>
      <w:r w:rsidR="004A4D7D">
        <w:t>’</w:t>
      </w:r>
      <w:r w:rsidRPr="00EC1CB3">
        <w:t xml:space="preserve"> size paper. </w:t>
      </w:r>
      <w:r w:rsidR="00501859">
        <w:t xml:space="preserve"> </w:t>
      </w:r>
      <w:r w:rsidRPr="00EC1CB3">
        <w:t xml:space="preserve">Requiring the use of </w:t>
      </w:r>
      <w:r w:rsidR="002949F1">
        <w:t xml:space="preserve">ISO 216 </w:t>
      </w:r>
      <w:r w:rsidR="00C5635A">
        <w:t xml:space="preserve">metric </w:t>
      </w:r>
      <w:r w:rsidRPr="00EC1CB3">
        <w:t xml:space="preserve">paper </w:t>
      </w:r>
      <w:r w:rsidR="00C5635A">
        <w:t xml:space="preserve">sizes (eg, A4) </w:t>
      </w:r>
      <w:r w:rsidR="002949F1">
        <w:t>may</w:t>
      </w:r>
      <w:r w:rsidR="002949F1" w:rsidRPr="00EC1CB3">
        <w:t xml:space="preserve"> </w:t>
      </w:r>
      <w:r w:rsidRPr="00EC1CB3">
        <w:t>increase cost.</w:t>
      </w:r>
    </w:p>
    <w:p w14:paraId="787F9E51" w14:textId="071940EF" w:rsidR="00F45D36" w:rsidRPr="00EC1CB3" w:rsidRDefault="00F45D36" w:rsidP="009B3EE3">
      <w:pPr>
        <w:pStyle w:val="NoteToDrafters-ASDEFCON"/>
      </w:pPr>
      <w:r w:rsidRPr="00EC1CB3">
        <w:t xml:space="preserve">Drafters should carefully consider the preferred electronic format. </w:t>
      </w:r>
      <w:r w:rsidR="00501859">
        <w:t xml:space="preserve"> </w:t>
      </w:r>
      <w:r w:rsidRPr="00EC1CB3">
        <w:t xml:space="preserve">The ILS </w:t>
      </w:r>
      <w:r w:rsidR="00692792">
        <w:t>clause of</w:t>
      </w:r>
      <w:r w:rsidRPr="00EC1CB3">
        <w:t xml:space="preserve"> the SOW</w:t>
      </w:r>
      <w:r w:rsidR="00C347E6">
        <w:t xml:space="preserve"> </w:t>
      </w:r>
      <w:r w:rsidR="00692792">
        <w:t xml:space="preserve">and </w:t>
      </w:r>
      <w:r w:rsidR="00C347E6">
        <w:t xml:space="preserve">the </w:t>
      </w:r>
      <w:r w:rsidR="00C5635A">
        <w:t xml:space="preserve">Approved </w:t>
      </w:r>
      <w:r w:rsidR="00692792">
        <w:t>TDP</w:t>
      </w:r>
      <w:r w:rsidRPr="00EC1CB3">
        <w:t xml:space="preserve"> specif</w:t>
      </w:r>
      <w:r w:rsidR="00C5635A">
        <w:t>y</w:t>
      </w:r>
      <w:r w:rsidRPr="00EC1CB3">
        <w:t xml:space="preserve"> </w:t>
      </w:r>
      <w:r w:rsidR="00870E22" w:rsidRPr="00EC1CB3">
        <w:t xml:space="preserve">electronic format </w:t>
      </w:r>
      <w:r w:rsidRPr="00EC1CB3">
        <w:t>requirements for all Technical Data and the requirements specified here should be consistent with th</w:t>
      </w:r>
      <w:r w:rsidR="00692792">
        <w:t>os</w:t>
      </w:r>
      <w:r w:rsidRPr="00EC1CB3">
        <w:t>e requirements.</w:t>
      </w:r>
    </w:p>
    <w:p w14:paraId="52E98488" w14:textId="77777777" w:rsidR="00F45D36" w:rsidRPr="00E5342E" w:rsidRDefault="00F45D36" w:rsidP="00501859">
      <w:pPr>
        <w:pStyle w:val="SOWHL2-ASDEFCON"/>
      </w:pPr>
      <w:bookmarkStart w:id="30" w:name="_Ref520436669"/>
      <w:bookmarkStart w:id="31" w:name="_Toc1363514"/>
      <w:r w:rsidRPr="00E5342E">
        <w:t>Format Instructions</w:t>
      </w:r>
      <w:bookmarkEnd w:id="30"/>
      <w:bookmarkEnd w:id="31"/>
    </w:p>
    <w:p w14:paraId="638E4007" w14:textId="3F2D8F10" w:rsidR="00F45D36" w:rsidRPr="00EC1CB3" w:rsidRDefault="00F45D36" w:rsidP="009B3EE3">
      <w:pPr>
        <w:pStyle w:val="NoteToDrafters-ASDEFCON"/>
      </w:pPr>
      <w:r w:rsidRPr="00EC1CB3">
        <w:t xml:space="preserve">Note to drafters:  The requirements </w:t>
      </w:r>
      <w:r w:rsidR="009D555C">
        <w:t xml:space="preserve">below </w:t>
      </w:r>
      <w:r w:rsidRPr="00EC1CB3">
        <w:t xml:space="preserve">may be expanded or </w:t>
      </w:r>
      <w:r w:rsidR="00692792">
        <w:t>reduced</w:t>
      </w:r>
      <w:r w:rsidR="00692792" w:rsidRPr="00EC1CB3">
        <w:t xml:space="preserve"> </w:t>
      </w:r>
      <w:r w:rsidR="009D555C">
        <w:t xml:space="preserve">to address </w:t>
      </w:r>
      <w:r w:rsidRPr="00EC1CB3">
        <w:t xml:space="preserve">project risks.  For example, Commonwealth staff may need to control </w:t>
      </w:r>
      <w:r w:rsidR="00A94AE0" w:rsidRPr="00EC1CB3">
        <w:t xml:space="preserve">data item </w:t>
      </w:r>
      <w:r w:rsidRPr="00EC1CB3">
        <w:t>reference number</w:t>
      </w:r>
      <w:r w:rsidR="00205CFD">
        <w:t>s</w:t>
      </w:r>
      <w:r w:rsidRPr="00EC1CB3">
        <w:t xml:space="preserve"> and format.</w:t>
      </w:r>
    </w:p>
    <w:p w14:paraId="633B3896" w14:textId="3FC0A49F" w:rsidR="00F45D36" w:rsidRPr="00EC1CB3" w:rsidRDefault="00F45D36" w:rsidP="00501859">
      <w:pPr>
        <w:pStyle w:val="SOWTL3-ASDEFCON"/>
      </w:pPr>
      <w:bookmarkStart w:id="32" w:name="_Ref232589891"/>
      <w:r w:rsidRPr="00EC1CB3">
        <w:t>Subject to clause</w:t>
      </w:r>
      <w:r w:rsidR="001A051C">
        <w:t xml:space="preserve"> </w:t>
      </w:r>
      <w:r w:rsidR="001A051C">
        <w:fldChar w:fldCharType="begin"/>
      </w:r>
      <w:r w:rsidR="001A051C">
        <w:instrText xml:space="preserve"> REF _Ref232589787 \r \h </w:instrText>
      </w:r>
      <w:r w:rsidR="007F7105">
        <w:instrText xml:space="preserve"> \* MERGEFORMAT </w:instrText>
      </w:r>
      <w:r w:rsidR="001A051C">
        <w:fldChar w:fldCharType="separate"/>
      </w:r>
      <w:r w:rsidR="00FD7ED6">
        <w:t>6.4.1</w:t>
      </w:r>
      <w:r w:rsidR="001A051C">
        <w:fldChar w:fldCharType="end"/>
      </w:r>
      <w:r w:rsidR="00D42650" w:rsidRPr="00EC1CB3">
        <w:t>,</w:t>
      </w:r>
      <w:r w:rsidRPr="00EC1CB3">
        <w:t xml:space="preserve"> the format instructions contained in</w:t>
      </w:r>
      <w:r w:rsidR="00A578CF">
        <w:t xml:space="preserve"> this</w:t>
      </w:r>
      <w:r w:rsidRPr="00EC1CB3">
        <w:t xml:space="preserve"> clause</w:t>
      </w:r>
      <w:r w:rsidR="00DD65A7">
        <w:t xml:space="preserve"> </w:t>
      </w:r>
      <w:r w:rsidR="00A578CF">
        <w:fldChar w:fldCharType="begin"/>
      </w:r>
      <w:r w:rsidR="00A578CF">
        <w:instrText xml:space="preserve"> REF _Ref520436669 \r \h </w:instrText>
      </w:r>
      <w:r w:rsidR="00A578CF">
        <w:fldChar w:fldCharType="separate"/>
      </w:r>
      <w:r w:rsidR="00FD7ED6">
        <w:t>6.2</w:t>
      </w:r>
      <w:r w:rsidR="00A578CF">
        <w:fldChar w:fldCharType="end"/>
      </w:r>
      <w:r w:rsidR="00DD65A7">
        <w:t xml:space="preserve"> </w:t>
      </w:r>
      <w:r w:rsidRPr="00EC1CB3">
        <w:t>shall be applied to all data items prepared under the Contract for delivery to the Commonwealth, unless otherwise specified in the appropriate DID</w:t>
      </w:r>
      <w:r w:rsidR="00A94AE0" w:rsidRPr="00EC1CB3">
        <w:t xml:space="preserve"> or otherwise agreed, in writing, by the Commonwealth Representative</w:t>
      </w:r>
      <w:r w:rsidRPr="00EC1CB3">
        <w:t>.</w:t>
      </w:r>
      <w:bookmarkEnd w:id="32"/>
    </w:p>
    <w:p w14:paraId="71F6CFD8" w14:textId="77777777" w:rsidR="00F45D36" w:rsidRPr="00EC1CB3" w:rsidRDefault="00F45D36" w:rsidP="0016221A">
      <w:pPr>
        <w:pStyle w:val="SOWTL3-ASDEFCON"/>
      </w:pPr>
      <w:bookmarkStart w:id="33" w:name="_Ref481584733"/>
      <w:r w:rsidRPr="00EC1CB3">
        <w:t>When data is delivered in the form of a document, it shall include the following identification information:</w:t>
      </w:r>
      <w:bookmarkEnd w:id="33"/>
    </w:p>
    <w:p w14:paraId="24908D41" w14:textId="77777777" w:rsidR="00F45D36" w:rsidRPr="00EC1CB3" w:rsidRDefault="00F45D36" w:rsidP="00DA45F4">
      <w:pPr>
        <w:pStyle w:val="SOWSubL1-ASDEFCON"/>
      </w:pPr>
      <w:r w:rsidRPr="00EC1CB3">
        <w:t>the document reference number;</w:t>
      </w:r>
    </w:p>
    <w:p w14:paraId="5887ACC9" w14:textId="77777777" w:rsidR="005879C7" w:rsidRDefault="00F45D36">
      <w:pPr>
        <w:pStyle w:val="SOWSubL1-ASDEFCON"/>
      </w:pPr>
      <w:r w:rsidRPr="00EC1CB3">
        <w:t>the document title and date of issue;</w:t>
      </w:r>
    </w:p>
    <w:p w14:paraId="67FC815F" w14:textId="77777777" w:rsidR="005879C7" w:rsidRDefault="00F45D36">
      <w:pPr>
        <w:pStyle w:val="SOWSubL1-ASDEFCON"/>
      </w:pPr>
      <w:r w:rsidRPr="00EC1CB3">
        <w:t>the volume number (only applicable to multi-volume data items);</w:t>
      </w:r>
    </w:p>
    <w:p w14:paraId="5CFBF7FF" w14:textId="5D38E899" w:rsidR="005879C7" w:rsidRDefault="00F45D36">
      <w:pPr>
        <w:pStyle w:val="SOWSubL1-ASDEFCON"/>
      </w:pPr>
      <w:r w:rsidRPr="00EC1CB3">
        <w:t>the version number</w:t>
      </w:r>
      <w:r w:rsidR="00C5635A">
        <w:t> </w:t>
      </w:r>
      <w:r w:rsidRPr="00EC1CB3">
        <w:t>/</w:t>
      </w:r>
      <w:r w:rsidR="00C5635A">
        <w:t xml:space="preserve"> </w:t>
      </w:r>
      <w:r w:rsidRPr="00EC1CB3">
        <w:t>revision indicator;</w:t>
      </w:r>
    </w:p>
    <w:p w14:paraId="4965CD59" w14:textId="77777777" w:rsidR="005879C7" w:rsidRDefault="00F45D36">
      <w:pPr>
        <w:pStyle w:val="SOWSubL1-ASDEFCON"/>
      </w:pPr>
      <w:r w:rsidRPr="00EC1CB3">
        <w:t>the security markings or other restrictions, which shall not contravene Contract requirements on the handling of the document;</w:t>
      </w:r>
    </w:p>
    <w:p w14:paraId="6183B5C2" w14:textId="77777777" w:rsidR="005879C7" w:rsidRDefault="00F45D36">
      <w:pPr>
        <w:pStyle w:val="SOWSubL1-ASDEFCON"/>
      </w:pPr>
      <w:r w:rsidRPr="00EC1CB3">
        <w:t>the Contract number;</w:t>
      </w:r>
    </w:p>
    <w:p w14:paraId="14E0B8EF" w14:textId="77777777" w:rsidR="005879C7" w:rsidRDefault="00F45D36">
      <w:pPr>
        <w:pStyle w:val="SOWSubL1-ASDEFCON"/>
      </w:pPr>
      <w:r w:rsidRPr="00EC1CB3">
        <w:t>the CDRL line number, if the data is a data item;</w:t>
      </w:r>
    </w:p>
    <w:p w14:paraId="0C235A0E" w14:textId="77777777" w:rsidR="005879C7" w:rsidRDefault="00F45D36">
      <w:pPr>
        <w:pStyle w:val="SOWSubL1-ASDEFCON"/>
      </w:pPr>
      <w:r w:rsidRPr="00EC1CB3">
        <w:t>the organisation for which the document has been prepared; and</w:t>
      </w:r>
    </w:p>
    <w:p w14:paraId="43428B86" w14:textId="77777777" w:rsidR="005879C7" w:rsidRDefault="00F45D36">
      <w:pPr>
        <w:pStyle w:val="SOWSubL1-ASDEFCON"/>
      </w:pPr>
      <w:r w:rsidRPr="00EC1CB3">
        <w:t>the name and address of the preparing organisation.</w:t>
      </w:r>
    </w:p>
    <w:p w14:paraId="6AEF759C" w14:textId="6923A800" w:rsidR="00F45D36" w:rsidRPr="00EC1CB3" w:rsidRDefault="00F45D36" w:rsidP="0016221A">
      <w:pPr>
        <w:pStyle w:val="SOWTL3-ASDEFCON"/>
      </w:pPr>
      <w:r w:rsidRPr="00EC1CB3">
        <w:t xml:space="preserve">When a data item is delivered in the form of a </w:t>
      </w:r>
      <w:r w:rsidR="00076A41">
        <w:t xml:space="preserve">paginated </w:t>
      </w:r>
      <w:r w:rsidRPr="00EC1CB3">
        <w:t>document</w:t>
      </w:r>
      <w:r w:rsidR="00B27390">
        <w:t>, and the body of th</w:t>
      </w:r>
      <w:r w:rsidR="00370ECA">
        <w:t>at</w:t>
      </w:r>
      <w:r w:rsidR="00B27390">
        <w:t xml:space="preserve"> document is greater than five pages in length,</w:t>
      </w:r>
      <w:r w:rsidRPr="00EC1CB3">
        <w:t xml:space="preserve"> it shall contain a table of contents.</w:t>
      </w:r>
    </w:p>
    <w:p w14:paraId="7F7FCB04" w14:textId="77AD1603" w:rsidR="00F45D36" w:rsidRDefault="00F45D36" w:rsidP="0016221A">
      <w:pPr>
        <w:pStyle w:val="SOWTL3-ASDEFCON"/>
      </w:pPr>
      <w:r w:rsidRPr="00EC1CB3">
        <w:t xml:space="preserve">When </w:t>
      </w:r>
      <w:r w:rsidR="00D42650" w:rsidRPr="00EC1CB3">
        <w:t xml:space="preserve">a </w:t>
      </w:r>
      <w:r w:rsidRPr="00EC1CB3">
        <w:t xml:space="preserve">data </w:t>
      </w:r>
      <w:r w:rsidR="00D42650" w:rsidRPr="00EC1CB3">
        <w:t xml:space="preserve">item </w:t>
      </w:r>
      <w:r w:rsidRPr="00EC1CB3">
        <w:t xml:space="preserve">is delivered in the form of a </w:t>
      </w:r>
      <w:r w:rsidR="00076A41">
        <w:t xml:space="preserve">paginated </w:t>
      </w:r>
      <w:r w:rsidRPr="00EC1CB3">
        <w:t>document, each page shall contain a unique page number and preferably display the document number, version, volume and date of issue, as applicable.</w:t>
      </w:r>
    </w:p>
    <w:p w14:paraId="649C67A4" w14:textId="2C9B3292" w:rsidR="004B5784" w:rsidRPr="00EC1CB3" w:rsidRDefault="004B5784" w:rsidP="0016221A">
      <w:pPr>
        <w:pStyle w:val="SOWTL3-ASDEFCON"/>
      </w:pPr>
      <w:r w:rsidRPr="00EC1CB3">
        <w:t xml:space="preserve">When a data item is delivered in the form of a </w:t>
      </w:r>
      <w:r w:rsidR="00076A41">
        <w:t xml:space="preserve">paginated </w:t>
      </w:r>
      <w:r>
        <w:t>soft copy</w:t>
      </w:r>
      <w:r w:rsidRPr="00EC1CB3">
        <w:t xml:space="preserve"> document</w:t>
      </w:r>
      <w:r>
        <w:t xml:space="preserve"> (including </w:t>
      </w:r>
      <w:r w:rsidR="002207FB">
        <w:t xml:space="preserve">a </w:t>
      </w:r>
      <w:r>
        <w:t xml:space="preserve">text, spreadsheet </w:t>
      </w:r>
      <w:r w:rsidR="002207FB">
        <w:t>or presentation file</w:t>
      </w:r>
      <w:r>
        <w:t>)</w:t>
      </w:r>
      <w:r w:rsidRPr="00EC1CB3">
        <w:t>,</w:t>
      </w:r>
      <w:r>
        <w:t xml:space="preserve"> and unless otherwise specified </w:t>
      </w:r>
      <w:r w:rsidR="001B3275">
        <w:t xml:space="preserve">in the Contract </w:t>
      </w:r>
      <w:r>
        <w:t>or agreed by the Commonwealth Representative, the document sh</w:t>
      </w:r>
      <w:r w:rsidR="001B3275">
        <w:t>all</w:t>
      </w:r>
      <w:r>
        <w:t xml:space="preserve"> be in a format that is compatible with Microsoft® Office</w:t>
      </w:r>
      <w:r w:rsidR="001B3275">
        <w:t xml:space="preserve"> applications</w:t>
      </w:r>
      <w:r w:rsidR="002207FB">
        <w:t xml:space="preserve"> or, </w:t>
      </w:r>
      <w:r w:rsidR="002D1039">
        <w:t>if</w:t>
      </w:r>
      <w:r w:rsidR="002207FB">
        <w:t xml:space="preserve"> appropriate, in </w:t>
      </w:r>
      <w:r w:rsidR="00205CFD">
        <w:t xml:space="preserve">searchable </w:t>
      </w:r>
      <w:r w:rsidR="002207FB">
        <w:t>PDF</w:t>
      </w:r>
      <w:r>
        <w:t>.</w:t>
      </w:r>
    </w:p>
    <w:p w14:paraId="0635E5F9" w14:textId="51D6375F" w:rsidR="00076A41" w:rsidRDefault="00F45D36" w:rsidP="0016221A">
      <w:pPr>
        <w:pStyle w:val="SOWTL3-ASDEFCON"/>
      </w:pPr>
      <w:r w:rsidRPr="00EC1CB3">
        <w:lastRenderedPageBreak/>
        <w:t>Whe</w:t>
      </w:r>
      <w:r w:rsidR="003E5338">
        <w:t>n</w:t>
      </w:r>
      <w:r w:rsidRPr="00EC1CB3">
        <w:t xml:space="preserve"> a data item is revised or updated, and where the software used to create the data item is able to produce revision marks, the Contractor shall mark all changes made since the previous release of the data item to the Commonwealth with</w:t>
      </w:r>
      <w:r w:rsidR="00076A41">
        <w:t>:</w:t>
      </w:r>
    </w:p>
    <w:p w14:paraId="1DB44356" w14:textId="1C4C7E36" w:rsidR="00076A41" w:rsidRDefault="00F45D36" w:rsidP="007162F1">
      <w:pPr>
        <w:pStyle w:val="SOWSubL1-ASDEFCON"/>
      </w:pPr>
      <w:r w:rsidRPr="00EC1CB3">
        <w:t>a side bar in the margin of the data item to aid review</w:t>
      </w:r>
      <w:r w:rsidR="00076A41">
        <w:t>, or</w:t>
      </w:r>
    </w:p>
    <w:p w14:paraId="5F40DCE9" w14:textId="2C3B8063" w:rsidR="00F45D36" w:rsidRPr="00EC1CB3" w:rsidRDefault="00076A41" w:rsidP="007162F1">
      <w:pPr>
        <w:pStyle w:val="SOWSubL1-ASDEFCON"/>
      </w:pPr>
      <w:r>
        <w:t>an alternate means of revision marking that is acceptable to the Commonwealth</w:t>
      </w:r>
      <w:r w:rsidR="00F45D36" w:rsidRPr="00EC1CB3">
        <w:t>.</w:t>
      </w:r>
    </w:p>
    <w:p w14:paraId="5667CAC8" w14:textId="22171A32" w:rsidR="00F45D36" w:rsidRDefault="00F45D36" w:rsidP="0016221A">
      <w:pPr>
        <w:pStyle w:val="SOWTL3-ASDEFCON"/>
      </w:pPr>
      <w:bookmarkStart w:id="34" w:name="_Ref232589931"/>
      <w:r w:rsidRPr="00EC1CB3">
        <w:t>Whe</w:t>
      </w:r>
      <w:r w:rsidR="003E5338">
        <w:t>n</w:t>
      </w:r>
      <w:r w:rsidRPr="00EC1CB3">
        <w:t xml:space="preserve"> the software is not able to produce revision marks, the Contractor shall accompany those affected data items with revision lists containing a summary of all changes made since the previous release to the Commonwealth.</w:t>
      </w:r>
      <w:bookmarkEnd w:id="34"/>
    </w:p>
    <w:p w14:paraId="0598D9DC" w14:textId="7930BCD9" w:rsidR="00B27390" w:rsidRPr="00EC1CB3" w:rsidRDefault="00B27390" w:rsidP="0016221A">
      <w:pPr>
        <w:pStyle w:val="SOWTL3-ASDEFCON"/>
      </w:pPr>
      <w:bookmarkStart w:id="35" w:name="_Ref225743610"/>
      <w:r>
        <w:t>Whe</w:t>
      </w:r>
      <w:r w:rsidR="003E5338">
        <w:t>n</w:t>
      </w:r>
      <w:r>
        <w:t xml:space="preserve"> </w:t>
      </w:r>
      <w:r w:rsidRPr="00EC1CB3">
        <w:t xml:space="preserve">a data item </w:t>
      </w:r>
      <w:r>
        <w:t>is delivered in soft</w:t>
      </w:r>
      <w:r w:rsidR="003639C2">
        <w:t xml:space="preserve"> </w:t>
      </w:r>
      <w:r>
        <w:t>copy</w:t>
      </w:r>
      <w:r w:rsidR="003639C2">
        <w:t xml:space="preserve"> or by the DMS</w:t>
      </w:r>
      <w:r>
        <w:t xml:space="preserve">, and </w:t>
      </w:r>
      <w:r w:rsidR="00862D21">
        <w:t>unless otherwise agreed by the Commonwealth Representative</w:t>
      </w:r>
      <w:r w:rsidRPr="00B875E2">
        <w:t xml:space="preserve">, </w:t>
      </w:r>
      <w:r>
        <w:t xml:space="preserve">the data item shall be able to </w:t>
      </w:r>
      <w:r w:rsidRPr="00B875E2">
        <w:t xml:space="preserve">be </w:t>
      </w:r>
      <w:r w:rsidR="00862D21">
        <w:t>copied and saved</w:t>
      </w:r>
      <w:r>
        <w:t xml:space="preserve"> by the Commonwealth and capable of</w:t>
      </w:r>
      <w:r w:rsidRPr="00B875E2">
        <w:t xml:space="preserve"> further manipulation (including </w:t>
      </w:r>
      <w:r w:rsidR="00193C52">
        <w:t>searching</w:t>
      </w:r>
      <w:r w:rsidR="00076A41">
        <w:t>, the inspection of meta-data</w:t>
      </w:r>
      <w:r w:rsidR="002915B8">
        <w:t>,</w:t>
      </w:r>
      <w:r w:rsidR="00193C52">
        <w:t xml:space="preserve"> and </w:t>
      </w:r>
      <w:r w:rsidRPr="00B875E2">
        <w:t>printing) in the native document format</w:t>
      </w:r>
      <w:r>
        <w:t>.</w:t>
      </w:r>
      <w:bookmarkEnd w:id="35"/>
    </w:p>
    <w:p w14:paraId="53EA8531" w14:textId="77777777" w:rsidR="00F45D36" w:rsidRPr="00E5342E" w:rsidRDefault="00F45D36" w:rsidP="00501859">
      <w:pPr>
        <w:pStyle w:val="SOWHL2-ASDEFCON"/>
      </w:pPr>
      <w:bookmarkStart w:id="36" w:name="_Ref516580148"/>
      <w:bookmarkStart w:id="37" w:name="_Toc1363515"/>
      <w:r w:rsidRPr="00E5342E">
        <w:t>Content Instructions</w:t>
      </w:r>
      <w:bookmarkEnd w:id="36"/>
      <w:bookmarkEnd w:id="37"/>
    </w:p>
    <w:p w14:paraId="67049273" w14:textId="2FCE15D4" w:rsidR="00F45D36" w:rsidRPr="00EC1CB3" w:rsidRDefault="00206B66" w:rsidP="0016221A">
      <w:pPr>
        <w:pStyle w:val="SOWTL3-ASDEFCON"/>
      </w:pPr>
      <w:r w:rsidRPr="00EC1CB3">
        <w:t>Where a preliminary or draft version of a data item is scheduled for delivery prior to Approval or Acceptance of a final version, the Contractor shall comply with the following requirements:</w:t>
      </w:r>
    </w:p>
    <w:p w14:paraId="357323F7" w14:textId="212DC119" w:rsidR="005879C7" w:rsidRDefault="00F45D36" w:rsidP="002C31B5">
      <w:pPr>
        <w:pStyle w:val="SOWSubL1-ASDEFCON"/>
      </w:pPr>
      <w:r w:rsidRPr="00EC1CB3">
        <w:t>the preliminary version shall contain information on all of the topics pertinent to the data item</w:t>
      </w:r>
      <w:r w:rsidR="002C31B5">
        <w:t xml:space="preserve"> and</w:t>
      </w:r>
      <w:r w:rsidRPr="00EC1CB3">
        <w:t xml:space="preserve"> shall be</w:t>
      </w:r>
      <w:r w:rsidR="00412267">
        <w:t>:</w:t>
      </w:r>
    </w:p>
    <w:p w14:paraId="1D377A92" w14:textId="77777777" w:rsidR="00F45D36" w:rsidRDefault="00F45D36" w:rsidP="00DA45F4">
      <w:pPr>
        <w:pStyle w:val="SOWSubL2-ASDEFCON"/>
      </w:pPr>
      <w:r w:rsidRPr="00EC1CB3">
        <w:t>commensurate with the status of design, development or installation of the Supplies at the time the data item is due for delivery; and</w:t>
      </w:r>
    </w:p>
    <w:p w14:paraId="74660396" w14:textId="38CFDEFD" w:rsidR="00412267" w:rsidRPr="00EC1CB3" w:rsidRDefault="00412267" w:rsidP="00DA45F4">
      <w:pPr>
        <w:pStyle w:val="SOWSubL2-ASDEFCON"/>
      </w:pPr>
      <w:r>
        <w:t xml:space="preserve">suitable for the intended purpose as stated in the Notes </w:t>
      </w:r>
      <w:r w:rsidR="00C347E6">
        <w:t xml:space="preserve">in </w:t>
      </w:r>
      <w:r>
        <w:t>column m of the CDRL; and</w:t>
      </w:r>
    </w:p>
    <w:p w14:paraId="08A47573" w14:textId="102826D5" w:rsidR="005879C7" w:rsidRDefault="00044495" w:rsidP="00DA45F4">
      <w:pPr>
        <w:pStyle w:val="SOWSubL1-ASDEFCON"/>
      </w:pPr>
      <w:r>
        <w:t xml:space="preserve">unless otherwise specified, </w:t>
      </w:r>
      <w:r w:rsidR="00F45D36" w:rsidRPr="00EC1CB3">
        <w:t>the draft version shall be developed from the preliminary version</w:t>
      </w:r>
      <w:r w:rsidR="00A8654A" w:rsidRPr="00281CD6">
        <w:t xml:space="preserve">, if a preliminary version was required, </w:t>
      </w:r>
      <w:r w:rsidR="00A8654A">
        <w:t xml:space="preserve">and </w:t>
      </w:r>
      <w:r w:rsidR="00F45D36" w:rsidRPr="00EC1CB3">
        <w:t xml:space="preserve">to the stage where it reflects the content of the final version of the </w:t>
      </w:r>
      <w:r w:rsidR="00D42650" w:rsidRPr="00EC1CB3">
        <w:t>data item</w:t>
      </w:r>
      <w:r w:rsidR="00F45D36" w:rsidRPr="00EC1CB3">
        <w:t>, but may be missing low level detail.</w:t>
      </w:r>
    </w:p>
    <w:p w14:paraId="283A7C3E" w14:textId="6F66716C" w:rsidR="00D91FD7" w:rsidRPr="00EC1CB3" w:rsidRDefault="00D91FD7" w:rsidP="0016221A">
      <w:pPr>
        <w:pStyle w:val="SOWTL3-ASDEFCON"/>
      </w:pPr>
      <w:r w:rsidRPr="00EC1CB3">
        <w:t xml:space="preserve">Where information specified for one data item has also been specified for other data items in the same format and at the same issue status, the Contractor may provide the information in one data item only </w:t>
      </w:r>
      <w:r w:rsidR="004A0DE3">
        <w:t xml:space="preserve">and </w:t>
      </w:r>
      <w:r w:rsidRPr="00EC1CB3">
        <w:t>include cross-reference</w:t>
      </w:r>
      <w:r w:rsidR="004A0DE3">
        <w:t>s</w:t>
      </w:r>
      <w:r w:rsidRPr="00EC1CB3">
        <w:t xml:space="preserve"> to that data item in the other data items.</w:t>
      </w:r>
    </w:p>
    <w:p w14:paraId="66BD2A97" w14:textId="77777777" w:rsidR="00F45D36" w:rsidRPr="00EC1CB3" w:rsidRDefault="00F45D36" w:rsidP="0016221A">
      <w:pPr>
        <w:pStyle w:val="SOWTL3-ASDEFCON"/>
      </w:pPr>
      <w:r w:rsidRPr="00EC1CB3">
        <w:t>The Contractor shall ensure that all data items provided to the Commonwealth are written in grammatically correct English.</w:t>
      </w:r>
    </w:p>
    <w:p w14:paraId="0217DB6B" w14:textId="6CED9AF1" w:rsidR="00F45D36" w:rsidRPr="00EC1CB3" w:rsidRDefault="00F45D36" w:rsidP="009B3EE3">
      <w:pPr>
        <w:pStyle w:val="NoteToDrafters-ASDEFCON"/>
      </w:pPr>
      <w:r w:rsidRPr="00EC1CB3">
        <w:t xml:space="preserve">Note to drafters:  The requirement for submitted data items to </w:t>
      </w:r>
      <w:r w:rsidR="002658D2">
        <w:t xml:space="preserve">meet a standard (eg, </w:t>
      </w:r>
      <w:r w:rsidR="002658D2">
        <w:rPr>
          <w:szCs w:val="20"/>
          <w:lang w:val="en-US"/>
        </w:rPr>
        <w:t xml:space="preserve">Simplified Technical English derived from ASD-STE100, which is included in some DIDs) or to </w:t>
      </w:r>
      <w:r w:rsidRPr="00EC1CB3">
        <w:t xml:space="preserve">satisfy a certain reading grade level (eg, RGL 9) could be included as necessary.  This is to ensure that the data item is written focussed at an acceptable level of reading difficulty.  Talk to experts on this topic if you wish to invoke it. </w:t>
      </w:r>
      <w:r w:rsidR="00501859">
        <w:t xml:space="preserve"> </w:t>
      </w:r>
      <w:r w:rsidRPr="00EC1CB3">
        <w:t>If you have this requirement, insert it in the relevant DIDs.</w:t>
      </w:r>
    </w:p>
    <w:p w14:paraId="6849554F" w14:textId="7C15B13B" w:rsidR="00F45D36" w:rsidRPr="00EC1CB3" w:rsidRDefault="00F45D36" w:rsidP="0016221A">
      <w:pPr>
        <w:pStyle w:val="SOWTL3-ASDEFCON"/>
      </w:pPr>
      <w:r w:rsidRPr="00EC1CB3">
        <w:t>Subject to clause</w:t>
      </w:r>
      <w:r w:rsidR="004C36C5">
        <w:t xml:space="preserve"> </w:t>
      </w:r>
      <w:r w:rsidR="00333B9D">
        <w:fldChar w:fldCharType="begin"/>
      </w:r>
      <w:r w:rsidR="00333B9D">
        <w:instrText xml:space="preserve"> REF _Ref180984747 \r \h </w:instrText>
      </w:r>
      <w:r w:rsidR="00333B9D">
        <w:fldChar w:fldCharType="separate"/>
      </w:r>
      <w:r w:rsidR="00FD7ED6">
        <w:t>6.4</w:t>
      </w:r>
      <w:r w:rsidR="00333B9D">
        <w:fldChar w:fldCharType="end"/>
      </w:r>
      <w:r w:rsidRPr="00EC1CB3">
        <w:t xml:space="preserve">, data items prepared under the Contract for delivery to the Commonwealth shall contain sections providing the following information unless otherwise specified in the </w:t>
      </w:r>
      <w:r w:rsidR="00D42650" w:rsidRPr="00EC1CB3">
        <w:t xml:space="preserve">applicable </w:t>
      </w:r>
      <w:r w:rsidRPr="00EC1CB3">
        <w:t>DID:</w:t>
      </w:r>
    </w:p>
    <w:p w14:paraId="605AB5CE" w14:textId="77777777" w:rsidR="00F45D36" w:rsidRPr="00EC1CB3" w:rsidRDefault="00F45D36" w:rsidP="002A467F">
      <w:pPr>
        <w:pStyle w:val="SOWSubL1-ASDEFCON"/>
      </w:pPr>
      <w:r w:rsidRPr="00EC1CB3">
        <w:t xml:space="preserve">identification of the project, system, program, plan, item, as applicable, to which the </w:t>
      </w:r>
      <w:r w:rsidR="00D42650" w:rsidRPr="00EC1CB3">
        <w:t xml:space="preserve">data item </w:t>
      </w:r>
      <w:r w:rsidRPr="00EC1CB3">
        <w:t>applies;</w:t>
      </w:r>
    </w:p>
    <w:p w14:paraId="12FD8538" w14:textId="77777777" w:rsidR="005879C7" w:rsidRDefault="00F45D36" w:rsidP="002A467F">
      <w:pPr>
        <w:pStyle w:val="SOWSubL1-ASDEFCON"/>
      </w:pPr>
      <w:r w:rsidRPr="00EC1CB3">
        <w:t>background that helps to situate the data item and state the intended use of the item(s) to which the data item applies;</w:t>
      </w:r>
    </w:p>
    <w:p w14:paraId="22EC5F9B" w14:textId="77777777" w:rsidR="005879C7" w:rsidRDefault="00F45D36" w:rsidP="002A467F">
      <w:pPr>
        <w:pStyle w:val="SOWSubL1-ASDEFCON"/>
      </w:pPr>
      <w:r w:rsidRPr="00EC1CB3">
        <w:t>a</w:t>
      </w:r>
      <w:r w:rsidR="00D42650" w:rsidRPr="00EC1CB3">
        <w:t>n</w:t>
      </w:r>
      <w:r w:rsidRPr="00EC1CB3">
        <w:t xml:space="preserve"> overview</w:t>
      </w:r>
      <w:r w:rsidR="00D42650" w:rsidRPr="00EC1CB3">
        <w:t xml:space="preserve"> of the data item</w:t>
      </w:r>
      <w:r w:rsidRPr="00EC1CB3">
        <w:t>;</w:t>
      </w:r>
    </w:p>
    <w:p w14:paraId="611C81DE" w14:textId="77777777" w:rsidR="005879C7" w:rsidRDefault="00F45D36" w:rsidP="002A467F">
      <w:pPr>
        <w:pStyle w:val="SOWSubL1-ASDEFCON"/>
      </w:pPr>
      <w:r w:rsidRPr="00EC1CB3">
        <w:t>a list of referenced documents;</w:t>
      </w:r>
    </w:p>
    <w:p w14:paraId="1DAF0335" w14:textId="77777777" w:rsidR="005879C7" w:rsidRDefault="00F45D36" w:rsidP="002A467F">
      <w:pPr>
        <w:pStyle w:val="SOWSubL1-ASDEFCON"/>
      </w:pPr>
      <w:r w:rsidRPr="00EC1CB3">
        <w:t>a list of acronyms and abbreviations; and</w:t>
      </w:r>
    </w:p>
    <w:p w14:paraId="5E1ACEC3" w14:textId="77777777" w:rsidR="005879C7" w:rsidRDefault="00F45D36" w:rsidP="002A467F">
      <w:pPr>
        <w:pStyle w:val="SOWSubL1-ASDEFCON"/>
      </w:pPr>
      <w:r w:rsidRPr="00EC1CB3">
        <w:t>a set of definitions.</w:t>
      </w:r>
    </w:p>
    <w:p w14:paraId="457AE5C2" w14:textId="44912796" w:rsidR="00D42650" w:rsidRPr="00EC1CB3" w:rsidRDefault="00D42650" w:rsidP="0016221A">
      <w:pPr>
        <w:pStyle w:val="SOWTL3-ASDEFCON"/>
      </w:pPr>
      <w:bookmarkStart w:id="38" w:name="_Ref516580053"/>
      <w:bookmarkStart w:id="39" w:name="_Ref520428038"/>
      <w:bookmarkStart w:id="40" w:name="_Toc1363516"/>
      <w:r w:rsidRPr="00EC1CB3">
        <w:t xml:space="preserve">The Contractor shall ensure that all data items delivered under the Contract are marked in accordance with the </w:t>
      </w:r>
      <w:r w:rsidR="00822720">
        <w:t>m</w:t>
      </w:r>
      <w:r w:rsidR="006A0D4C">
        <w:t>arkings</w:t>
      </w:r>
      <w:r w:rsidR="00822720">
        <w:t xml:space="preserve"> </w:t>
      </w:r>
      <w:r w:rsidRPr="00EC1CB3">
        <w:t xml:space="preserve">and </w:t>
      </w:r>
      <w:r w:rsidR="0037090B">
        <w:t xml:space="preserve">Confidential Information </w:t>
      </w:r>
      <w:r w:rsidRPr="00EC1CB3">
        <w:t>provisions</w:t>
      </w:r>
      <w:r w:rsidR="00822720" w:rsidRPr="00822720">
        <w:t xml:space="preserve"> </w:t>
      </w:r>
      <w:r w:rsidR="00E04C39">
        <w:t>of the Contract</w:t>
      </w:r>
      <w:r w:rsidRPr="00EC1CB3">
        <w:t>.</w:t>
      </w:r>
    </w:p>
    <w:p w14:paraId="16CD11EE" w14:textId="77777777" w:rsidR="00F45D36" w:rsidRPr="00E5342E" w:rsidRDefault="00F45D36" w:rsidP="00501859">
      <w:pPr>
        <w:pStyle w:val="SOWHL2-ASDEFCON"/>
      </w:pPr>
      <w:bookmarkStart w:id="41" w:name="_Ref180984747"/>
      <w:r w:rsidRPr="00E5342E">
        <w:lastRenderedPageBreak/>
        <w:t>Use of Existing Data</w:t>
      </w:r>
      <w:bookmarkEnd w:id="38"/>
      <w:bookmarkEnd w:id="39"/>
      <w:bookmarkEnd w:id="40"/>
      <w:bookmarkEnd w:id="41"/>
    </w:p>
    <w:p w14:paraId="543591C1" w14:textId="0D120827" w:rsidR="00F45D36" w:rsidRPr="00EC1CB3" w:rsidRDefault="00F45D36" w:rsidP="0016221A">
      <w:pPr>
        <w:pStyle w:val="SOWTL3-ASDEFCON"/>
      </w:pPr>
      <w:bookmarkStart w:id="42" w:name="_Ref232589787"/>
      <w:r w:rsidRPr="00EC1CB3">
        <w:t xml:space="preserve">Data required under the Contract may currently exist in a different format or use a different content structure than that specified in this Annex. </w:t>
      </w:r>
      <w:r w:rsidR="00501859">
        <w:t xml:space="preserve"> </w:t>
      </w:r>
      <w:r w:rsidRPr="00EC1CB3">
        <w:t>In such cases</w:t>
      </w:r>
      <w:r w:rsidR="00447F19" w:rsidRPr="00EC1CB3">
        <w:t>,</w:t>
      </w:r>
      <w:r w:rsidRPr="00EC1CB3">
        <w:t xml:space="preserve"> the data may be acceptable providing that it contains the specified information and meets the requirement for its intended use.  Where the Contractor wishes to submit existing data that does not meet the format or content structure requirements contained in this Annex, then the Contractor shall seek Commonwealth Representative </w:t>
      </w:r>
      <w:r w:rsidR="00193C52">
        <w:t>A</w:t>
      </w:r>
      <w:r w:rsidRPr="00EC1CB3">
        <w:t xml:space="preserve">pproval to submit the existing data, in sufficient time for the data to be reformatted or restructured prior to the required delivery date should </w:t>
      </w:r>
      <w:r w:rsidR="00193C52">
        <w:t>A</w:t>
      </w:r>
      <w:r w:rsidRPr="00EC1CB3">
        <w:t>pproval be denied.</w:t>
      </w:r>
      <w:bookmarkEnd w:id="42"/>
    </w:p>
    <w:p w14:paraId="26257F18" w14:textId="77777777" w:rsidR="00F45D36" w:rsidRPr="00EC1CB3" w:rsidRDefault="00F45D36" w:rsidP="009B3EE3">
      <w:pPr>
        <w:pStyle w:val="ASDEFCONNormal"/>
      </w:pPr>
    </w:p>
    <w:p w14:paraId="0789775E" w14:textId="77777777" w:rsidR="00F45D36" w:rsidRPr="00EC1CB3" w:rsidRDefault="00F45D36" w:rsidP="009B3EE3">
      <w:pPr>
        <w:pStyle w:val="ASDEFCONNormal"/>
        <w:sectPr w:rsidR="00F45D36" w:rsidRPr="00EC1CB3" w:rsidSect="00954BBE">
          <w:headerReference w:type="default" r:id="rId8"/>
          <w:footerReference w:type="default" r:id="rId9"/>
          <w:pgSz w:w="11906" w:h="16838" w:code="9"/>
          <w:pgMar w:top="1304" w:right="1418" w:bottom="907" w:left="1418" w:header="567" w:footer="567" w:gutter="0"/>
          <w:pgNumType w:start="1"/>
          <w:cols w:space="720"/>
          <w:docGrid w:linePitch="272"/>
        </w:sectPr>
      </w:pPr>
    </w:p>
    <w:p w14:paraId="3FB4F4BD" w14:textId="77777777" w:rsidR="00F45D36" w:rsidRPr="00EC1CB3" w:rsidRDefault="00F45D36" w:rsidP="00501859">
      <w:pPr>
        <w:pStyle w:val="SOWHL1-ASDEFCON"/>
      </w:pPr>
      <w:bookmarkStart w:id="43" w:name="_Ref127024002"/>
      <w:r w:rsidRPr="00EC1CB3">
        <w:lastRenderedPageBreak/>
        <w:t>Contract Data Requirements List</w:t>
      </w:r>
      <w:bookmarkEnd w:id="43"/>
    </w:p>
    <w:p w14:paraId="1C1DDB37" w14:textId="2EE2EB28" w:rsidR="00F45D36" w:rsidRPr="00EC1CB3" w:rsidRDefault="00F45D36" w:rsidP="009B3EE3">
      <w:pPr>
        <w:pStyle w:val="NoteToDrafters-ASDEFCON"/>
      </w:pPr>
      <w:r w:rsidRPr="0077148F">
        <w:t xml:space="preserve">Note to drafters:  </w:t>
      </w:r>
      <w:r w:rsidRPr="00EC1CB3">
        <w:t>Before releasing an RFT, drafters:</w:t>
      </w:r>
    </w:p>
    <w:p w14:paraId="406F9DAE" w14:textId="77777777" w:rsidR="00F45D36" w:rsidRPr="00EC1CB3" w:rsidRDefault="00F45D36" w:rsidP="00E5342E">
      <w:pPr>
        <w:pStyle w:val="NoteToDraftersList-ASDEFCON"/>
        <w:numPr>
          <w:ilvl w:val="0"/>
          <w:numId w:val="37"/>
        </w:numPr>
      </w:pPr>
      <w:r w:rsidRPr="00EC1CB3">
        <w:t xml:space="preserve">must determine which DIDs will meet their </w:t>
      </w:r>
      <w:r w:rsidR="009D10B8">
        <w:t xml:space="preserve">project’s </w:t>
      </w:r>
      <w:r w:rsidRPr="00EC1CB3">
        <w:t>specific requirements</w:t>
      </w:r>
      <w:r w:rsidR="00F208A2">
        <w:t xml:space="preserve"> for specifying data items</w:t>
      </w:r>
      <w:r w:rsidRPr="00EC1CB3">
        <w:t>;</w:t>
      </w:r>
    </w:p>
    <w:p w14:paraId="1500E7BE" w14:textId="6BC26867" w:rsidR="00F45D36" w:rsidRPr="00EC1CB3" w:rsidRDefault="00F45D36" w:rsidP="00573AA7">
      <w:pPr>
        <w:pStyle w:val="NoteToDraftersList-ASDEFCON"/>
      </w:pPr>
      <w:r w:rsidRPr="00EC1CB3">
        <w:t>must download the latest version of the required DID</w:t>
      </w:r>
      <w:r w:rsidR="00516598">
        <w:t>s</w:t>
      </w:r>
      <w:r w:rsidRPr="00EC1CB3">
        <w:t xml:space="preserve"> from the ASDEFCON </w:t>
      </w:r>
      <w:r w:rsidR="00516598">
        <w:t>web</w:t>
      </w:r>
      <w:r w:rsidR="00C573AB">
        <w:t>site</w:t>
      </w:r>
      <w:r w:rsidRPr="00EC1CB3">
        <w:t>;</w:t>
      </w:r>
    </w:p>
    <w:p w14:paraId="5EC71B18" w14:textId="3DE6050B" w:rsidR="00F45D36" w:rsidRPr="00EC1CB3" w:rsidRDefault="00F45D36" w:rsidP="009B3EE3">
      <w:pPr>
        <w:pStyle w:val="NoteToDraftersList-ASDEFCON"/>
      </w:pPr>
      <w:r w:rsidRPr="00EC1CB3">
        <w:t>may tailor the DID</w:t>
      </w:r>
      <w:r w:rsidR="008C2905">
        <w:t>s</w:t>
      </w:r>
      <w:r w:rsidRPr="00EC1CB3">
        <w:t xml:space="preserve">, but </w:t>
      </w:r>
      <w:r w:rsidR="00C0091D" w:rsidRPr="00EC1CB3">
        <w:t>standard DIDs are to be used</w:t>
      </w:r>
      <w:r w:rsidR="00C0091D">
        <w:t xml:space="preserve"> </w:t>
      </w:r>
      <w:r w:rsidRPr="00EC1CB3">
        <w:t>whe</w:t>
      </w:r>
      <w:r w:rsidR="00215D4A">
        <w:t>n</w:t>
      </w:r>
      <w:r w:rsidRPr="00EC1CB3">
        <w:t xml:space="preserve">ever possible </w:t>
      </w:r>
      <w:r w:rsidR="008C2905">
        <w:t xml:space="preserve">(to avoid </w:t>
      </w:r>
      <w:r w:rsidR="00C5635A">
        <w:t xml:space="preserve">the </w:t>
      </w:r>
      <w:r w:rsidR="008C2905">
        <w:t>costs to industry of non-standard data items)</w:t>
      </w:r>
      <w:r w:rsidRPr="00EC1CB3">
        <w:t>;</w:t>
      </w:r>
      <w:r w:rsidR="00314C9A">
        <w:t xml:space="preserve"> and</w:t>
      </w:r>
    </w:p>
    <w:p w14:paraId="176754F8" w14:textId="77777777" w:rsidR="00F45D36" w:rsidRPr="00EC1CB3" w:rsidRDefault="00F45D36" w:rsidP="009B3EE3">
      <w:pPr>
        <w:pStyle w:val="NoteToDraftersList-ASDEFCON"/>
      </w:pPr>
      <w:r w:rsidRPr="00EC1CB3">
        <w:t xml:space="preserve">must amend the CDRL to reflect the </w:t>
      </w:r>
      <w:r w:rsidR="009D10B8">
        <w:t xml:space="preserve">data items and </w:t>
      </w:r>
      <w:r w:rsidRPr="00EC1CB3">
        <w:t>DIDs chosen</w:t>
      </w:r>
      <w:r w:rsidR="00314C9A">
        <w:t>.</w:t>
      </w:r>
    </w:p>
    <w:p w14:paraId="72335B1F" w14:textId="79768CBD" w:rsidR="00F45D36" w:rsidRPr="00EC1CB3" w:rsidRDefault="003639C2" w:rsidP="009B3EE3">
      <w:pPr>
        <w:pStyle w:val="NoteToDrafters-ASDEFCON"/>
      </w:pPr>
      <w:r>
        <w:t xml:space="preserve">DIDs </w:t>
      </w:r>
      <w:r w:rsidR="00314C9A">
        <w:t xml:space="preserve">are to </w:t>
      </w:r>
      <w:r>
        <w:t>be</w:t>
      </w:r>
      <w:r w:rsidR="00F45D36" w:rsidRPr="00EC1CB3">
        <w:t xml:space="preserve"> </w:t>
      </w:r>
      <w:r w:rsidR="00314C9A">
        <w:t>‘</w:t>
      </w:r>
      <w:r w:rsidR="00F45D36" w:rsidRPr="00EC1CB3">
        <w:t>attached</w:t>
      </w:r>
      <w:r w:rsidR="00314C9A">
        <w:t xml:space="preserve">’ </w:t>
      </w:r>
      <w:r w:rsidR="00020027">
        <w:t>to</w:t>
      </w:r>
      <w:r w:rsidR="00314C9A">
        <w:t xml:space="preserve"> the RFT</w:t>
      </w:r>
      <w:r w:rsidR="00020027">
        <w:t>,</w:t>
      </w:r>
      <w:r w:rsidR="00314C9A">
        <w:t xml:space="preserve"> and any subsequent contract, as </w:t>
      </w:r>
      <w:r w:rsidR="00314C9A" w:rsidRPr="00EC1CB3">
        <w:t>‘Schedule 1 to Annex C to the SOW</w:t>
      </w:r>
      <w:r w:rsidR="00314C9A">
        <w:t xml:space="preserve"> </w:t>
      </w:r>
      <w:r w:rsidR="00314C9A" w:rsidRPr="00EC1CB3">
        <w:t>– Data Item Descriptions’</w:t>
      </w:r>
      <w:r w:rsidR="00314C9A">
        <w:t xml:space="preserve">. </w:t>
      </w:r>
      <w:r>
        <w:t xml:space="preserve"> </w:t>
      </w:r>
      <w:r w:rsidR="00314C9A">
        <w:t>If providing DIDs</w:t>
      </w:r>
      <w:r w:rsidR="00F45D36" w:rsidRPr="00EC1CB3">
        <w:t xml:space="preserve"> in soft copy, the </w:t>
      </w:r>
      <w:r w:rsidR="00314C9A">
        <w:t xml:space="preserve">DIDs should be saved (in a non-editable form) on appropriate </w:t>
      </w:r>
      <w:r w:rsidR="00AD6936">
        <w:t xml:space="preserve">media </w:t>
      </w:r>
      <w:r w:rsidR="00314C9A">
        <w:t>and</w:t>
      </w:r>
      <w:r w:rsidR="00F45D36" w:rsidRPr="00EC1CB3">
        <w:t xml:space="preserve"> ‘attached’ to the Contract by labelling </w:t>
      </w:r>
      <w:r w:rsidR="00314C9A">
        <w:t>the media</w:t>
      </w:r>
      <w:r w:rsidR="00F45D36" w:rsidRPr="00EC1CB3">
        <w:t xml:space="preserve"> with:</w:t>
      </w:r>
    </w:p>
    <w:p w14:paraId="373BBAD5" w14:textId="066584C7" w:rsidR="00F45D36" w:rsidRPr="00EC1CB3" w:rsidRDefault="00F45D36" w:rsidP="00E5342E">
      <w:pPr>
        <w:pStyle w:val="NoteToDraftersList-ASDEFCON"/>
        <w:numPr>
          <w:ilvl w:val="0"/>
          <w:numId w:val="38"/>
        </w:numPr>
      </w:pPr>
      <w:r w:rsidRPr="00EC1CB3">
        <w:t>‘Schedule 1 to Annex C to the SOW</w:t>
      </w:r>
      <w:r w:rsidR="00664005">
        <w:t xml:space="preserve"> </w:t>
      </w:r>
      <w:r w:rsidR="00664005" w:rsidRPr="00EC1CB3">
        <w:t>– Data Item Descriptions</w:t>
      </w:r>
      <w:r w:rsidRPr="00EC1CB3">
        <w:t>’;</w:t>
      </w:r>
    </w:p>
    <w:p w14:paraId="097B5FEA" w14:textId="74CCCA9B" w:rsidR="00F45D36" w:rsidRPr="00EC1CB3" w:rsidRDefault="00F45D36" w:rsidP="009B3EE3">
      <w:pPr>
        <w:pStyle w:val="NoteToDraftersList-ASDEFCON"/>
      </w:pPr>
      <w:r w:rsidRPr="00EC1CB3">
        <w:t>the Contract number; and</w:t>
      </w:r>
    </w:p>
    <w:p w14:paraId="5D1B4203" w14:textId="77777777" w:rsidR="00F45D36" w:rsidRPr="00EC1CB3" w:rsidRDefault="00F45D36" w:rsidP="009B3EE3">
      <w:pPr>
        <w:pStyle w:val="NoteToDraftersList-ASDEFCON"/>
      </w:pPr>
      <w:r w:rsidRPr="00EC1CB3">
        <w:t>a version control identifier.</w:t>
      </w:r>
    </w:p>
    <w:p w14:paraId="63760737" w14:textId="37F6DE07" w:rsidR="00B7601E" w:rsidRDefault="00664005" w:rsidP="009B3EE3">
      <w:pPr>
        <w:pStyle w:val="NoteToDrafters-ASDEFCON"/>
      </w:pPr>
      <w:r>
        <w:t xml:space="preserve">In compiling the CDRL, drafters should take into account which data items are required to </w:t>
      </w:r>
      <w:r w:rsidR="008C2D28">
        <w:t xml:space="preserve">be delivered </w:t>
      </w:r>
      <w:r w:rsidR="00F60637">
        <w:t>to</w:t>
      </w:r>
      <w:r w:rsidR="008C2D28">
        <w:t xml:space="preserve"> and</w:t>
      </w:r>
      <w:r>
        <w:t xml:space="preserve"> actioned by the Commonwealth by ED</w:t>
      </w:r>
      <w:r w:rsidR="00020027">
        <w:t>, and ensure that this is reflected in the CDRL</w:t>
      </w:r>
      <w:r>
        <w:t xml:space="preserve">.  </w:t>
      </w:r>
      <w:r w:rsidR="00D025F0">
        <w:t>This approach</w:t>
      </w:r>
      <w:r w:rsidR="001C1859">
        <w:t>,</w:t>
      </w:r>
      <w:r w:rsidR="00D025F0">
        <w:t xml:space="preserve"> </w:t>
      </w:r>
      <w:r w:rsidR="001C1859">
        <w:t xml:space="preserve">where tender </w:t>
      </w:r>
      <w:r w:rsidR="008D7244">
        <w:t>data requirements</w:t>
      </w:r>
      <w:r w:rsidR="001C1859">
        <w:t xml:space="preserve"> are </w:t>
      </w:r>
      <w:r w:rsidR="008D7244">
        <w:t>converted in</w:t>
      </w:r>
      <w:r w:rsidR="001C1859">
        <w:t xml:space="preserve">to </w:t>
      </w:r>
      <w:r w:rsidR="00D025F0">
        <w:t xml:space="preserve">Contract-ready documents prior to </w:t>
      </w:r>
      <w:r w:rsidR="00870E22" w:rsidRPr="00EC1CB3">
        <w:t>ED</w:t>
      </w:r>
      <w:r w:rsidR="001C1859">
        <w:t>,</w:t>
      </w:r>
      <w:r w:rsidR="001C1859" w:rsidRPr="00EC1CB3">
        <w:t xml:space="preserve"> assume</w:t>
      </w:r>
      <w:r w:rsidR="001C1859">
        <w:t>s</w:t>
      </w:r>
      <w:r w:rsidR="001C1859" w:rsidRPr="00EC1CB3">
        <w:t xml:space="preserve"> that </w:t>
      </w:r>
      <w:r w:rsidR="001C1859">
        <w:t>pre-contract work will be</w:t>
      </w:r>
      <w:r w:rsidR="001C1859" w:rsidRPr="00EC1CB3">
        <w:t xml:space="preserve"> </w:t>
      </w:r>
      <w:r w:rsidR="001C1859">
        <w:t>undertaken</w:t>
      </w:r>
      <w:r w:rsidR="00870E22" w:rsidRPr="00EC1CB3">
        <w:t xml:space="preserve">.  </w:t>
      </w:r>
      <w:r w:rsidR="003639C2">
        <w:t>D</w:t>
      </w:r>
      <w:r w:rsidR="00E071DF">
        <w:t xml:space="preserve">ata items forming part of the Contract must be completed during </w:t>
      </w:r>
      <w:r w:rsidR="00020027" w:rsidRPr="00EC1CB3">
        <w:t xml:space="preserve">Offer Definition </w:t>
      </w:r>
      <w:r w:rsidR="00020027">
        <w:t xml:space="preserve">and Improvement Activities (ODIA) or other </w:t>
      </w:r>
      <w:r w:rsidR="00E071DF">
        <w:t xml:space="preserve">pre-contract work / negotiations.  </w:t>
      </w:r>
      <w:r w:rsidR="00F331BE">
        <w:t xml:space="preserve">Tendered data items that are not actioned </w:t>
      </w:r>
      <w:r w:rsidR="00F60637">
        <w:t>‘</w:t>
      </w:r>
      <w:r w:rsidR="00F331BE">
        <w:t>by ED</w:t>
      </w:r>
      <w:r w:rsidR="00F60637">
        <w:t>’</w:t>
      </w:r>
      <w:r w:rsidR="00E071DF">
        <w:t xml:space="preserve"> (</w:t>
      </w:r>
      <w:r w:rsidR="003639C2">
        <w:t>and not</w:t>
      </w:r>
      <w:r w:rsidR="00E071DF">
        <w:t xml:space="preserve"> forming part of the Contract)</w:t>
      </w:r>
      <w:r w:rsidR="00F331BE">
        <w:t xml:space="preserve">, </w:t>
      </w:r>
      <w:r w:rsidR="00F60637">
        <w:t>whether</w:t>
      </w:r>
      <w:r w:rsidR="00F331BE">
        <w:t xml:space="preserve"> up</w:t>
      </w:r>
      <w:r w:rsidR="00E071DF">
        <w:t>gr</w:t>
      </w:r>
      <w:r w:rsidR="00F331BE">
        <w:t>a</w:t>
      </w:r>
      <w:r w:rsidR="00E071DF">
        <w:t>d</w:t>
      </w:r>
      <w:r w:rsidR="00F331BE">
        <w:t xml:space="preserve">ed during </w:t>
      </w:r>
      <w:r w:rsidR="006E7F71">
        <w:t>ODIA</w:t>
      </w:r>
      <w:r w:rsidR="00F331BE">
        <w:t xml:space="preserve"> </w:t>
      </w:r>
      <w:r w:rsidR="006E7F71">
        <w:t>/ pre-contract work</w:t>
      </w:r>
      <w:r w:rsidR="00F60637">
        <w:t xml:space="preserve"> or not</w:t>
      </w:r>
      <w:r w:rsidR="00F331BE">
        <w:t xml:space="preserve">, will be included </w:t>
      </w:r>
      <w:r w:rsidR="00E071DF">
        <w:t xml:space="preserve">as draft data items </w:t>
      </w:r>
      <w:r w:rsidR="00F331BE">
        <w:t xml:space="preserve">at Attachment K. </w:t>
      </w:r>
      <w:r w:rsidR="00F331BE" w:rsidRPr="00EC1CB3">
        <w:t xml:space="preserve"> </w:t>
      </w:r>
      <w:r w:rsidR="00870E22" w:rsidRPr="00EC1CB3">
        <w:t xml:space="preserve">If </w:t>
      </w:r>
      <w:r w:rsidR="003639C2">
        <w:t xml:space="preserve">ODIA / </w:t>
      </w:r>
      <w:r w:rsidR="006E7F71">
        <w:t xml:space="preserve">pre-contract work </w:t>
      </w:r>
      <w:r w:rsidR="00870E22" w:rsidRPr="00EC1CB3">
        <w:t xml:space="preserve">is not </w:t>
      </w:r>
      <w:r w:rsidR="006E7F71">
        <w:t>planned</w:t>
      </w:r>
      <w:r w:rsidR="00870E22" w:rsidRPr="00EC1CB3">
        <w:t xml:space="preserve">, </w:t>
      </w:r>
      <w:r w:rsidR="00D025F0">
        <w:t xml:space="preserve">drafters should not identify any data items for delivery at ED </w:t>
      </w:r>
      <w:r w:rsidR="00E071DF">
        <w:t xml:space="preserve">(other than those forming part of the Contract) </w:t>
      </w:r>
      <w:r w:rsidR="00D025F0">
        <w:t xml:space="preserve">and </w:t>
      </w:r>
      <w:r w:rsidR="00870E22" w:rsidRPr="00EC1CB3">
        <w:t xml:space="preserve">the CDRL delivery times for the data items should be adjusted to reflect a staggered delivery for these data items after ED.  Drafters </w:t>
      </w:r>
      <w:r w:rsidR="003639C2">
        <w:t>should review and</w:t>
      </w:r>
      <w:r w:rsidR="00870E22" w:rsidRPr="00EC1CB3">
        <w:t xml:space="preserve"> adjust the delivery requirements for the other CDRL Line Numbers</w:t>
      </w:r>
      <w:r w:rsidR="006E7F71">
        <w:t xml:space="preserve"> </w:t>
      </w:r>
      <w:r w:rsidR="00870E22" w:rsidRPr="00EC1CB3">
        <w:t>to accord with the specific requirements of the Contract</w:t>
      </w:r>
      <w:r w:rsidR="006E7F71">
        <w:t xml:space="preserve"> (eg, many default times </w:t>
      </w:r>
      <w:r w:rsidR="00516598">
        <w:t>are not suited</w:t>
      </w:r>
      <w:r w:rsidR="006E7F71">
        <w:t xml:space="preserve"> to individual contracts)</w:t>
      </w:r>
      <w:r w:rsidR="00870E22" w:rsidRPr="00EC1CB3">
        <w:t>.</w:t>
      </w:r>
    </w:p>
    <w:p w14:paraId="272D8B75" w14:textId="5384BD34" w:rsidR="00A02C88" w:rsidRDefault="00A02C88" w:rsidP="009B3EE3">
      <w:pPr>
        <w:pStyle w:val="NoteToDrafters-ASDEFCON"/>
      </w:pPr>
      <w:r>
        <w:t xml:space="preserve">Government policy is to preference soft copy documents whenever possible.  </w:t>
      </w:r>
      <w:r w:rsidR="00FA09AF">
        <w:t xml:space="preserve"> </w:t>
      </w:r>
      <w:r>
        <w:t xml:space="preserve">Requesting hard copy data items often relates to a need for signatures.  If electronic signatures are </w:t>
      </w:r>
      <w:r w:rsidR="00170AA2">
        <w:t xml:space="preserve">not </w:t>
      </w:r>
      <w:r>
        <w:t xml:space="preserve">acceptable, </w:t>
      </w:r>
      <w:r w:rsidR="00170AA2">
        <w:t>amend the relevant CDRL entries to include the number of hard copies (eg, 1H) required</w:t>
      </w:r>
      <w:r>
        <w:t>.</w:t>
      </w:r>
    </w:p>
    <w:p w14:paraId="3AC5F864" w14:textId="75C4D6B1" w:rsidR="000E2E4B" w:rsidRDefault="000E2E4B" w:rsidP="000E2E4B">
      <w:pPr>
        <w:pStyle w:val="NoteToDrafters-ASDEFCON"/>
      </w:pPr>
      <w:r>
        <w:t>References to delivery by the DMS in the following table should be reviewed</w:t>
      </w:r>
      <w:r w:rsidR="00A905DF">
        <w:t>.</w:t>
      </w:r>
      <w:r>
        <w:t xml:space="preserve"> </w:t>
      </w:r>
      <w:r w:rsidR="00271561">
        <w:t>The d</w:t>
      </w:r>
      <w:r w:rsidR="00A905DF">
        <w:t xml:space="preserve">elivery details </w:t>
      </w:r>
      <w:r w:rsidR="00271561">
        <w:t xml:space="preserve">for data items delivered early in the draft Contract </w:t>
      </w:r>
      <w:r w:rsidR="00A905DF">
        <w:t>may need to be</w:t>
      </w:r>
      <w:r>
        <w:t xml:space="preserve"> amended </w:t>
      </w:r>
      <w:r w:rsidR="00A905DF">
        <w:t xml:space="preserve">depending </w:t>
      </w:r>
      <w:r w:rsidR="00271561">
        <w:t>up</w:t>
      </w:r>
      <w:r w:rsidR="00A905DF">
        <w:t>on</w:t>
      </w:r>
      <w:r>
        <w:t xml:space="preserve"> when the DMS is expected to be</w:t>
      </w:r>
      <w:r w:rsidR="00271561">
        <w:t>come</w:t>
      </w:r>
      <w:r>
        <w:t xml:space="preserve"> operational</w:t>
      </w:r>
      <w:r w:rsidR="00271561">
        <w:t xml:space="preserve"> (if not from</w:t>
      </w:r>
      <w:r>
        <w:t xml:space="preserve"> ED</w:t>
      </w:r>
      <w:r w:rsidR="00271561">
        <w:t>)</w:t>
      </w:r>
      <w:r>
        <w:t>.</w:t>
      </w:r>
    </w:p>
    <w:p w14:paraId="2FB40682" w14:textId="77777777" w:rsidR="004A5BAF" w:rsidRDefault="004A5BAF" w:rsidP="004A5BAF">
      <w:pPr>
        <w:pStyle w:val="ASDEFCONOptionSpace"/>
      </w:pPr>
    </w:p>
    <w:p w14:paraId="41FFA238" w14:textId="1BC57A9A" w:rsidR="00F45D36" w:rsidRDefault="00165C27" w:rsidP="00501859">
      <w:pPr>
        <w:pStyle w:val="NoteToTenderers-ASDEFCON"/>
      </w:pPr>
      <w:r>
        <w:t>Note to tenderers:</w:t>
      </w:r>
      <w:r w:rsidR="009810CA">
        <w:t xml:space="preserve"> </w:t>
      </w:r>
      <w:r>
        <w:t xml:space="preserve"> Data items scheduled for delivery and Commonwealth action by ED are to be developed </w:t>
      </w:r>
      <w:r w:rsidR="003E6D05">
        <w:t xml:space="preserve">pre-contract (eg, </w:t>
      </w:r>
      <w:r>
        <w:t xml:space="preserve">during </w:t>
      </w:r>
      <w:r w:rsidR="003E6D05">
        <w:t>an Offer Definition</w:t>
      </w:r>
      <w:r w:rsidR="006E7F71">
        <w:t xml:space="preserve"> and Improvement Activities (ODIA)</w:t>
      </w:r>
      <w:r>
        <w:t xml:space="preserve"> </w:t>
      </w:r>
      <w:r w:rsidR="003E6D05">
        <w:t>process</w:t>
      </w:r>
      <w:r w:rsidR="006E7F71">
        <w:t xml:space="preserve"> or other pre-contract work</w:t>
      </w:r>
      <w:r w:rsidR="003E6D05">
        <w:t xml:space="preserve">) </w:t>
      </w:r>
      <w:r>
        <w:t>with the preferred tenderer</w:t>
      </w:r>
      <w:r w:rsidR="003E6D05">
        <w:t>(s)</w:t>
      </w:r>
      <w:r>
        <w:t>.  Other tendered data items</w:t>
      </w:r>
      <w:r w:rsidR="00370ECA">
        <w:t>,</w:t>
      </w:r>
      <w:r>
        <w:t xml:space="preserve"> </w:t>
      </w:r>
      <w:r w:rsidR="006E7F71">
        <w:t xml:space="preserve">and </w:t>
      </w:r>
      <w:r w:rsidR="005B1BCE">
        <w:t xml:space="preserve">tender </w:t>
      </w:r>
      <w:r w:rsidR="008D7244">
        <w:t xml:space="preserve">data requirements </w:t>
      </w:r>
      <w:r w:rsidR="006E7F71">
        <w:t xml:space="preserve">to be superseded by data items, </w:t>
      </w:r>
      <w:r>
        <w:t>will be included at Attachment K, as applicable.</w:t>
      </w:r>
    </w:p>
    <w:p w14:paraId="053B1EA3" w14:textId="32172A0F" w:rsidR="00692E4A" w:rsidRDefault="00692E4A" w:rsidP="001D154D">
      <w:pPr>
        <w:pStyle w:val="ASDEFCONOptionSpace"/>
      </w:pPr>
    </w:p>
    <w:p w14:paraId="26C15F6C" w14:textId="5B6ADF4D" w:rsidR="00B51703" w:rsidRDefault="00B51703" w:rsidP="001D154D">
      <w:pPr>
        <w:pStyle w:val="Caption"/>
        <w:keepNext/>
      </w:pPr>
      <w:r>
        <w:lastRenderedPageBreak/>
        <w:t>Table A-C-</w:t>
      </w:r>
      <w:fldSimple w:instr=" SEQ Table \* ARABIC ">
        <w:r w:rsidR="00FD7ED6">
          <w:rPr>
            <w:noProof/>
          </w:rPr>
          <w:t>1</w:t>
        </w:r>
      </w:fldSimple>
      <w:r>
        <w:t>: Contract Data Requirements List</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8"/>
        <w:gridCol w:w="1723"/>
        <w:gridCol w:w="757"/>
        <w:gridCol w:w="328"/>
        <w:gridCol w:w="960"/>
        <w:gridCol w:w="1169"/>
        <w:gridCol w:w="731"/>
        <w:gridCol w:w="876"/>
        <w:gridCol w:w="1462"/>
        <w:gridCol w:w="730"/>
        <w:gridCol w:w="877"/>
        <w:gridCol w:w="1169"/>
        <w:gridCol w:w="2630"/>
      </w:tblGrid>
      <w:tr w:rsidR="00A60698" w:rsidRPr="00EC1CB3" w14:paraId="63308C0F" w14:textId="77777777" w:rsidTr="004275EA">
        <w:trPr>
          <w:tblHeader/>
        </w:trPr>
        <w:tc>
          <w:tcPr>
            <w:tcW w:w="736" w:type="dxa"/>
            <w:shd w:val="pct15" w:color="auto" w:fill="FFFFFF"/>
          </w:tcPr>
          <w:p w14:paraId="4812F814" w14:textId="77777777" w:rsidR="00042EC1" w:rsidRPr="00EC1CB3" w:rsidRDefault="00042EC1" w:rsidP="001840DC">
            <w:pPr>
              <w:pStyle w:val="Table8ptHeading-ASDEFCON"/>
            </w:pPr>
            <w:r w:rsidRPr="00EC1CB3">
              <w:t>CDRL Line Number</w:t>
            </w:r>
          </w:p>
        </w:tc>
        <w:tc>
          <w:tcPr>
            <w:tcW w:w="1671" w:type="dxa"/>
            <w:shd w:val="pct15" w:color="auto" w:fill="FFFFFF"/>
          </w:tcPr>
          <w:p w14:paraId="1AC3FF32" w14:textId="77777777" w:rsidR="00042EC1" w:rsidRPr="00EC1CB3" w:rsidRDefault="00042EC1" w:rsidP="001840DC">
            <w:pPr>
              <w:pStyle w:val="Table8ptHeading-ASDEFCON"/>
            </w:pPr>
            <w:r w:rsidRPr="00EC1CB3">
              <w:t>Data Item Title</w:t>
            </w:r>
          </w:p>
        </w:tc>
        <w:tc>
          <w:tcPr>
            <w:tcW w:w="734" w:type="dxa"/>
            <w:shd w:val="pct15" w:color="auto" w:fill="FFFFFF"/>
          </w:tcPr>
          <w:p w14:paraId="6C21D22A" w14:textId="77777777" w:rsidR="00042EC1" w:rsidRPr="00EC1CB3" w:rsidRDefault="00042EC1" w:rsidP="00501859">
            <w:pPr>
              <w:pStyle w:val="Table8ptHeading-ASDEFCON"/>
            </w:pPr>
            <w:r w:rsidRPr="00EC1CB3">
              <w:t>SOW Clause Ref</w:t>
            </w:r>
          </w:p>
        </w:tc>
        <w:tc>
          <w:tcPr>
            <w:tcW w:w="318" w:type="dxa"/>
            <w:shd w:val="pct15" w:color="auto" w:fill="FFFFFF"/>
          </w:tcPr>
          <w:p w14:paraId="68888D84" w14:textId="77777777" w:rsidR="00042EC1" w:rsidRPr="00EC1CB3" w:rsidRDefault="00042EC1" w:rsidP="00501859">
            <w:pPr>
              <w:pStyle w:val="Table8ptHeading-ASDEFCON"/>
            </w:pPr>
            <w:r w:rsidRPr="00EC1CB3">
              <w:t>Ref</w:t>
            </w:r>
          </w:p>
        </w:tc>
        <w:tc>
          <w:tcPr>
            <w:tcW w:w="931" w:type="dxa"/>
            <w:shd w:val="pct15" w:color="auto" w:fill="FFFFFF"/>
          </w:tcPr>
          <w:p w14:paraId="59A9EF52" w14:textId="77777777" w:rsidR="00042EC1" w:rsidRPr="00EC1CB3" w:rsidRDefault="00042EC1" w:rsidP="00501859">
            <w:pPr>
              <w:pStyle w:val="Table8ptHeading-ASDEFCON"/>
            </w:pPr>
            <w:r w:rsidRPr="00EC1CB3">
              <w:t>Version</w:t>
            </w:r>
          </w:p>
        </w:tc>
        <w:tc>
          <w:tcPr>
            <w:tcW w:w="1134" w:type="dxa"/>
            <w:shd w:val="pct15" w:color="auto" w:fill="FFFFFF"/>
          </w:tcPr>
          <w:p w14:paraId="674F0BFB" w14:textId="77777777" w:rsidR="00042EC1" w:rsidRPr="00EC1CB3" w:rsidRDefault="00042EC1" w:rsidP="00501859">
            <w:pPr>
              <w:pStyle w:val="Table8ptHeading-ASDEFCON"/>
            </w:pPr>
            <w:r w:rsidRPr="00EC1CB3">
              <w:t>Delivery Schedule</w:t>
            </w:r>
          </w:p>
        </w:tc>
        <w:tc>
          <w:tcPr>
            <w:tcW w:w="709" w:type="dxa"/>
            <w:shd w:val="pct15" w:color="auto" w:fill="FFFFFF"/>
          </w:tcPr>
          <w:p w14:paraId="5E8B8B4D" w14:textId="77777777" w:rsidR="00042EC1" w:rsidRPr="00EC1CB3" w:rsidRDefault="00042EC1" w:rsidP="00501859">
            <w:pPr>
              <w:pStyle w:val="Table8ptHeading-ASDEFCON"/>
            </w:pPr>
            <w:r w:rsidRPr="00EC1CB3">
              <w:t>Quantity</w:t>
            </w:r>
          </w:p>
        </w:tc>
        <w:tc>
          <w:tcPr>
            <w:tcW w:w="850" w:type="dxa"/>
            <w:shd w:val="pct15" w:color="auto" w:fill="FFFFFF"/>
          </w:tcPr>
          <w:p w14:paraId="2A6BF120" w14:textId="77777777" w:rsidR="00042EC1" w:rsidRPr="00EC1CB3" w:rsidRDefault="00042EC1" w:rsidP="00501859">
            <w:pPr>
              <w:pStyle w:val="Table8ptHeading-ASDEFCON"/>
            </w:pPr>
            <w:r w:rsidRPr="00EC1CB3">
              <w:t>Delivery Location</w:t>
            </w:r>
          </w:p>
        </w:tc>
        <w:tc>
          <w:tcPr>
            <w:tcW w:w="1418" w:type="dxa"/>
            <w:shd w:val="pct15" w:color="auto" w:fill="FFFFFF"/>
          </w:tcPr>
          <w:p w14:paraId="0A0E1E89" w14:textId="1B6D2B54" w:rsidR="00042EC1" w:rsidRPr="00EC1CB3" w:rsidRDefault="00CE77B9" w:rsidP="00501859">
            <w:pPr>
              <w:pStyle w:val="Table8ptHeading-ASDEFCON"/>
            </w:pPr>
            <w:r>
              <w:t xml:space="preserve">DID </w:t>
            </w:r>
            <w:r w:rsidR="00042EC1" w:rsidRPr="00EC1CB3">
              <w:t>Reference</w:t>
            </w:r>
          </w:p>
        </w:tc>
        <w:tc>
          <w:tcPr>
            <w:tcW w:w="708" w:type="dxa"/>
            <w:shd w:val="pct15" w:color="auto" w:fill="FFFFFF"/>
          </w:tcPr>
          <w:p w14:paraId="5AB6334D" w14:textId="46240610" w:rsidR="00042EC1" w:rsidRPr="00EC1CB3" w:rsidRDefault="00042EC1" w:rsidP="00ED512A">
            <w:pPr>
              <w:pStyle w:val="Table8ptHeading-ASDEFCON"/>
            </w:pPr>
            <w:r w:rsidRPr="00EC1CB3">
              <w:t>C</w:t>
            </w:r>
            <w:r w:rsidR="002E7021">
              <w:t>th</w:t>
            </w:r>
            <w:r w:rsidRPr="00EC1CB3">
              <w:t xml:space="preserve"> Action Period</w:t>
            </w:r>
          </w:p>
        </w:tc>
        <w:tc>
          <w:tcPr>
            <w:tcW w:w="851" w:type="dxa"/>
            <w:shd w:val="pct15" w:color="auto" w:fill="FFFFFF"/>
          </w:tcPr>
          <w:p w14:paraId="1ADB0065" w14:textId="6F0977C4" w:rsidR="00042EC1" w:rsidRPr="00EC1CB3" w:rsidRDefault="00042EC1">
            <w:pPr>
              <w:pStyle w:val="Table8ptHeading-ASDEFCON"/>
            </w:pPr>
            <w:r w:rsidRPr="00EC1CB3">
              <w:t>C</w:t>
            </w:r>
            <w:r w:rsidR="002E7021">
              <w:t>th</w:t>
            </w:r>
            <w:r w:rsidRPr="00EC1CB3">
              <w:t xml:space="preserve"> Action Required</w:t>
            </w:r>
          </w:p>
        </w:tc>
        <w:tc>
          <w:tcPr>
            <w:tcW w:w="1134" w:type="dxa"/>
            <w:shd w:val="pct15" w:color="auto" w:fill="FFFFFF"/>
          </w:tcPr>
          <w:p w14:paraId="5EAAD9FD" w14:textId="77777777" w:rsidR="00042EC1" w:rsidRPr="00EC1CB3" w:rsidRDefault="00042EC1" w:rsidP="00501859">
            <w:pPr>
              <w:pStyle w:val="Table8ptHeading-ASDEFCON"/>
            </w:pPr>
            <w:r w:rsidRPr="00EC1CB3">
              <w:t>Maintenance</w:t>
            </w:r>
          </w:p>
        </w:tc>
        <w:tc>
          <w:tcPr>
            <w:tcW w:w="2551" w:type="dxa"/>
            <w:shd w:val="pct15" w:color="auto" w:fill="FFFFFF"/>
          </w:tcPr>
          <w:p w14:paraId="5B799AB2" w14:textId="77777777" w:rsidR="00042EC1" w:rsidRPr="00397FA2" w:rsidRDefault="00042EC1" w:rsidP="00501859">
            <w:pPr>
              <w:pStyle w:val="Table8ptHeading-ASDEFCON"/>
            </w:pPr>
            <w:r w:rsidRPr="00397FA2">
              <w:t>Notes</w:t>
            </w:r>
          </w:p>
        </w:tc>
      </w:tr>
      <w:tr w:rsidR="00A60698" w:rsidRPr="00EC1CB3" w14:paraId="5685DA95" w14:textId="77777777" w:rsidTr="004275EA">
        <w:trPr>
          <w:tblHeader/>
        </w:trPr>
        <w:tc>
          <w:tcPr>
            <w:tcW w:w="736" w:type="dxa"/>
            <w:tcBorders>
              <w:bottom w:val="single" w:sz="4" w:space="0" w:color="auto"/>
            </w:tcBorders>
            <w:shd w:val="pct15" w:color="auto" w:fill="FFFFFF"/>
          </w:tcPr>
          <w:p w14:paraId="5879FCC8" w14:textId="69EACDE5" w:rsidR="00B7601E" w:rsidRPr="00EC1CB3" w:rsidRDefault="00B7601E" w:rsidP="001840DC">
            <w:pPr>
              <w:pStyle w:val="Table8ptHeading-ASDEFCON"/>
            </w:pPr>
            <w:r w:rsidRPr="00EC1CB3">
              <w:t>a</w:t>
            </w:r>
          </w:p>
        </w:tc>
        <w:tc>
          <w:tcPr>
            <w:tcW w:w="1671" w:type="dxa"/>
            <w:tcBorders>
              <w:bottom w:val="single" w:sz="4" w:space="0" w:color="auto"/>
            </w:tcBorders>
            <w:shd w:val="pct15" w:color="auto" w:fill="FFFFFF"/>
          </w:tcPr>
          <w:p w14:paraId="5AE35C9F" w14:textId="755729C2" w:rsidR="00B7601E" w:rsidRPr="00EC1CB3" w:rsidRDefault="00B7601E" w:rsidP="001840DC">
            <w:pPr>
              <w:pStyle w:val="Table8ptHeading-ASDEFCON"/>
            </w:pPr>
            <w:r w:rsidRPr="00EC1CB3">
              <w:t>b</w:t>
            </w:r>
          </w:p>
        </w:tc>
        <w:tc>
          <w:tcPr>
            <w:tcW w:w="734" w:type="dxa"/>
            <w:tcBorders>
              <w:bottom w:val="single" w:sz="4" w:space="0" w:color="auto"/>
            </w:tcBorders>
            <w:shd w:val="pct15" w:color="auto" w:fill="FFFFFF"/>
          </w:tcPr>
          <w:p w14:paraId="5F65230A" w14:textId="4A65193C" w:rsidR="00B7601E" w:rsidRPr="00EC1CB3" w:rsidRDefault="00B7601E" w:rsidP="00501859">
            <w:pPr>
              <w:pStyle w:val="Table8ptHeading-ASDEFCON"/>
            </w:pPr>
            <w:r w:rsidRPr="00EC1CB3">
              <w:t>c</w:t>
            </w:r>
          </w:p>
        </w:tc>
        <w:tc>
          <w:tcPr>
            <w:tcW w:w="318" w:type="dxa"/>
            <w:tcBorders>
              <w:bottom w:val="single" w:sz="4" w:space="0" w:color="auto"/>
            </w:tcBorders>
            <w:shd w:val="pct15" w:color="auto" w:fill="FFFFFF"/>
          </w:tcPr>
          <w:p w14:paraId="45FE2A52" w14:textId="616FB66E" w:rsidR="00B7601E" w:rsidRPr="00EC1CB3" w:rsidRDefault="00B7601E" w:rsidP="00501859">
            <w:pPr>
              <w:pStyle w:val="Table8ptHeading-ASDEFCON"/>
            </w:pPr>
            <w:r w:rsidRPr="00EC1CB3">
              <w:t>d</w:t>
            </w:r>
          </w:p>
        </w:tc>
        <w:tc>
          <w:tcPr>
            <w:tcW w:w="931" w:type="dxa"/>
            <w:tcBorders>
              <w:bottom w:val="single" w:sz="4" w:space="0" w:color="auto"/>
            </w:tcBorders>
            <w:shd w:val="pct15" w:color="auto" w:fill="FFFFFF"/>
          </w:tcPr>
          <w:p w14:paraId="42AA7703" w14:textId="18847799" w:rsidR="00B7601E" w:rsidRPr="00EC1CB3" w:rsidRDefault="00B7601E" w:rsidP="00501859">
            <w:pPr>
              <w:pStyle w:val="Table8ptHeading-ASDEFCON"/>
            </w:pPr>
            <w:r w:rsidRPr="00EC1CB3">
              <w:t>e</w:t>
            </w:r>
          </w:p>
        </w:tc>
        <w:tc>
          <w:tcPr>
            <w:tcW w:w="1134" w:type="dxa"/>
            <w:tcBorders>
              <w:bottom w:val="single" w:sz="4" w:space="0" w:color="auto"/>
            </w:tcBorders>
            <w:shd w:val="pct15" w:color="auto" w:fill="FFFFFF"/>
          </w:tcPr>
          <w:p w14:paraId="20A48529" w14:textId="16D410D7" w:rsidR="00B7601E" w:rsidRPr="00EC1CB3" w:rsidRDefault="00B7601E" w:rsidP="00501859">
            <w:pPr>
              <w:pStyle w:val="Table8ptHeading-ASDEFCON"/>
            </w:pPr>
            <w:r w:rsidRPr="00EC1CB3">
              <w:t>f</w:t>
            </w:r>
          </w:p>
        </w:tc>
        <w:tc>
          <w:tcPr>
            <w:tcW w:w="709" w:type="dxa"/>
            <w:tcBorders>
              <w:bottom w:val="single" w:sz="4" w:space="0" w:color="auto"/>
            </w:tcBorders>
            <w:shd w:val="pct15" w:color="auto" w:fill="FFFFFF"/>
          </w:tcPr>
          <w:p w14:paraId="62952BEB" w14:textId="10680329" w:rsidR="00B7601E" w:rsidRPr="00EC1CB3" w:rsidRDefault="00B7601E" w:rsidP="00501859">
            <w:pPr>
              <w:pStyle w:val="Table8ptHeading-ASDEFCON"/>
            </w:pPr>
            <w:r w:rsidRPr="00EC1CB3">
              <w:t>g</w:t>
            </w:r>
          </w:p>
        </w:tc>
        <w:tc>
          <w:tcPr>
            <w:tcW w:w="850" w:type="dxa"/>
            <w:tcBorders>
              <w:bottom w:val="single" w:sz="4" w:space="0" w:color="auto"/>
            </w:tcBorders>
            <w:shd w:val="pct15" w:color="auto" w:fill="FFFFFF"/>
          </w:tcPr>
          <w:p w14:paraId="0FC2AECA" w14:textId="25638701" w:rsidR="00B7601E" w:rsidRPr="00EC1CB3" w:rsidRDefault="00B7601E" w:rsidP="00501859">
            <w:pPr>
              <w:pStyle w:val="Table8ptHeading-ASDEFCON"/>
            </w:pPr>
            <w:r w:rsidRPr="00EC1CB3">
              <w:t>h</w:t>
            </w:r>
          </w:p>
        </w:tc>
        <w:tc>
          <w:tcPr>
            <w:tcW w:w="1418" w:type="dxa"/>
            <w:tcBorders>
              <w:bottom w:val="single" w:sz="4" w:space="0" w:color="auto"/>
            </w:tcBorders>
            <w:shd w:val="pct15" w:color="auto" w:fill="FFFFFF"/>
          </w:tcPr>
          <w:p w14:paraId="3AB83BBF" w14:textId="6A9812D5" w:rsidR="00B7601E" w:rsidRPr="00EC1CB3" w:rsidRDefault="00B7601E" w:rsidP="00501859">
            <w:pPr>
              <w:pStyle w:val="Table8ptHeading-ASDEFCON"/>
            </w:pPr>
            <w:r w:rsidRPr="00EC1CB3">
              <w:t>i</w:t>
            </w:r>
          </w:p>
        </w:tc>
        <w:tc>
          <w:tcPr>
            <w:tcW w:w="708" w:type="dxa"/>
            <w:tcBorders>
              <w:bottom w:val="single" w:sz="4" w:space="0" w:color="auto"/>
            </w:tcBorders>
            <w:shd w:val="pct15" w:color="auto" w:fill="FFFFFF"/>
          </w:tcPr>
          <w:p w14:paraId="48D8E959" w14:textId="05215F31" w:rsidR="00B7601E" w:rsidRPr="00EC1CB3" w:rsidRDefault="00B7601E" w:rsidP="00501859">
            <w:pPr>
              <w:pStyle w:val="Table8ptHeading-ASDEFCON"/>
            </w:pPr>
            <w:r w:rsidRPr="00EC1CB3">
              <w:t>j</w:t>
            </w:r>
          </w:p>
        </w:tc>
        <w:tc>
          <w:tcPr>
            <w:tcW w:w="851" w:type="dxa"/>
            <w:tcBorders>
              <w:bottom w:val="single" w:sz="4" w:space="0" w:color="auto"/>
            </w:tcBorders>
            <w:shd w:val="pct15" w:color="auto" w:fill="FFFFFF"/>
          </w:tcPr>
          <w:p w14:paraId="447CE8CD" w14:textId="7555571A" w:rsidR="00B7601E" w:rsidRPr="00EC1CB3" w:rsidRDefault="00B7601E" w:rsidP="00501859">
            <w:pPr>
              <w:pStyle w:val="Table8ptHeading-ASDEFCON"/>
            </w:pPr>
            <w:r w:rsidRPr="00EC1CB3">
              <w:t>k</w:t>
            </w:r>
          </w:p>
        </w:tc>
        <w:tc>
          <w:tcPr>
            <w:tcW w:w="1134" w:type="dxa"/>
            <w:tcBorders>
              <w:bottom w:val="single" w:sz="4" w:space="0" w:color="auto"/>
            </w:tcBorders>
            <w:shd w:val="pct15" w:color="auto" w:fill="FFFFFF"/>
          </w:tcPr>
          <w:p w14:paraId="06FBE8C7" w14:textId="7A8948CF" w:rsidR="00B7601E" w:rsidRPr="00EC1CB3" w:rsidRDefault="00B7601E" w:rsidP="00501859">
            <w:pPr>
              <w:pStyle w:val="Table8ptHeading-ASDEFCON"/>
            </w:pPr>
            <w:r w:rsidRPr="00EC1CB3">
              <w:t>l</w:t>
            </w:r>
          </w:p>
        </w:tc>
        <w:tc>
          <w:tcPr>
            <w:tcW w:w="2551" w:type="dxa"/>
            <w:tcBorders>
              <w:bottom w:val="single" w:sz="4" w:space="0" w:color="auto"/>
            </w:tcBorders>
            <w:shd w:val="pct15" w:color="auto" w:fill="FFFFFF"/>
          </w:tcPr>
          <w:p w14:paraId="091DC7C7" w14:textId="4B39B532" w:rsidR="00B7601E" w:rsidRPr="00397FA2" w:rsidRDefault="00DD4C30" w:rsidP="00501859">
            <w:pPr>
              <w:pStyle w:val="Table8ptHeading-ASDEFCON"/>
            </w:pPr>
            <w:r w:rsidRPr="00397FA2">
              <w:t>m</w:t>
            </w:r>
          </w:p>
        </w:tc>
      </w:tr>
      <w:tr w:rsidR="00A60698" w:rsidRPr="00EC1CB3" w14:paraId="5CDF9187" w14:textId="77777777" w:rsidTr="004275EA">
        <w:tc>
          <w:tcPr>
            <w:tcW w:w="736" w:type="dxa"/>
            <w:tcBorders>
              <w:bottom w:val="nil"/>
            </w:tcBorders>
          </w:tcPr>
          <w:p w14:paraId="681F764B" w14:textId="77777777" w:rsidR="00206B66" w:rsidRPr="00EC1CB3" w:rsidRDefault="00206B66" w:rsidP="001840DC">
            <w:pPr>
              <w:pStyle w:val="Table8ptText-ASDEFCON"/>
              <w:jc w:val="left"/>
            </w:pPr>
            <w:r w:rsidRPr="00EC1CB3">
              <w:t>MGT-100</w:t>
            </w:r>
          </w:p>
        </w:tc>
        <w:tc>
          <w:tcPr>
            <w:tcW w:w="1671" w:type="dxa"/>
            <w:tcBorders>
              <w:bottom w:val="nil"/>
            </w:tcBorders>
          </w:tcPr>
          <w:p w14:paraId="1A0A183B" w14:textId="269CF9D0" w:rsidR="00206B66" w:rsidRPr="00EC1CB3" w:rsidRDefault="00206B66" w:rsidP="001840DC">
            <w:pPr>
              <w:pStyle w:val="Table8ptText-ASDEFCON"/>
              <w:jc w:val="left"/>
            </w:pPr>
            <w:r w:rsidRPr="00EC1CB3">
              <w:t>Project Management Plan</w:t>
            </w:r>
            <w:r w:rsidR="001840DC">
              <w:t xml:space="preserve"> (PMP)</w:t>
            </w:r>
          </w:p>
        </w:tc>
        <w:tc>
          <w:tcPr>
            <w:tcW w:w="734" w:type="dxa"/>
            <w:tcBorders>
              <w:bottom w:val="nil"/>
            </w:tcBorders>
          </w:tcPr>
          <w:p w14:paraId="10504203" w14:textId="77777777" w:rsidR="00206B66" w:rsidRPr="00EC1CB3" w:rsidRDefault="00561559" w:rsidP="00871597">
            <w:pPr>
              <w:pStyle w:val="Table8ptText-ASDEFCON"/>
              <w:jc w:val="center"/>
            </w:pPr>
            <w:r>
              <w:t>3.2.2</w:t>
            </w:r>
          </w:p>
        </w:tc>
        <w:tc>
          <w:tcPr>
            <w:tcW w:w="318" w:type="dxa"/>
            <w:tcBorders>
              <w:bottom w:val="nil"/>
            </w:tcBorders>
          </w:tcPr>
          <w:p w14:paraId="720137DE" w14:textId="77777777" w:rsidR="00206B66" w:rsidRPr="00EC1CB3" w:rsidRDefault="00206B66" w:rsidP="00871597">
            <w:pPr>
              <w:pStyle w:val="Table8ptText-ASDEFCON"/>
              <w:jc w:val="center"/>
            </w:pPr>
            <w:r w:rsidRPr="00EC1CB3">
              <w:t>a</w:t>
            </w:r>
          </w:p>
        </w:tc>
        <w:tc>
          <w:tcPr>
            <w:tcW w:w="931" w:type="dxa"/>
            <w:tcBorders>
              <w:bottom w:val="nil"/>
            </w:tcBorders>
          </w:tcPr>
          <w:p w14:paraId="33C92421" w14:textId="77777777" w:rsidR="00206B66" w:rsidRPr="00EC1CB3" w:rsidRDefault="00206B66" w:rsidP="00871597">
            <w:pPr>
              <w:pStyle w:val="Table8ptText-ASDEFCON"/>
              <w:jc w:val="center"/>
            </w:pPr>
            <w:r w:rsidRPr="00EC1CB3">
              <w:t>Final</w:t>
            </w:r>
          </w:p>
        </w:tc>
        <w:tc>
          <w:tcPr>
            <w:tcW w:w="1134" w:type="dxa"/>
            <w:tcBorders>
              <w:bottom w:val="nil"/>
            </w:tcBorders>
          </w:tcPr>
          <w:p w14:paraId="467BCFCB" w14:textId="77777777" w:rsidR="00206B66" w:rsidRPr="00EC1CB3" w:rsidRDefault="00206B66" w:rsidP="00871597">
            <w:pPr>
              <w:pStyle w:val="Table8ptText-ASDEFCON"/>
              <w:jc w:val="center"/>
            </w:pPr>
            <w:r w:rsidRPr="00EC1CB3">
              <w:t>ED</w:t>
            </w:r>
          </w:p>
        </w:tc>
        <w:tc>
          <w:tcPr>
            <w:tcW w:w="709" w:type="dxa"/>
            <w:tcBorders>
              <w:bottom w:val="nil"/>
            </w:tcBorders>
          </w:tcPr>
          <w:p w14:paraId="16DF755E" w14:textId="59447FE1" w:rsidR="00206B66" w:rsidRPr="00EC1CB3" w:rsidRDefault="007A187A" w:rsidP="00871597">
            <w:pPr>
              <w:pStyle w:val="Table8ptText-ASDEFCON"/>
              <w:jc w:val="center"/>
            </w:pPr>
            <w:r>
              <w:t xml:space="preserve">1S, </w:t>
            </w:r>
            <w:r w:rsidR="00206B66" w:rsidRPr="00EC1CB3">
              <w:t>DMS</w:t>
            </w:r>
          </w:p>
        </w:tc>
        <w:tc>
          <w:tcPr>
            <w:tcW w:w="850" w:type="dxa"/>
            <w:tcBorders>
              <w:bottom w:val="nil"/>
            </w:tcBorders>
          </w:tcPr>
          <w:p w14:paraId="15A649BA" w14:textId="77777777" w:rsidR="00206B66" w:rsidRPr="00EC1CB3" w:rsidRDefault="00206B66" w:rsidP="00871597">
            <w:pPr>
              <w:pStyle w:val="Table8ptText-ASDEFCON"/>
              <w:jc w:val="center"/>
            </w:pPr>
            <w:r w:rsidRPr="00EC1CB3">
              <w:t>CR</w:t>
            </w:r>
          </w:p>
        </w:tc>
        <w:tc>
          <w:tcPr>
            <w:tcW w:w="1418" w:type="dxa"/>
            <w:tcBorders>
              <w:bottom w:val="nil"/>
            </w:tcBorders>
          </w:tcPr>
          <w:p w14:paraId="3C904DD0" w14:textId="33EAC74F" w:rsidR="00206B66" w:rsidRPr="00EC1CB3" w:rsidRDefault="00206B66" w:rsidP="00ED512A">
            <w:pPr>
              <w:pStyle w:val="Table8ptText-ASDEFCON"/>
              <w:jc w:val="center"/>
            </w:pPr>
            <w:r w:rsidRPr="00EC1CB3">
              <w:t>DID-PM-MGT-PMP</w:t>
            </w:r>
          </w:p>
        </w:tc>
        <w:tc>
          <w:tcPr>
            <w:tcW w:w="708" w:type="dxa"/>
            <w:tcBorders>
              <w:bottom w:val="nil"/>
            </w:tcBorders>
          </w:tcPr>
          <w:p w14:paraId="0705EE4C" w14:textId="77777777" w:rsidR="00206B66" w:rsidRPr="00EC1CB3" w:rsidRDefault="00206B66" w:rsidP="00871597">
            <w:pPr>
              <w:pStyle w:val="Table8ptText-ASDEFCON"/>
              <w:jc w:val="center"/>
            </w:pPr>
            <w:r w:rsidRPr="00EC1CB3">
              <w:t>by ED</w:t>
            </w:r>
          </w:p>
        </w:tc>
        <w:tc>
          <w:tcPr>
            <w:tcW w:w="851" w:type="dxa"/>
            <w:tcBorders>
              <w:bottom w:val="nil"/>
            </w:tcBorders>
          </w:tcPr>
          <w:p w14:paraId="099382E6" w14:textId="77777777" w:rsidR="00206B66" w:rsidRPr="00EC1CB3" w:rsidRDefault="00206B66" w:rsidP="00871597">
            <w:pPr>
              <w:pStyle w:val="Table8ptText-ASDEFCON"/>
              <w:jc w:val="center"/>
            </w:pPr>
            <w:r w:rsidRPr="00EC1CB3">
              <w:t>Approval</w:t>
            </w:r>
          </w:p>
        </w:tc>
        <w:tc>
          <w:tcPr>
            <w:tcW w:w="1134" w:type="dxa"/>
            <w:tcBorders>
              <w:bottom w:val="nil"/>
            </w:tcBorders>
          </w:tcPr>
          <w:p w14:paraId="7B116840" w14:textId="1C999681" w:rsidR="00206B66" w:rsidRPr="00EC1CB3" w:rsidRDefault="00397FA2" w:rsidP="00871597">
            <w:pPr>
              <w:pStyle w:val="Table8ptText-ASDEFCON"/>
              <w:jc w:val="center"/>
            </w:pPr>
            <w:r>
              <w:t>12</w:t>
            </w:r>
            <w:r w:rsidR="00206B66" w:rsidRPr="00EC1CB3">
              <w:t>M</w:t>
            </w:r>
          </w:p>
        </w:tc>
        <w:tc>
          <w:tcPr>
            <w:tcW w:w="2551" w:type="dxa"/>
            <w:tcBorders>
              <w:bottom w:val="nil"/>
            </w:tcBorders>
          </w:tcPr>
          <w:p w14:paraId="65D95004" w14:textId="0693C5BB" w:rsidR="00206B66" w:rsidRPr="00397FA2" w:rsidRDefault="00323D28" w:rsidP="002A467F">
            <w:pPr>
              <w:pStyle w:val="Table8ptText-ASDEFCON"/>
              <w:jc w:val="left"/>
            </w:pPr>
            <w:r>
              <w:rPr>
                <w:snapToGrid w:val="0"/>
              </w:rPr>
              <w:t>Maintenance of the PMP and other plans may also be required as exit criteria for MSRs.</w:t>
            </w:r>
          </w:p>
        </w:tc>
      </w:tr>
      <w:tr w:rsidR="00A60698" w:rsidRPr="00EC1CB3" w14:paraId="0A6E5B2E" w14:textId="77777777" w:rsidTr="004275EA">
        <w:tc>
          <w:tcPr>
            <w:tcW w:w="736" w:type="dxa"/>
            <w:tcBorders>
              <w:top w:val="single" w:sz="4" w:space="0" w:color="auto"/>
              <w:bottom w:val="nil"/>
            </w:tcBorders>
          </w:tcPr>
          <w:p w14:paraId="07DECD5A" w14:textId="77777777" w:rsidR="00206B66" w:rsidRPr="00EC1CB3" w:rsidRDefault="00206B66" w:rsidP="001840DC">
            <w:pPr>
              <w:pStyle w:val="Table8ptText-ASDEFCON"/>
              <w:jc w:val="left"/>
            </w:pPr>
            <w:r w:rsidRPr="00EC1CB3">
              <w:t>MGT-110</w:t>
            </w:r>
          </w:p>
        </w:tc>
        <w:tc>
          <w:tcPr>
            <w:tcW w:w="1671" w:type="dxa"/>
            <w:tcBorders>
              <w:top w:val="single" w:sz="4" w:space="0" w:color="auto"/>
              <w:bottom w:val="nil"/>
            </w:tcBorders>
          </w:tcPr>
          <w:p w14:paraId="097898FD" w14:textId="77777777" w:rsidR="00206B66" w:rsidRPr="00EC1CB3" w:rsidRDefault="00206B66" w:rsidP="001840DC">
            <w:pPr>
              <w:pStyle w:val="Table8ptText-ASDEFCON"/>
              <w:jc w:val="left"/>
            </w:pPr>
            <w:r w:rsidRPr="00EC1CB3">
              <w:t>Contract Master Schedule</w:t>
            </w:r>
            <w:r w:rsidR="005E05C8">
              <w:t xml:space="preserve"> (CMS)</w:t>
            </w:r>
          </w:p>
        </w:tc>
        <w:tc>
          <w:tcPr>
            <w:tcW w:w="734" w:type="dxa"/>
            <w:tcBorders>
              <w:top w:val="single" w:sz="4" w:space="0" w:color="auto"/>
              <w:bottom w:val="nil"/>
            </w:tcBorders>
          </w:tcPr>
          <w:p w14:paraId="7291EA96" w14:textId="77777777" w:rsidR="00206B66" w:rsidRPr="00EC1CB3" w:rsidRDefault="00561559" w:rsidP="00871597">
            <w:pPr>
              <w:pStyle w:val="Table8ptText-ASDEFCON"/>
              <w:jc w:val="center"/>
            </w:pPr>
            <w:r>
              <w:t>3.2.3</w:t>
            </w:r>
          </w:p>
        </w:tc>
        <w:tc>
          <w:tcPr>
            <w:tcW w:w="318" w:type="dxa"/>
            <w:tcBorders>
              <w:top w:val="single" w:sz="4" w:space="0" w:color="auto"/>
              <w:bottom w:val="nil"/>
            </w:tcBorders>
          </w:tcPr>
          <w:p w14:paraId="62E18409" w14:textId="77777777" w:rsidR="00206B66" w:rsidRPr="00EC1CB3" w:rsidRDefault="00206B66" w:rsidP="00871597">
            <w:pPr>
              <w:pStyle w:val="Table8ptText-ASDEFCON"/>
              <w:jc w:val="center"/>
            </w:pPr>
            <w:r w:rsidRPr="00EC1CB3">
              <w:t>a</w:t>
            </w:r>
          </w:p>
        </w:tc>
        <w:tc>
          <w:tcPr>
            <w:tcW w:w="931" w:type="dxa"/>
            <w:tcBorders>
              <w:top w:val="single" w:sz="4" w:space="0" w:color="auto"/>
              <w:bottom w:val="nil"/>
            </w:tcBorders>
          </w:tcPr>
          <w:p w14:paraId="00933DBE" w14:textId="03528956" w:rsidR="00206B66" w:rsidRPr="00EC1CB3" w:rsidRDefault="00033E7F" w:rsidP="00871597">
            <w:pPr>
              <w:pStyle w:val="Table8ptText-ASDEFCON"/>
              <w:jc w:val="center"/>
            </w:pPr>
            <w:r>
              <w:t>Draft</w:t>
            </w:r>
            <w:r w:rsidR="00D043B0">
              <w:t xml:space="preserve"> Baseline CMS</w:t>
            </w:r>
          </w:p>
        </w:tc>
        <w:tc>
          <w:tcPr>
            <w:tcW w:w="1134" w:type="dxa"/>
            <w:tcBorders>
              <w:top w:val="single" w:sz="4" w:space="0" w:color="auto"/>
              <w:bottom w:val="nil"/>
            </w:tcBorders>
          </w:tcPr>
          <w:p w14:paraId="2BB447CA" w14:textId="50ED031B" w:rsidR="00206B66" w:rsidRPr="00EC1CB3" w:rsidRDefault="00206B66" w:rsidP="00871597">
            <w:pPr>
              <w:pStyle w:val="Table8ptText-ASDEFCON"/>
              <w:jc w:val="center"/>
            </w:pPr>
            <w:r w:rsidRPr="00EC1CB3">
              <w:t>ED</w:t>
            </w:r>
          </w:p>
        </w:tc>
        <w:tc>
          <w:tcPr>
            <w:tcW w:w="709" w:type="dxa"/>
            <w:tcBorders>
              <w:top w:val="single" w:sz="4" w:space="0" w:color="auto"/>
              <w:bottom w:val="nil"/>
            </w:tcBorders>
          </w:tcPr>
          <w:p w14:paraId="3E32D8D7" w14:textId="3558B52F" w:rsidR="00206B66" w:rsidRPr="00EC1CB3" w:rsidRDefault="007A187A" w:rsidP="001A5C3B">
            <w:pPr>
              <w:pStyle w:val="Table8ptText-ASDEFCON"/>
              <w:jc w:val="center"/>
            </w:pPr>
            <w:r>
              <w:t>1S</w:t>
            </w:r>
          </w:p>
        </w:tc>
        <w:tc>
          <w:tcPr>
            <w:tcW w:w="850" w:type="dxa"/>
            <w:tcBorders>
              <w:top w:val="single" w:sz="4" w:space="0" w:color="auto"/>
              <w:bottom w:val="nil"/>
            </w:tcBorders>
          </w:tcPr>
          <w:p w14:paraId="3FB587E2" w14:textId="77777777" w:rsidR="00206B66" w:rsidRPr="00EC1CB3" w:rsidRDefault="00206B66" w:rsidP="00871597">
            <w:pPr>
              <w:pStyle w:val="Table8ptText-ASDEFCON"/>
              <w:jc w:val="center"/>
            </w:pPr>
            <w:r w:rsidRPr="00EC1CB3">
              <w:t>CR</w:t>
            </w:r>
          </w:p>
        </w:tc>
        <w:tc>
          <w:tcPr>
            <w:tcW w:w="1418" w:type="dxa"/>
            <w:tcBorders>
              <w:top w:val="single" w:sz="4" w:space="0" w:color="auto"/>
              <w:bottom w:val="nil"/>
            </w:tcBorders>
          </w:tcPr>
          <w:p w14:paraId="322ACE1B" w14:textId="77777777" w:rsidR="00206B66" w:rsidRPr="00EC1CB3" w:rsidRDefault="00206B66" w:rsidP="00871597">
            <w:pPr>
              <w:pStyle w:val="Table8ptText-ASDEFCON"/>
              <w:jc w:val="center"/>
            </w:pPr>
            <w:r w:rsidRPr="00EC1CB3">
              <w:t>DID-PM-DEF-CMS</w:t>
            </w:r>
          </w:p>
        </w:tc>
        <w:tc>
          <w:tcPr>
            <w:tcW w:w="708" w:type="dxa"/>
            <w:tcBorders>
              <w:top w:val="single" w:sz="4" w:space="0" w:color="auto"/>
              <w:bottom w:val="nil"/>
            </w:tcBorders>
          </w:tcPr>
          <w:p w14:paraId="2F31B5F4" w14:textId="272B99C7" w:rsidR="00206B66" w:rsidRPr="00EC1CB3" w:rsidRDefault="00D043B0" w:rsidP="00871597">
            <w:pPr>
              <w:pStyle w:val="Table8ptText-ASDEFCON"/>
              <w:jc w:val="center"/>
            </w:pPr>
            <w:r>
              <w:t>by ED</w:t>
            </w:r>
          </w:p>
        </w:tc>
        <w:tc>
          <w:tcPr>
            <w:tcW w:w="851" w:type="dxa"/>
            <w:tcBorders>
              <w:top w:val="single" w:sz="4" w:space="0" w:color="auto"/>
              <w:bottom w:val="nil"/>
            </w:tcBorders>
          </w:tcPr>
          <w:p w14:paraId="211E2ACF" w14:textId="4EB728A1" w:rsidR="00206B66" w:rsidRPr="00EC1CB3" w:rsidRDefault="00D043B0" w:rsidP="00871597">
            <w:pPr>
              <w:pStyle w:val="Table8ptText-ASDEFCON"/>
              <w:jc w:val="center"/>
            </w:pPr>
            <w:r>
              <w:t>Review</w:t>
            </w:r>
          </w:p>
        </w:tc>
        <w:tc>
          <w:tcPr>
            <w:tcW w:w="1134" w:type="dxa"/>
            <w:tcBorders>
              <w:top w:val="single" w:sz="4" w:space="0" w:color="auto"/>
              <w:bottom w:val="nil"/>
            </w:tcBorders>
          </w:tcPr>
          <w:p w14:paraId="1D5D0086" w14:textId="77777777" w:rsidR="00206B66" w:rsidRPr="00EC1CB3" w:rsidRDefault="00206B66" w:rsidP="00871597">
            <w:pPr>
              <w:pStyle w:val="Table8ptText-ASDEFCON"/>
              <w:jc w:val="center"/>
            </w:pPr>
            <w:r w:rsidRPr="00EC1CB3">
              <w:t>2M until IBR</w:t>
            </w:r>
          </w:p>
        </w:tc>
        <w:tc>
          <w:tcPr>
            <w:tcW w:w="2551" w:type="dxa"/>
            <w:tcBorders>
              <w:top w:val="single" w:sz="4" w:space="0" w:color="auto"/>
              <w:bottom w:val="nil"/>
            </w:tcBorders>
          </w:tcPr>
          <w:p w14:paraId="13E9C66F" w14:textId="4F26F8E2" w:rsidR="00206B66" w:rsidRPr="00397FA2" w:rsidRDefault="00206B66" w:rsidP="002A467F">
            <w:pPr>
              <w:pStyle w:val="Table8ptText-ASDEFCON"/>
              <w:jc w:val="left"/>
            </w:pPr>
          </w:p>
        </w:tc>
      </w:tr>
      <w:tr w:rsidR="00A60698" w:rsidRPr="00EC1CB3" w14:paraId="58B83AFD" w14:textId="77777777" w:rsidTr="004275EA">
        <w:tc>
          <w:tcPr>
            <w:tcW w:w="736" w:type="dxa"/>
            <w:tcBorders>
              <w:top w:val="nil"/>
              <w:bottom w:val="nil"/>
            </w:tcBorders>
          </w:tcPr>
          <w:p w14:paraId="46ACB8CB" w14:textId="77777777" w:rsidR="00D043B0" w:rsidRPr="00EC1CB3" w:rsidRDefault="00D043B0" w:rsidP="00D043B0">
            <w:pPr>
              <w:pStyle w:val="Table8ptText-ASDEFCON"/>
              <w:jc w:val="left"/>
            </w:pPr>
          </w:p>
        </w:tc>
        <w:tc>
          <w:tcPr>
            <w:tcW w:w="1671" w:type="dxa"/>
            <w:tcBorders>
              <w:top w:val="nil"/>
              <w:bottom w:val="nil"/>
            </w:tcBorders>
          </w:tcPr>
          <w:p w14:paraId="6B3A2FB7" w14:textId="77777777" w:rsidR="00D043B0" w:rsidRPr="00EC1CB3" w:rsidRDefault="00D043B0" w:rsidP="00D043B0">
            <w:pPr>
              <w:pStyle w:val="Table8ptText-ASDEFCON"/>
              <w:jc w:val="left"/>
            </w:pPr>
          </w:p>
        </w:tc>
        <w:tc>
          <w:tcPr>
            <w:tcW w:w="734" w:type="dxa"/>
            <w:tcBorders>
              <w:top w:val="nil"/>
              <w:bottom w:val="nil"/>
            </w:tcBorders>
          </w:tcPr>
          <w:p w14:paraId="324575DE" w14:textId="77777777" w:rsidR="00D043B0" w:rsidRPr="00EC1CB3" w:rsidRDefault="00D043B0" w:rsidP="00D043B0">
            <w:pPr>
              <w:pStyle w:val="Table8ptText-ASDEFCON"/>
              <w:jc w:val="center"/>
            </w:pPr>
          </w:p>
        </w:tc>
        <w:tc>
          <w:tcPr>
            <w:tcW w:w="318" w:type="dxa"/>
            <w:tcBorders>
              <w:top w:val="nil"/>
              <w:bottom w:val="nil"/>
            </w:tcBorders>
          </w:tcPr>
          <w:p w14:paraId="2DC79F30"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5E32D099" w14:textId="283360AB" w:rsidR="00D043B0" w:rsidRPr="00EC1CB3" w:rsidRDefault="00D043B0" w:rsidP="00D043B0">
            <w:pPr>
              <w:pStyle w:val="Table8ptText-ASDEFCON"/>
              <w:jc w:val="center"/>
            </w:pPr>
            <w:r>
              <w:t>Final Baseline CMS</w:t>
            </w:r>
          </w:p>
        </w:tc>
        <w:tc>
          <w:tcPr>
            <w:tcW w:w="1134" w:type="dxa"/>
            <w:tcBorders>
              <w:top w:val="nil"/>
              <w:bottom w:val="nil"/>
            </w:tcBorders>
          </w:tcPr>
          <w:p w14:paraId="5E796774" w14:textId="77777777" w:rsidR="00D043B0" w:rsidRPr="00EC1CB3" w:rsidRDefault="00D043B0" w:rsidP="00D043B0">
            <w:pPr>
              <w:pStyle w:val="Table8ptText-ASDEFCON"/>
              <w:jc w:val="center"/>
            </w:pPr>
            <w:r w:rsidRPr="00F52824">
              <w:t>IBR-20</w:t>
            </w:r>
          </w:p>
        </w:tc>
        <w:tc>
          <w:tcPr>
            <w:tcW w:w="709" w:type="dxa"/>
            <w:tcBorders>
              <w:top w:val="nil"/>
              <w:bottom w:val="nil"/>
            </w:tcBorders>
          </w:tcPr>
          <w:p w14:paraId="7282C03A"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1D157146"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5AA75C2D" w14:textId="77777777" w:rsidR="00D043B0" w:rsidRPr="00EC1CB3" w:rsidRDefault="00D043B0" w:rsidP="00D043B0">
            <w:pPr>
              <w:pStyle w:val="Table8ptText-ASDEFCON"/>
              <w:jc w:val="center"/>
            </w:pPr>
          </w:p>
        </w:tc>
        <w:tc>
          <w:tcPr>
            <w:tcW w:w="708" w:type="dxa"/>
            <w:tcBorders>
              <w:top w:val="nil"/>
              <w:bottom w:val="nil"/>
            </w:tcBorders>
          </w:tcPr>
          <w:p w14:paraId="61880AB4" w14:textId="639E9150" w:rsidR="00D043B0" w:rsidRPr="00EC1CB3" w:rsidRDefault="00D043B0" w:rsidP="00D043B0">
            <w:pPr>
              <w:pStyle w:val="Table8ptText-ASDEFCON"/>
              <w:jc w:val="center"/>
            </w:pPr>
            <w:r>
              <w:t>by MSR</w:t>
            </w:r>
          </w:p>
        </w:tc>
        <w:tc>
          <w:tcPr>
            <w:tcW w:w="851" w:type="dxa"/>
            <w:tcBorders>
              <w:top w:val="nil"/>
              <w:bottom w:val="nil"/>
            </w:tcBorders>
          </w:tcPr>
          <w:p w14:paraId="3B0F8BDC"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5E75430C" w14:textId="1B2F9EF6" w:rsidR="00D043B0" w:rsidRPr="00EC1CB3" w:rsidRDefault="00D043B0" w:rsidP="00E56B04">
            <w:pPr>
              <w:pStyle w:val="Table8ptText-ASDEFCON"/>
              <w:jc w:val="center"/>
            </w:pPr>
            <w:r>
              <w:t>3M</w:t>
            </w:r>
            <w:r w:rsidR="00E56B04">
              <w:br/>
            </w:r>
            <w:r w:rsidR="00CE77B9">
              <w:t xml:space="preserve"> </w:t>
            </w:r>
            <w:r>
              <w:t>(see Notes)</w:t>
            </w:r>
          </w:p>
        </w:tc>
        <w:tc>
          <w:tcPr>
            <w:tcW w:w="2551" w:type="dxa"/>
            <w:tcBorders>
              <w:top w:val="nil"/>
              <w:bottom w:val="nil"/>
            </w:tcBorders>
          </w:tcPr>
          <w:p w14:paraId="5669FEDE" w14:textId="77777777" w:rsidR="00D043B0" w:rsidRDefault="00D043B0" w:rsidP="00D043B0">
            <w:pPr>
              <w:pStyle w:val="Table8ptText-ASDEFCON"/>
              <w:jc w:val="left"/>
            </w:pPr>
            <w:r>
              <w:t>The Commonwealth Action Period for a Maintenance update to the Baseline CMS is 20WDs.</w:t>
            </w:r>
          </w:p>
          <w:p w14:paraId="539A122D" w14:textId="3B63652A" w:rsidR="00D043B0" w:rsidRPr="00397FA2" w:rsidRDefault="00D043B0" w:rsidP="00D043B0">
            <w:pPr>
              <w:pStyle w:val="Table8ptText-ASDEFCON"/>
              <w:jc w:val="left"/>
            </w:pPr>
            <w:r>
              <w:t>If a Maintenance update to the Baseline CMS is delivered together with the Statused CMS, the Commonwealth Action Required is Approval and the Commonwealth Action Period is 20WDs.</w:t>
            </w:r>
          </w:p>
        </w:tc>
      </w:tr>
      <w:tr w:rsidR="00A60698" w:rsidRPr="00EC1CB3" w14:paraId="1960B340" w14:textId="77777777" w:rsidTr="004275EA">
        <w:tc>
          <w:tcPr>
            <w:tcW w:w="736" w:type="dxa"/>
            <w:tcBorders>
              <w:top w:val="nil"/>
              <w:bottom w:val="nil"/>
            </w:tcBorders>
          </w:tcPr>
          <w:p w14:paraId="2B95B336" w14:textId="77777777" w:rsidR="0091351E" w:rsidRPr="00EC1CB3" w:rsidRDefault="0091351E" w:rsidP="00D043B0">
            <w:pPr>
              <w:pStyle w:val="Table8ptText-ASDEFCON"/>
              <w:jc w:val="left"/>
            </w:pPr>
          </w:p>
        </w:tc>
        <w:tc>
          <w:tcPr>
            <w:tcW w:w="1671" w:type="dxa"/>
            <w:tcBorders>
              <w:top w:val="nil"/>
              <w:bottom w:val="nil"/>
            </w:tcBorders>
          </w:tcPr>
          <w:p w14:paraId="2908DE15" w14:textId="77777777" w:rsidR="0091351E" w:rsidRPr="00EC1CB3" w:rsidRDefault="0091351E" w:rsidP="00D043B0">
            <w:pPr>
              <w:pStyle w:val="Table8ptText-ASDEFCON"/>
              <w:jc w:val="left"/>
            </w:pPr>
          </w:p>
        </w:tc>
        <w:tc>
          <w:tcPr>
            <w:tcW w:w="734" w:type="dxa"/>
            <w:tcBorders>
              <w:top w:val="nil"/>
              <w:bottom w:val="nil"/>
            </w:tcBorders>
          </w:tcPr>
          <w:p w14:paraId="543C9FB3" w14:textId="77777777" w:rsidR="0091351E" w:rsidRPr="00EC1CB3" w:rsidRDefault="0091351E" w:rsidP="00D043B0">
            <w:pPr>
              <w:pStyle w:val="Table8ptText-ASDEFCON"/>
              <w:jc w:val="center"/>
            </w:pPr>
          </w:p>
        </w:tc>
        <w:tc>
          <w:tcPr>
            <w:tcW w:w="318" w:type="dxa"/>
            <w:tcBorders>
              <w:top w:val="nil"/>
              <w:bottom w:val="nil"/>
            </w:tcBorders>
          </w:tcPr>
          <w:p w14:paraId="34C7683A" w14:textId="250D069C" w:rsidR="0091351E" w:rsidRPr="00EC1CB3" w:rsidRDefault="0091351E" w:rsidP="00D043B0">
            <w:pPr>
              <w:pStyle w:val="Table8ptText-ASDEFCON"/>
              <w:jc w:val="center"/>
            </w:pPr>
            <w:r>
              <w:t>c</w:t>
            </w:r>
          </w:p>
        </w:tc>
        <w:tc>
          <w:tcPr>
            <w:tcW w:w="931" w:type="dxa"/>
            <w:tcBorders>
              <w:top w:val="nil"/>
              <w:bottom w:val="nil"/>
            </w:tcBorders>
          </w:tcPr>
          <w:p w14:paraId="60F63683" w14:textId="4F2E7E3A" w:rsidR="0091351E" w:rsidRPr="00EC1CB3" w:rsidDel="00D043B0" w:rsidRDefault="0091351E" w:rsidP="00D56824">
            <w:pPr>
              <w:pStyle w:val="Table8ptText-ASDEFCON"/>
              <w:jc w:val="center"/>
            </w:pPr>
            <w:r>
              <w:t>Baseline CMS Updates</w:t>
            </w:r>
          </w:p>
        </w:tc>
        <w:tc>
          <w:tcPr>
            <w:tcW w:w="1134" w:type="dxa"/>
            <w:tcBorders>
              <w:top w:val="nil"/>
              <w:bottom w:val="nil"/>
            </w:tcBorders>
          </w:tcPr>
          <w:p w14:paraId="60961754" w14:textId="747E7502" w:rsidR="0091351E" w:rsidRPr="00EC1CB3" w:rsidDel="00BB4FB0" w:rsidRDefault="0091351E" w:rsidP="00ED512A">
            <w:pPr>
              <w:pStyle w:val="Table8ptText-ASDEFCON"/>
              <w:jc w:val="center"/>
            </w:pPr>
            <w:r>
              <w:t>As required</w:t>
            </w:r>
            <w:r w:rsidR="00944DEF">
              <w:br/>
            </w:r>
            <w:r w:rsidR="00CE77B9">
              <w:t xml:space="preserve"> </w:t>
            </w:r>
            <w:r w:rsidR="00944DEF">
              <w:t>(see Notes)</w:t>
            </w:r>
          </w:p>
        </w:tc>
        <w:tc>
          <w:tcPr>
            <w:tcW w:w="709" w:type="dxa"/>
            <w:tcBorders>
              <w:top w:val="nil"/>
              <w:bottom w:val="nil"/>
            </w:tcBorders>
          </w:tcPr>
          <w:p w14:paraId="01A41E76" w14:textId="78BC5C77" w:rsidR="0091351E" w:rsidRPr="00A15F73" w:rsidRDefault="0091351E" w:rsidP="00A15F73">
            <w:pPr>
              <w:pStyle w:val="Table8ptText-ASDEFCON"/>
              <w:jc w:val="center"/>
            </w:pPr>
            <w:r>
              <w:t>DMS</w:t>
            </w:r>
          </w:p>
        </w:tc>
        <w:tc>
          <w:tcPr>
            <w:tcW w:w="850" w:type="dxa"/>
            <w:tcBorders>
              <w:top w:val="nil"/>
              <w:bottom w:val="nil"/>
            </w:tcBorders>
          </w:tcPr>
          <w:p w14:paraId="0BD3254E" w14:textId="201C75FA" w:rsidR="0091351E" w:rsidRPr="00EC1CB3" w:rsidRDefault="0091351E" w:rsidP="00D043B0">
            <w:pPr>
              <w:pStyle w:val="Table8ptText-ASDEFCON"/>
              <w:jc w:val="center"/>
            </w:pPr>
            <w:r>
              <w:t>CR</w:t>
            </w:r>
          </w:p>
        </w:tc>
        <w:tc>
          <w:tcPr>
            <w:tcW w:w="1418" w:type="dxa"/>
            <w:tcBorders>
              <w:top w:val="nil"/>
              <w:bottom w:val="nil"/>
            </w:tcBorders>
          </w:tcPr>
          <w:p w14:paraId="3E4AE525" w14:textId="77777777" w:rsidR="0091351E" w:rsidRPr="00EC1CB3" w:rsidRDefault="0091351E" w:rsidP="00D043B0">
            <w:pPr>
              <w:pStyle w:val="Table8ptText-ASDEFCON"/>
              <w:jc w:val="center"/>
            </w:pPr>
          </w:p>
        </w:tc>
        <w:tc>
          <w:tcPr>
            <w:tcW w:w="708" w:type="dxa"/>
            <w:tcBorders>
              <w:top w:val="nil"/>
              <w:bottom w:val="nil"/>
            </w:tcBorders>
          </w:tcPr>
          <w:p w14:paraId="5A45A50A" w14:textId="1216B7BB" w:rsidR="0091351E" w:rsidRPr="00EC1CB3" w:rsidDel="00866634" w:rsidRDefault="0091351E" w:rsidP="00D043B0">
            <w:pPr>
              <w:pStyle w:val="Table8ptText-ASDEFCON"/>
              <w:jc w:val="center"/>
            </w:pPr>
            <w:r>
              <w:t>20</w:t>
            </w:r>
          </w:p>
        </w:tc>
        <w:tc>
          <w:tcPr>
            <w:tcW w:w="851" w:type="dxa"/>
            <w:tcBorders>
              <w:top w:val="nil"/>
              <w:bottom w:val="nil"/>
            </w:tcBorders>
          </w:tcPr>
          <w:p w14:paraId="3CD9605A" w14:textId="420B8AE4" w:rsidR="0091351E" w:rsidRPr="00EC1CB3" w:rsidDel="00866634" w:rsidRDefault="0091351E" w:rsidP="00D043B0">
            <w:pPr>
              <w:pStyle w:val="Table8ptText-ASDEFCON"/>
              <w:jc w:val="center"/>
            </w:pPr>
            <w:r>
              <w:t>Approval</w:t>
            </w:r>
          </w:p>
        </w:tc>
        <w:tc>
          <w:tcPr>
            <w:tcW w:w="1134" w:type="dxa"/>
            <w:tcBorders>
              <w:top w:val="nil"/>
              <w:bottom w:val="nil"/>
            </w:tcBorders>
          </w:tcPr>
          <w:p w14:paraId="7A522FDD" w14:textId="1F7918A5" w:rsidR="00944DEF" w:rsidRPr="00EC1CB3" w:rsidRDefault="0091351E" w:rsidP="00ED512A">
            <w:pPr>
              <w:pStyle w:val="Table8ptText-ASDEFCON"/>
              <w:jc w:val="center"/>
            </w:pPr>
            <w:r>
              <w:t>3M</w:t>
            </w:r>
            <w:r w:rsidR="00944DEF">
              <w:br/>
            </w:r>
            <w:r w:rsidR="00CE77B9">
              <w:t xml:space="preserve"> </w:t>
            </w:r>
            <w:r w:rsidR="00944DEF">
              <w:t>(see Notes)</w:t>
            </w:r>
          </w:p>
        </w:tc>
        <w:tc>
          <w:tcPr>
            <w:tcW w:w="2551" w:type="dxa"/>
            <w:tcBorders>
              <w:top w:val="nil"/>
              <w:bottom w:val="nil"/>
            </w:tcBorders>
          </w:tcPr>
          <w:p w14:paraId="3E0322F4" w14:textId="033E280C" w:rsidR="0091351E" w:rsidRPr="00397FA2" w:rsidDel="00BB4FB0" w:rsidRDefault="005726E4" w:rsidP="005726E4">
            <w:pPr>
              <w:pStyle w:val="Table8ptText-ASDEFCON"/>
            </w:pPr>
            <w:r>
              <w:t>In addition to Maintenance updates, a</w:t>
            </w:r>
            <w:r w:rsidR="00F83C98">
              <w:t>n u</w:t>
            </w:r>
            <w:r w:rsidR="00F83C98" w:rsidRPr="004A34FB">
              <w:t xml:space="preserve">pdate </w:t>
            </w:r>
            <w:r w:rsidR="00F83C98">
              <w:t xml:space="preserve">is </w:t>
            </w:r>
            <w:r w:rsidR="00F83C98" w:rsidRPr="004A34FB">
              <w:t>required after a change of s</w:t>
            </w:r>
            <w:r w:rsidR="00F83C98">
              <w:t>cope has been agreed via CCP, when any of the conditions in SOW clause 3.2.3.5 are likely to occur, or when required by the Commonwealth in accordance with SOW clause 3.2.3.7.</w:t>
            </w:r>
          </w:p>
        </w:tc>
      </w:tr>
      <w:tr w:rsidR="00A60698" w:rsidRPr="00EC1CB3" w14:paraId="1AE5E418" w14:textId="77777777" w:rsidTr="004275EA">
        <w:trPr>
          <w:trHeight w:val="2040"/>
        </w:trPr>
        <w:tc>
          <w:tcPr>
            <w:tcW w:w="736" w:type="dxa"/>
            <w:tcBorders>
              <w:top w:val="nil"/>
              <w:bottom w:val="nil"/>
            </w:tcBorders>
          </w:tcPr>
          <w:p w14:paraId="2EBBD24E" w14:textId="77777777" w:rsidR="00D043B0" w:rsidRPr="00EC1CB3" w:rsidRDefault="00D043B0" w:rsidP="00D043B0">
            <w:pPr>
              <w:pStyle w:val="Table8ptText-ASDEFCON"/>
              <w:jc w:val="left"/>
            </w:pPr>
          </w:p>
        </w:tc>
        <w:tc>
          <w:tcPr>
            <w:tcW w:w="1671" w:type="dxa"/>
            <w:tcBorders>
              <w:top w:val="nil"/>
              <w:bottom w:val="nil"/>
            </w:tcBorders>
          </w:tcPr>
          <w:p w14:paraId="767FBE5E" w14:textId="77777777" w:rsidR="00D043B0" w:rsidRPr="00EC1CB3" w:rsidRDefault="00D043B0" w:rsidP="00D043B0">
            <w:pPr>
              <w:pStyle w:val="Table8ptText-ASDEFCON"/>
              <w:jc w:val="left"/>
            </w:pPr>
          </w:p>
        </w:tc>
        <w:tc>
          <w:tcPr>
            <w:tcW w:w="734" w:type="dxa"/>
            <w:tcBorders>
              <w:top w:val="nil"/>
              <w:bottom w:val="nil"/>
            </w:tcBorders>
          </w:tcPr>
          <w:p w14:paraId="1DB719A8" w14:textId="77777777" w:rsidR="00D043B0" w:rsidRPr="00EC1CB3" w:rsidRDefault="00D043B0" w:rsidP="00D043B0">
            <w:pPr>
              <w:pStyle w:val="Table8ptText-ASDEFCON"/>
              <w:jc w:val="center"/>
            </w:pPr>
          </w:p>
        </w:tc>
        <w:tc>
          <w:tcPr>
            <w:tcW w:w="318" w:type="dxa"/>
            <w:tcBorders>
              <w:top w:val="nil"/>
              <w:bottom w:val="nil"/>
            </w:tcBorders>
          </w:tcPr>
          <w:p w14:paraId="145FFF1A" w14:textId="0CF20FCC" w:rsidR="00D043B0" w:rsidRPr="00EC1CB3" w:rsidRDefault="0091351E" w:rsidP="00D043B0">
            <w:pPr>
              <w:pStyle w:val="Table8ptText-ASDEFCON"/>
              <w:jc w:val="center"/>
            </w:pPr>
            <w:r>
              <w:t>d</w:t>
            </w:r>
          </w:p>
        </w:tc>
        <w:tc>
          <w:tcPr>
            <w:tcW w:w="931" w:type="dxa"/>
            <w:tcBorders>
              <w:top w:val="nil"/>
              <w:bottom w:val="nil"/>
            </w:tcBorders>
          </w:tcPr>
          <w:p w14:paraId="41CA3D58" w14:textId="3D54C313" w:rsidR="00D043B0" w:rsidRPr="00EC1CB3" w:rsidRDefault="00D043B0" w:rsidP="00D043B0">
            <w:pPr>
              <w:pStyle w:val="Table8ptText-ASDEFCON"/>
              <w:jc w:val="center"/>
            </w:pPr>
            <w:r>
              <w:t>Statused CMS</w:t>
            </w:r>
          </w:p>
        </w:tc>
        <w:tc>
          <w:tcPr>
            <w:tcW w:w="1134" w:type="dxa"/>
            <w:tcBorders>
              <w:top w:val="nil"/>
              <w:bottom w:val="nil"/>
            </w:tcBorders>
          </w:tcPr>
          <w:p w14:paraId="06A03BF4" w14:textId="3267E2FE" w:rsidR="00D043B0" w:rsidRPr="00EC1CB3" w:rsidRDefault="00BB4FB0" w:rsidP="00ED512A">
            <w:pPr>
              <w:pStyle w:val="Table8ptText-ASDEFCON"/>
              <w:jc w:val="center"/>
            </w:pPr>
            <w:r>
              <w:t>Month end+10 (post IBR)</w:t>
            </w:r>
          </w:p>
        </w:tc>
        <w:tc>
          <w:tcPr>
            <w:tcW w:w="709" w:type="dxa"/>
            <w:tcBorders>
              <w:top w:val="nil"/>
              <w:bottom w:val="nil"/>
            </w:tcBorders>
          </w:tcPr>
          <w:p w14:paraId="02D8132A" w14:textId="3EA61477" w:rsidR="00D043B0" w:rsidRPr="00A15F73" w:rsidRDefault="00D043B0" w:rsidP="00A15F73">
            <w:pPr>
              <w:pStyle w:val="Table8ptText-ASDEFCON"/>
              <w:jc w:val="center"/>
            </w:pPr>
            <w:r w:rsidRPr="00EC1CB3">
              <w:t>DMS</w:t>
            </w:r>
          </w:p>
        </w:tc>
        <w:tc>
          <w:tcPr>
            <w:tcW w:w="850" w:type="dxa"/>
            <w:tcBorders>
              <w:top w:val="nil"/>
              <w:bottom w:val="nil"/>
            </w:tcBorders>
          </w:tcPr>
          <w:p w14:paraId="501EBB10"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5FB2A61" w14:textId="77777777" w:rsidR="00D043B0" w:rsidRPr="00EC1CB3" w:rsidRDefault="00D043B0" w:rsidP="00D043B0">
            <w:pPr>
              <w:pStyle w:val="Table8ptText-ASDEFCON"/>
              <w:jc w:val="center"/>
            </w:pPr>
          </w:p>
        </w:tc>
        <w:tc>
          <w:tcPr>
            <w:tcW w:w="708" w:type="dxa"/>
            <w:tcBorders>
              <w:top w:val="nil"/>
              <w:bottom w:val="nil"/>
            </w:tcBorders>
          </w:tcPr>
          <w:p w14:paraId="4F95B5B6" w14:textId="567C02C3" w:rsidR="00D043B0" w:rsidRPr="00EC1CB3" w:rsidRDefault="00866634" w:rsidP="00D043B0">
            <w:pPr>
              <w:pStyle w:val="Table8ptText-ASDEFCON"/>
              <w:jc w:val="center"/>
            </w:pPr>
            <w:r>
              <w:t>15</w:t>
            </w:r>
          </w:p>
        </w:tc>
        <w:tc>
          <w:tcPr>
            <w:tcW w:w="851" w:type="dxa"/>
            <w:tcBorders>
              <w:top w:val="nil"/>
              <w:bottom w:val="nil"/>
            </w:tcBorders>
          </w:tcPr>
          <w:p w14:paraId="3D68E53A" w14:textId="6E82E088" w:rsidR="00D043B0" w:rsidRPr="00EC1CB3" w:rsidRDefault="00866634" w:rsidP="00D043B0">
            <w:pPr>
              <w:pStyle w:val="Table8ptText-ASDEFCON"/>
              <w:jc w:val="center"/>
            </w:pPr>
            <w:r>
              <w:t>Review</w:t>
            </w:r>
          </w:p>
        </w:tc>
        <w:tc>
          <w:tcPr>
            <w:tcW w:w="1134" w:type="dxa"/>
            <w:tcBorders>
              <w:top w:val="nil"/>
              <w:bottom w:val="nil"/>
            </w:tcBorders>
          </w:tcPr>
          <w:p w14:paraId="7C2EC14D"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0321BA26" w14:textId="6E595497" w:rsidR="00BB4FB0" w:rsidRDefault="00BB4FB0" w:rsidP="00BB4FB0">
            <w:pPr>
              <w:pStyle w:val="Table8ptText-ASDEFCON"/>
            </w:pPr>
            <w:r w:rsidRPr="00FA6799">
              <w:t>The Statused CMS and EVPR must be aligned in relation to the reporting period and status information</w:t>
            </w:r>
            <w:r w:rsidRPr="00397FA2">
              <w:t>.</w:t>
            </w:r>
          </w:p>
          <w:p w14:paraId="28BAA202" w14:textId="42833DF0" w:rsidR="00D043B0" w:rsidRPr="00397FA2" w:rsidRDefault="00BB4FB0" w:rsidP="00F83C98">
            <w:pPr>
              <w:pStyle w:val="Table8ptText-ASDEFCON"/>
            </w:pPr>
            <w:r w:rsidRPr="004A34FB">
              <w:t>A</w:t>
            </w:r>
            <w:r>
              <w:t>fter the IBR has been conducted, a</w:t>
            </w:r>
            <w:r w:rsidRPr="004A34FB">
              <w:t xml:space="preserve"> Statused CMS must be delivered even when the Baseline CMS</w:t>
            </w:r>
            <w:r w:rsidR="00F83C98">
              <w:t xml:space="preserve"> (or an update to the Baseline CMS)</w:t>
            </w:r>
            <w:r w:rsidRPr="004A34FB">
              <w:t xml:space="preserve"> has not been Approved, unless otherwise agreed</w:t>
            </w:r>
            <w:r w:rsidR="00F83C98">
              <w:t>,</w:t>
            </w:r>
            <w:r>
              <w:t xml:space="preserve"> in writing</w:t>
            </w:r>
            <w:r w:rsidR="00F83C98">
              <w:t>,</w:t>
            </w:r>
            <w:r w:rsidRPr="004A34FB">
              <w:t xml:space="preserve"> by the Commonwealth Representative.</w:t>
            </w:r>
          </w:p>
        </w:tc>
      </w:tr>
      <w:tr w:rsidR="00A60698" w:rsidRPr="00EC1CB3" w14:paraId="2A4439F9" w14:textId="77777777" w:rsidTr="004275EA">
        <w:tc>
          <w:tcPr>
            <w:tcW w:w="736" w:type="dxa"/>
            <w:tcBorders>
              <w:bottom w:val="nil"/>
            </w:tcBorders>
          </w:tcPr>
          <w:p w14:paraId="006C3D7F" w14:textId="77777777" w:rsidR="00D043B0" w:rsidRPr="00EC1CB3" w:rsidRDefault="00D043B0" w:rsidP="00D043B0">
            <w:pPr>
              <w:pStyle w:val="Table8ptText-ASDEFCON"/>
              <w:jc w:val="left"/>
            </w:pPr>
            <w:r w:rsidRPr="00EC1CB3">
              <w:t>MGT-120</w:t>
            </w:r>
          </w:p>
        </w:tc>
        <w:tc>
          <w:tcPr>
            <w:tcW w:w="1671" w:type="dxa"/>
            <w:tcBorders>
              <w:bottom w:val="nil"/>
            </w:tcBorders>
          </w:tcPr>
          <w:p w14:paraId="537FDD45" w14:textId="77777777" w:rsidR="00D043B0" w:rsidRPr="00EC1CB3" w:rsidRDefault="00D043B0" w:rsidP="00D043B0">
            <w:pPr>
              <w:pStyle w:val="Table8ptText-ASDEFCON"/>
              <w:jc w:val="left"/>
            </w:pPr>
            <w:r w:rsidRPr="00EC1CB3">
              <w:t>Contract Work Breakdown Structure</w:t>
            </w:r>
            <w:r>
              <w:t xml:space="preserve"> (CWBS)</w:t>
            </w:r>
          </w:p>
        </w:tc>
        <w:tc>
          <w:tcPr>
            <w:tcW w:w="734" w:type="dxa"/>
            <w:tcBorders>
              <w:bottom w:val="nil"/>
            </w:tcBorders>
          </w:tcPr>
          <w:p w14:paraId="6B587961" w14:textId="77777777" w:rsidR="00D043B0" w:rsidRPr="00EC1CB3" w:rsidRDefault="00D043B0" w:rsidP="00D043B0">
            <w:pPr>
              <w:pStyle w:val="Table8ptText-ASDEFCON"/>
              <w:jc w:val="center"/>
            </w:pPr>
            <w:r>
              <w:t>3.2.4</w:t>
            </w:r>
          </w:p>
        </w:tc>
        <w:tc>
          <w:tcPr>
            <w:tcW w:w="318" w:type="dxa"/>
            <w:tcBorders>
              <w:bottom w:val="nil"/>
            </w:tcBorders>
          </w:tcPr>
          <w:p w14:paraId="3C357753" w14:textId="77777777" w:rsidR="00D043B0" w:rsidRPr="00EC1CB3" w:rsidRDefault="00D043B0" w:rsidP="00D043B0">
            <w:pPr>
              <w:pStyle w:val="Table8ptText-ASDEFCON"/>
              <w:jc w:val="center"/>
            </w:pPr>
            <w:r w:rsidRPr="00EC1CB3">
              <w:t>a</w:t>
            </w:r>
          </w:p>
        </w:tc>
        <w:tc>
          <w:tcPr>
            <w:tcW w:w="931" w:type="dxa"/>
            <w:tcBorders>
              <w:bottom w:val="nil"/>
            </w:tcBorders>
          </w:tcPr>
          <w:p w14:paraId="6A2F7302" w14:textId="77777777" w:rsidR="00D043B0" w:rsidRPr="00EC1CB3" w:rsidRDefault="00D043B0" w:rsidP="00D043B0">
            <w:pPr>
              <w:pStyle w:val="Table8ptText-ASDEFCON"/>
              <w:jc w:val="center"/>
            </w:pPr>
            <w:r w:rsidRPr="00EC1CB3">
              <w:t>Draft</w:t>
            </w:r>
          </w:p>
        </w:tc>
        <w:tc>
          <w:tcPr>
            <w:tcW w:w="1134" w:type="dxa"/>
            <w:tcBorders>
              <w:bottom w:val="nil"/>
            </w:tcBorders>
          </w:tcPr>
          <w:p w14:paraId="395BF4FC" w14:textId="740F1099" w:rsidR="00D043B0" w:rsidRPr="00EC1CB3" w:rsidRDefault="00D043B0" w:rsidP="00D043B0">
            <w:pPr>
              <w:pStyle w:val="Table8ptText-ASDEFCON"/>
              <w:jc w:val="center"/>
            </w:pPr>
            <w:r w:rsidRPr="00EC1CB3">
              <w:t>ED</w:t>
            </w:r>
          </w:p>
        </w:tc>
        <w:tc>
          <w:tcPr>
            <w:tcW w:w="709" w:type="dxa"/>
            <w:tcBorders>
              <w:bottom w:val="nil"/>
            </w:tcBorders>
          </w:tcPr>
          <w:p w14:paraId="4E020233" w14:textId="7C348C50" w:rsidR="00D043B0" w:rsidRPr="00A15F73" w:rsidRDefault="007A187A" w:rsidP="00A15F73">
            <w:pPr>
              <w:pStyle w:val="Table8ptText-ASDEFCON"/>
              <w:jc w:val="center"/>
            </w:pPr>
            <w:r>
              <w:t>1S</w:t>
            </w:r>
          </w:p>
        </w:tc>
        <w:tc>
          <w:tcPr>
            <w:tcW w:w="850" w:type="dxa"/>
            <w:tcBorders>
              <w:bottom w:val="nil"/>
            </w:tcBorders>
          </w:tcPr>
          <w:p w14:paraId="76D013E5" w14:textId="77777777" w:rsidR="00D043B0" w:rsidRPr="00EC1CB3" w:rsidRDefault="00D043B0" w:rsidP="00D043B0">
            <w:pPr>
              <w:pStyle w:val="Table8ptText-ASDEFCON"/>
              <w:jc w:val="center"/>
            </w:pPr>
            <w:r w:rsidRPr="00EC1CB3">
              <w:t>CR</w:t>
            </w:r>
          </w:p>
        </w:tc>
        <w:tc>
          <w:tcPr>
            <w:tcW w:w="1418" w:type="dxa"/>
            <w:tcBorders>
              <w:bottom w:val="nil"/>
            </w:tcBorders>
          </w:tcPr>
          <w:p w14:paraId="27982B82" w14:textId="77777777" w:rsidR="00D043B0" w:rsidRPr="00EC1CB3" w:rsidRDefault="00D043B0" w:rsidP="00D043B0">
            <w:pPr>
              <w:pStyle w:val="Table8ptText-ASDEFCON"/>
              <w:jc w:val="center"/>
            </w:pPr>
            <w:r w:rsidRPr="00EC1CB3">
              <w:t>DID-PM-DEF-CWBS</w:t>
            </w:r>
          </w:p>
        </w:tc>
        <w:tc>
          <w:tcPr>
            <w:tcW w:w="708" w:type="dxa"/>
            <w:tcBorders>
              <w:bottom w:val="nil"/>
            </w:tcBorders>
          </w:tcPr>
          <w:p w14:paraId="13C9E2AF" w14:textId="06F7D932" w:rsidR="00D043B0" w:rsidRPr="00EC1CB3" w:rsidRDefault="00866634" w:rsidP="00866634">
            <w:pPr>
              <w:pStyle w:val="Table8ptText-ASDEFCON"/>
              <w:jc w:val="center"/>
            </w:pPr>
            <w:r>
              <w:t>by ED</w:t>
            </w:r>
          </w:p>
        </w:tc>
        <w:tc>
          <w:tcPr>
            <w:tcW w:w="851" w:type="dxa"/>
            <w:tcBorders>
              <w:bottom w:val="nil"/>
            </w:tcBorders>
          </w:tcPr>
          <w:p w14:paraId="430A1FDA" w14:textId="6D54030A" w:rsidR="00D043B0" w:rsidRPr="00EC1CB3" w:rsidRDefault="00866634" w:rsidP="00D043B0">
            <w:pPr>
              <w:pStyle w:val="Table8ptText-ASDEFCON"/>
              <w:jc w:val="center"/>
            </w:pPr>
            <w:r>
              <w:t>Review</w:t>
            </w:r>
          </w:p>
        </w:tc>
        <w:tc>
          <w:tcPr>
            <w:tcW w:w="1134" w:type="dxa"/>
            <w:tcBorders>
              <w:bottom w:val="nil"/>
            </w:tcBorders>
          </w:tcPr>
          <w:p w14:paraId="7674C496" w14:textId="4B059975" w:rsidR="00D043B0" w:rsidRPr="00EC1CB3" w:rsidRDefault="00866634" w:rsidP="00D043B0">
            <w:pPr>
              <w:pStyle w:val="Table8ptText-ASDEFCON"/>
              <w:jc w:val="center"/>
            </w:pPr>
            <w:r>
              <w:t>2M until IBR</w:t>
            </w:r>
          </w:p>
        </w:tc>
        <w:tc>
          <w:tcPr>
            <w:tcW w:w="2551" w:type="dxa"/>
            <w:tcBorders>
              <w:bottom w:val="nil"/>
            </w:tcBorders>
          </w:tcPr>
          <w:p w14:paraId="78A698E3" w14:textId="77777777" w:rsidR="00D043B0" w:rsidRPr="00397FA2" w:rsidRDefault="00D043B0" w:rsidP="00D043B0">
            <w:pPr>
              <w:pStyle w:val="Table8ptText-ASDEFCON"/>
            </w:pPr>
            <w:r w:rsidRPr="00397FA2">
              <w:t>Draft required to confirm the veracity of the CWBS as a basis for subsequent development of execution plans by the Contractor.</w:t>
            </w:r>
          </w:p>
        </w:tc>
      </w:tr>
      <w:tr w:rsidR="00A60698" w:rsidRPr="00EC1CB3" w14:paraId="08F1830F" w14:textId="77777777" w:rsidTr="004275EA">
        <w:tc>
          <w:tcPr>
            <w:tcW w:w="736" w:type="dxa"/>
            <w:tcBorders>
              <w:top w:val="nil"/>
              <w:bottom w:val="nil"/>
            </w:tcBorders>
          </w:tcPr>
          <w:p w14:paraId="1670C287" w14:textId="77777777" w:rsidR="00D043B0" w:rsidRPr="00EC1CB3" w:rsidRDefault="00D043B0" w:rsidP="00D043B0">
            <w:pPr>
              <w:pStyle w:val="Table8ptText-ASDEFCON"/>
              <w:jc w:val="left"/>
            </w:pPr>
          </w:p>
        </w:tc>
        <w:tc>
          <w:tcPr>
            <w:tcW w:w="1671" w:type="dxa"/>
            <w:tcBorders>
              <w:top w:val="nil"/>
              <w:bottom w:val="nil"/>
            </w:tcBorders>
          </w:tcPr>
          <w:p w14:paraId="7EE369F0" w14:textId="77777777" w:rsidR="00D043B0" w:rsidRPr="00EC1CB3" w:rsidRDefault="00D043B0" w:rsidP="00D043B0">
            <w:pPr>
              <w:pStyle w:val="Table8ptText-ASDEFCON"/>
              <w:jc w:val="left"/>
            </w:pPr>
          </w:p>
        </w:tc>
        <w:tc>
          <w:tcPr>
            <w:tcW w:w="734" w:type="dxa"/>
            <w:tcBorders>
              <w:top w:val="nil"/>
              <w:bottom w:val="nil"/>
            </w:tcBorders>
          </w:tcPr>
          <w:p w14:paraId="75642587" w14:textId="77777777" w:rsidR="00D043B0" w:rsidRPr="00EC1CB3" w:rsidRDefault="00D043B0" w:rsidP="00D043B0">
            <w:pPr>
              <w:pStyle w:val="Table8ptText-ASDEFCON"/>
              <w:jc w:val="center"/>
            </w:pPr>
          </w:p>
        </w:tc>
        <w:tc>
          <w:tcPr>
            <w:tcW w:w="318" w:type="dxa"/>
            <w:tcBorders>
              <w:top w:val="nil"/>
              <w:bottom w:val="nil"/>
            </w:tcBorders>
          </w:tcPr>
          <w:p w14:paraId="1E00AA4D"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1A920200" w14:textId="77777777" w:rsidR="00D043B0" w:rsidRPr="00EC1CB3" w:rsidRDefault="00D043B0" w:rsidP="00D043B0">
            <w:pPr>
              <w:pStyle w:val="Table8ptText-ASDEFCON"/>
              <w:jc w:val="center"/>
            </w:pPr>
            <w:r w:rsidRPr="00EC1CB3">
              <w:t>Final</w:t>
            </w:r>
          </w:p>
        </w:tc>
        <w:tc>
          <w:tcPr>
            <w:tcW w:w="1134" w:type="dxa"/>
            <w:tcBorders>
              <w:top w:val="nil"/>
              <w:bottom w:val="nil"/>
            </w:tcBorders>
          </w:tcPr>
          <w:p w14:paraId="6E636C0D" w14:textId="77777777" w:rsidR="00D043B0" w:rsidRPr="00EC1CB3" w:rsidRDefault="00D043B0" w:rsidP="00D043B0">
            <w:pPr>
              <w:pStyle w:val="Table8ptText-ASDEFCON"/>
              <w:jc w:val="center"/>
            </w:pPr>
            <w:r w:rsidRPr="00EC1CB3">
              <w:t>IBR-20</w:t>
            </w:r>
          </w:p>
        </w:tc>
        <w:tc>
          <w:tcPr>
            <w:tcW w:w="709" w:type="dxa"/>
            <w:tcBorders>
              <w:top w:val="nil"/>
              <w:bottom w:val="nil"/>
            </w:tcBorders>
          </w:tcPr>
          <w:p w14:paraId="77351572"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4A84B7D1"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608C9B13" w14:textId="77777777" w:rsidR="00D043B0" w:rsidRPr="00EC1CB3" w:rsidRDefault="00D043B0" w:rsidP="00D043B0">
            <w:pPr>
              <w:pStyle w:val="Table8ptText-ASDEFCON"/>
              <w:jc w:val="center"/>
            </w:pPr>
          </w:p>
        </w:tc>
        <w:tc>
          <w:tcPr>
            <w:tcW w:w="708" w:type="dxa"/>
            <w:tcBorders>
              <w:top w:val="nil"/>
              <w:bottom w:val="nil"/>
            </w:tcBorders>
          </w:tcPr>
          <w:p w14:paraId="0D26130E" w14:textId="30DCFD0A" w:rsidR="00D043B0" w:rsidRPr="00EC1CB3" w:rsidRDefault="00D043B0" w:rsidP="00BB4FB0">
            <w:pPr>
              <w:pStyle w:val="Table8ptText-ASDEFCON"/>
              <w:jc w:val="center"/>
            </w:pPr>
            <w:r>
              <w:t xml:space="preserve">by </w:t>
            </w:r>
            <w:r w:rsidR="00BB4FB0">
              <w:t>MSR</w:t>
            </w:r>
          </w:p>
        </w:tc>
        <w:tc>
          <w:tcPr>
            <w:tcW w:w="851" w:type="dxa"/>
            <w:tcBorders>
              <w:top w:val="nil"/>
              <w:bottom w:val="nil"/>
            </w:tcBorders>
          </w:tcPr>
          <w:p w14:paraId="08B5A9D3"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3C40BDCC"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1ABE1327" w14:textId="77777777" w:rsidR="00D043B0" w:rsidRPr="00397FA2" w:rsidRDefault="00D043B0" w:rsidP="00D043B0">
            <w:pPr>
              <w:pStyle w:val="Table8ptText-ASDEFCON"/>
              <w:jc w:val="left"/>
            </w:pPr>
          </w:p>
        </w:tc>
      </w:tr>
      <w:tr w:rsidR="00A60698" w:rsidRPr="00EC1CB3" w14:paraId="63D73DFF" w14:textId="77777777" w:rsidTr="004275EA">
        <w:tc>
          <w:tcPr>
            <w:tcW w:w="736" w:type="dxa"/>
            <w:tcBorders>
              <w:top w:val="nil"/>
            </w:tcBorders>
          </w:tcPr>
          <w:p w14:paraId="62B926A7" w14:textId="77777777" w:rsidR="00D043B0" w:rsidRPr="00EC1CB3" w:rsidRDefault="00D043B0" w:rsidP="00D043B0">
            <w:pPr>
              <w:pStyle w:val="Table8ptText-ASDEFCON"/>
              <w:jc w:val="left"/>
            </w:pPr>
          </w:p>
        </w:tc>
        <w:tc>
          <w:tcPr>
            <w:tcW w:w="1671" w:type="dxa"/>
            <w:tcBorders>
              <w:top w:val="nil"/>
            </w:tcBorders>
          </w:tcPr>
          <w:p w14:paraId="740CBE8A" w14:textId="77777777" w:rsidR="00D043B0" w:rsidRPr="00EC1CB3" w:rsidRDefault="00D043B0" w:rsidP="00D043B0">
            <w:pPr>
              <w:pStyle w:val="Table8ptText-ASDEFCON"/>
              <w:jc w:val="left"/>
            </w:pPr>
          </w:p>
        </w:tc>
        <w:tc>
          <w:tcPr>
            <w:tcW w:w="734" w:type="dxa"/>
            <w:tcBorders>
              <w:top w:val="nil"/>
            </w:tcBorders>
          </w:tcPr>
          <w:p w14:paraId="27F6A739" w14:textId="77777777" w:rsidR="00D043B0" w:rsidRPr="00EC1CB3" w:rsidRDefault="00D043B0" w:rsidP="00D043B0">
            <w:pPr>
              <w:pStyle w:val="Table8ptText-ASDEFCON"/>
              <w:jc w:val="center"/>
            </w:pPr>
          </w:p>
        </w:tc>
        <w:tc>
          <w:tcPr>
            <w:tcW w:w="318" w:type="dxa"/>
            <w:tcBorders>
              <w:top w:val="nil"/>
            </w:tcBorders>
          </w:tcPr>
          <w:p w14:paraId="3C7A0F8C" w14:textId="3557834E" w:rsidR="00D043B0" w:rsidRPr="00EC1CB3" w:rsidRDefault="00D043B0" w:rsidP="00D043B0">
            <w:pPr>
              <w:pStyle w:val="Table8ptText-ASDEFCON"/>
              <w:jc w:val="center"/>
            </w:pPr>
            <w:r>
              <w:t>c</w:t>
            </w:r>
          </w:p>
        </w:tc>
        <w:tc>
          <w:tcPr>
            <w:tcW w:w="931" w:type="dxa"/>
            <w:tcBorders>
              <w:top w:val="nil"/>
            </w:tcBorders>
          </w:tcPr>
          <w:p w14:paraId="31B33F88" w14:textId="6E1BE3BE" w:rsidR="00BB4FB0" w:rsidRPr="00EC1CB3" w:rsidRDefault="00D043B0" w:rsidP="00866634">
            <w:pPr>
              <w:pStyle w:val="Table8ptText-ASDEFCON"/>
              <w:jc w:val="center"/>
            </w:pPr>
            <w:r w:rsidRPr="00EC1CB3">
              <w:t>Updates</w:t>
            </w:r>
            <w:r w:rsidR="00866634">
              <w:t xml:space="preserve"> </w:t>
            </w:r>
            <w:r w:rsidR="00BB4FB0">
              <w:t>(see Notes)</w:t>
            </w:r>
          </w:p>
        </w:tc>
        <w:tc>
          <w:tcPr>
            <w:tcW w:w="1134" w:type="dxa"/>
            <w:tcBorders>
              <w:top w:val="nil"/>
            </w:tcBorders>
          </w:tcPr>
          <w:p w14:paraId="44991DCC" w14:textId="77777777" w:rsidR="00D043B0" w:rsidRPr="00EC1CB3" w:rsidRDefault="00D043B0" w:rsidP="00D043B0">
            <w:pPr>
              <w:pStyle w:val="Table8ptText-ASDEFCON"/>
              <w:jc w:val="center"/>
            </w:pPr>
            <w:r w:rsidRPr="00EC1CB3">
              <w:t>As required</w:t>
            </w:r>
          </w:p>
        </w:tc>
        <w:tc>
          <w:tcPr>
            <w:tcW w:w="709" w:type="dxa"/>
            <w:tcBorders>
              <w:top w:val="nil"/>
            </w:tcBorders>
          </w:tcPr>
          <w:p w14:paraId="4118E956" w14:textId="77777777" w:rsidR="00D043B0" w:rsidRPr="00EC1CB3" w:rsidRDefault="00D043B0" w:rsidP="00D043B0">
            <w:pPr>
              <w:pStyle w:val="Table8ptText-ASDEFCON"/>
              <w:jc w:val="center"/>
            </w:pPr>
            <w:r w:rsidRPr="00EC1CB3">
              <w:t>DMS</w:t>
            </w:r>
          </w:p>
        </w:tc>
        <w:tc>
          <w:tcPr>
            <w:tcW w:w="850" w:type="dxa"/>
            <w:tcBorders>
              <w:top w:val="nil"/>
            </w:tcBorders>
          </w:tcPr>
          <w:p w14:paraId="73BC53FE" w14:textId="77777777" w:rsidR="00D043B0" w:rsidRPr="00EC1CB3" w:rsidRDefault="00D043B0" w:rsidP="00D043B0">
            <w:pPr>
              <w:pStyle w:val="Table8ptText-ASDEFCON"/>
              <w:jc w:val="center"/>
            </w:pPr>
            <w:r w:rsidRPr="00EC1CB3">
              <w:t>CR</w:t>
            </w:r>
          </w:p>
        </w:tc>
        <w:tc>
          <w:tcPr>
            <w:tcW w:w="1418" w:type="dxa"/>
            <w:tcBorders>
              <w:top w:val="nil"/>
            </w:tcBorders>
          </w:tcPr>
          <w:p w14:paraId="1AEF299E" w14:textId="77777777" w:rsidR="00D043B0" w:rsidRPr="00EC1CB3" w:rsidRDefault="00D043B0" w:rsidP="00D043B0">
            <w:pPr>
              <w:pStyle w:val="Table8ptText-ASDEFCON"/>
              <w:jc w:val="center"/>
            </w:pPr>
          </w:p>
        </w:tc>
        <w:tc>
          <w:tcPr>
            <w:tcW w:w="708" w:type="dxa"/>
            <w:tcBorders>
              <w:top w:val="nil"/>
            </w:tcBorders>
          </w:tcPr>
          <w:p w14:paraId="641C4D11" w14:textId="77777777" w:rsidR="00D043B0" w:rsidRPr="00EC1CB3" w:rsidRDefault="00D043B0" w:rsidP="00D043B0">
            <w:pPr>
              <w:pStyle w:val="Table8ptText-ASDEFCON"/>
              <w:jc w:val="center"/>
            </w:pPr>
            <w:r w:rsidRPr="00EC1CB3">
              <w:t>20</w:t>
            </w:r>
          </w:p>
        </w:tc>
        <w:tc>
          <w:tcPr>
            <w:tcW w:w="851" w:type="dxa"/>
            <w:tcBorders>
              <w:top w:val="nil"/>
            </w:tcBorders>
          </w:tcPr>
          <w:p w14:paraId="2CC567A2" w14:textId="77777777" w:rsidR="00D043B0" w:rsidRPr="00EC1CB3" w:rsidRDefault="00D043B0" w:rsidP="00D043B0">
            <w:pPr>
              <w:pStyle w:val="Table8ptText-ASDEFCON"/>
              <w:jc w:val="center"/>
            </w:pPr>
            <w:r w:rsidRPr="00EC1CB3">
              <w:t>Approval</w:t>
            </w:r>
          </w:p>
        </w:tc>
        <w:tc>
          <w:tcPr>
            <w:tcW w:w="1134" w:type="dxa"/>
            <w:tcBorders>
              <w:top w:val="nil"/>
            </w:tcBorders>
          </w:tcPr>
          <w:p w14:paraId="2C257F41" w14:textId="77777777" w:rsidR="00D043B0" w:rsidRPr="00EC1CB3" w:rsidRDefault="00D043B0" w:rsidP="00D043B0">
            <w:pPr>
              <w:pStyle w:val="Table8ptText-ASDEFCON"/>
              <w:jc w:val="center"/>
            </w:pPr>
            <w:r w:rsidRPr="00EC1CB3">
              <w:t>NA</w:t>
            </w:r>
          </w:p>
        </w:tc>
        <w:tc>
          <w:tcPr>
            <w:tcW w:w="2551" w:type="dxa"/>
            <w:tcBorders>
              <w:top w:val="nil"/>
            </w:tcBorders>
          </w:tcPr>
          <w:p w14:paraId="358FAC71" w14:textId="28E432D0" w:rsidR="00D043B0" w:rsidRPr="00397FA2" w:rsidRDefault="00BB4FB0" w:rsidP="00BB4FB0">
            <w:pPr>
              <w:pStyle w:val="Table8ptText-ASDEFCON"/>
              <w:jc w:val="left"/>
            </w:pPr>
            <w:r>
              <w:t>An u</w:t>
            </w:r>
            <w:r w:rsidRPr="004A34FB">
              <w:t xml:space="preserve">pdate </w:t>
            </w:r>
            <w:r>
              <w:t xml:space="preserve">is </w:t>
            </w:r>
            <w:r w:rsidRPr="004A34FB">
              <w:t xml:space="preserve">required after a change of scope has been agreed via CCP or </w:t>
            </w:r>
            <w:r>
              <w:t xml:space="preserve">a change has been made to the CWBS in accordance with </w:t>
            </w:r>
            <w:r w:rsidR="00D043B0">
              <w:t>SOW clause 3.2.4.</w:t>
            </w:r>
          </w:p>
        </w:tc>
      </w:tr>
      <w:tr w:rsidR="00A60698" w:rsidRPr="00EC1CB3" w14:paraId="317513CE" w14:textId="77777777" w:rsidTr="004275EA">
        <w:tc>
          <w:tcPr>
            <w:tcW w:w="736" w:type="dxa"/>
          </w:tcPr>
          <w:p w14:paraId="53723C66" w14:textId="77777777" w:rsidR="00D043B0" w:rsidRPr="00EC1CB3" w:rsidRDefault="00D043B0" w:rsidP="00D043B0">
            <w:pPr>
              <w:pStyle w:val="Table8ptText-ASDEFCON"/>
              <w:jc w:val="left"/>
            </w:pPr>
            <w:r w:rsidRPr="00EC1CB3">
              <w:t>MGT-140</w:t>
            </w:r>
          </w:p>
        </w:tc>
        <w:tc>
          <w:tcPr>
            <w:tcW w:w="1671" w:type="dxa"/>
          </w:tcPr>
          <w:p w14:paraId="6083E9F2" w14:textId="77777777" w:rsidR="00D043B0" w:rsidRPr="00EC1CB3" w:rsidRDefault="00D043B0" w:rsidP="00D043B0">
            <w:pPr>
              <w:pStyle w:val="Table8ptText-ASDEFCON"/>
              <w:jc w:val="left"/>
            </w:pPr>
            <w:r w:rsidRPr="00EC1CB3">
              <w:t>Quality Plan</w:t>
            </w:r>
          </w:p>
        </w:tc>
        <w:tc>
          <w:tcPr>
            <w:tcW w:w="734" w:type="dxa"/>
          </w:tcPr>
          <w:p w14:paraId="3FB2E166" w14:textId="77777777" w:rsidR="00D043B0" w:rsidRPr="00EC1CB3" w:rsidRDefault="00D043B0" w:rsidP="00D043B0">
            <w:pPr>
              <w:pStyle w:val="Table8ptText-ASDEFCON"/>
              <w:jc w:val="center"/>
            </w:pPr>
            <w:r>
              <w:t>8.2</w:t>
            </w:r>
          </w:p>
        </w:tc>
        <w:tc>
          <w:tcPr>
            <w:tcW w:w="318" w:type="dxa"/>
          </w:tcPr>
          <w:p w14:paraId="4C7DE2E4" w14:textId="77777777" w:rsidR="00D043B0" w:rsidRPr="00EC1CB3" w:rsidRDefault="00D043B0" w:rsidP="00D043B0">
            <w:pPr>
              <w:pStyle w:val="Table8ptText-ASDEFCON"/>
              <w:jc w:val="center"/>
            </w:pPr>
            <w:r w:rsidRPr="00EC1CB3">
              <w:t>a</w:t>
            </w:r>
          </w:p>
        </w:tc>
        <w:tc>
          <w:tcPr>
            <w:tcW w:w="931" w:type="dxa"/>
          </w:tcPr>
          <w:p w14:paraId="147620B1" w14:textId="77777777" w:rsidR="00D043B0" w:rsidRPr="00EC1CB3" w:rsidRDefault="00D043B0" w:rsidP="00D043B0">
            <w:pPr>
              <w:pStyle w:val="Table8ptText-ASDEFCON"/>
              <w:jc w:val="center"/>
            </w:pPr>
            <w:r w:rsidRPr="00EC1CB3">
              <w:t>Final</w:t>
            </w:r>
          </w:p>
        </w:tc>
        <w:tc>
          <w:tcPr>
            <w:tcW w:w="1134" w:type="dxa"/>
          </w:tcPr>
          <w:p w14:paraId="12D0F44E" w14:textId="77777777" w:rsidR="00D043B0" w:rsidRPr="00EC1CB3" w:rsidRDefault="00D043B0" w:rsidP="00D043B0">
            <w:pPr>
              <w:pStyle w:val="Table8ptText-ASDEFCON"/>
              <w:jc w:val="center"/>
            </w:pPr>
            <w:r w:rsidRPr="00EC1CB3">
              <w:t>ED</w:t>
            </w:r>
            <w:r>
              <w:t>+60</w:t>
            </w:r>
          </w:p>
        </w:tc>
        <w:tc>
          <w:tcPr>
            <w:tcW w:w="709" w:type="dxa"/>
          </w:tcPr>
          <w:p w14:paraId="75390B2E" w14:textId="77777777" w:rsidR="00D043B0" w:rsidRPr="00EC1CB3" w:rsidRDefault="00D043B0" w:rsidP="00D043B0">
            <w:pPr>
              <w:pStyle w:val="Table8ptText-ASDEFCON"/>
              <w:jc w:val="center"/>
            </w:pPr>
            <w:r w:rsidRPr="00EC1CB3">
              <w:t>DMS</w:t>
            </w:r>
          </w:p>
        </w:tc>
        <w:tc>
          <w:tcPr>
            <w:tcW w:w="850" w:type="dxa"/>
          </w:tcPr>
          <w:p w14:paraId="286EE26B" w14:textId="77777777" w:rsidR="00D043B0" w:rsidRPr="00EC1CB3" w:rsidRDefault="00D043B0" w:rsidP="00D043B0">
            <w:pPr>
              <w:pStyle w:val="Table8ptText-ASDEFCON"/>
              <w:jc w:val="center"/>
            </w:pPr>
            <w:r w:rsidRPr="00EC1CB3">
              <w:t>CR</w:t>
            </w:r>
          </w:p>
        </w:tc>
        <w:tc>
          <w:tcPr>
            <w:tcW w:w="1418" w:type="dxa"/>
          </w:tcPr>
          <w:p w14:paraId="40F0DC57" w14:textId="77777777" w:rsidR="00D043B0" w:rsidRPr="00EC1CB3" w:rsidRDefault="00D043B0" w:rsidP="00D043B0">
            <w:pPr>
              <w:pStyle w:val="Table8ptText-ASDEFCON"/>
              <w:jc w:val="center"/>
            </w:pPr>
            <w:r w:rsidRPr="00EC1CB3">
              <w:t>DID-PM-MGT-QP</w:t>
            </w:r>
          </w:p>
        </w:tc>
        <w:tc>
          <w:tcPr>
            <w:tcW w:w="708" w:type="dxa"/>
          </w:tcPr>
          <w:p w14:paraId="7341DBA8" w14:textId="77777777" w:rsidR="00D043B0" w:rsidRPr="00EC1CB3" w:rsidRDefault="00D043B0" w:rsidP="00D043B0">
            <w:pPr>
              <w:pStyle w:val="Table8ptText-ASDEFCON"/>
              <w:jc w:val="center"/>
            </w:pPr>
            <w:r>
              <w:t>20</w:t>
            </w:r>
          </w:p>
        </w:tc>
        <w:tc>
          <w:tcPr>
            <w:tcW w:w="851" w:type="dxa"/>
          </w:tcPr>
          <w:p w14:paraId="4094A502" w14:textId="77777777" w:rsidR="00D043B0" w:rsidRPr="00EC1CB3" w:rsidRDefault="00D043B0" w:rsidP="00D043B0">
            <w:pPr>
              <w:pStyle w:val="Table8ptText-ASDEFCON"/>
              <w:jc w:val="center"/>
            </w:pPr>
            <w:r w:rsidRPr="00EC1CB3">
              <w:t>Approval</w:t>
            </w:r>
          </w:p>
        </w:tc>
        <w:tc>
          <w:tcPr>
            <w:tcW w:w="1134" w:type="dxa"/>
          </w:tcPr>
          <w:p w14:paraId="218B03A3" w14:textId="4B2F9207" w:rsidR="00D043B0" w:rsidRPr="00EC1CB3" w:rsidRDefault="00D043B0" w:rsidP="00D043B0">
            <w:pPr>
              <w:pStyle w:val="Table8ptText-ASDEFCON"/>
              <w:jc w:val="center"/>
            </w:pPr>
            <w:r>
              <w:t>12</w:t>
            </w:r>
            <w:r w:rsidRPr="00EC1CB3">
              <w:t>M</w:t>
            </w:r>
          </w:p>
        </w:tc>
        <w:tc>
          <w:tcPr>
            <w:tcW w:w="2551" w:type="dxa"/>
          </w:tcPr>
          <w:p w14:paraId="6D1749BF" w14:textId="77777777" w:rsidR="00D043B0" w:rsidRPr="00397FA2" w:rsidRDefault="00D043B0" w:rsidP="00D043B0">
            <w:pPr>
              <w:pStyle w:val="Table8ptText-ASDEFCON"/>
              <w:jc w:val="left"/>
            </w:pPr>
          </w:p>
        </w:tc>
      </w:tr>
      <w:tr w:rsidR="00A60698" w:rsidRPr="00EC1CB3" w14:paraId="548D28B1" w14:textId="77777777" w:rsidTr="004275EA">
        <w:tc>
          <w:tcPr>
            <w:tcW w:w="736" w:type="dxa"/>
            <w:tcBorders>
              <w:bottom w:val="nil"/>
            </w:tcBorders>
          </w:tcPr>
          <w:p w14:paraId="7D16C6A2" w14:textId="77777777" w:rsidR="00D043B0" w:rsidRPr="00EC1CB3" w:rsidRDefault="00D043B0" w:rsidP="00D043B0">
            <w:pPr>
              <w:pStyle w:val="Table8ptText-ASDEFCON"/>
              <w:jc w:val="left"/>
            </w:pPr>
            <w:r w:rsidRPr="00EC1CB3">
              <w:t>MGT-200</w:t>
            </w:r>
          </w:p>
        </w:tc>
        <w:tc>
          <w:tcPr>
            <w:tcW w:w="1671" w:type="dxa"/>
            <w:tcBorders>
              <w:bottom w:val="nil"/>
            </w:tcBorders>
          </w:tcPr>
          <w:p w14:paraId="6DCF36DA" w14:textId="77777777" w:rsidR="00D043B0" w:rsidRPr="00EC1CB3" w:rsidRDefault="00D043B0" w:rsidP="00D043B0">
            <w:pPr>
              <w:pStyle w:val="Table8ptText-ASDEFCON"/>
              <w:jc w:val="left"/>
            </w:pPr>
            <w:r w:rsidRPr="00EC1CB3">
              <w:t>Measurement Plan</w:t>
            </w:r>
          </w:p>
        </w:tc>
        <w:tc>
          <w:tcPr>
            <w:tcW w:w="734" w:type="dxa"/>
            <w:tcBorders>
              <w:bottom w:val="nil"/>
            </w:tcBorders>
          </w:tcPr>
          <w:p w14:paraId="417828BB" w14:textId="77777777" w:rsidR="00D043B0" w:rsidRPr="00EC1CB3" w:rsidRDefault="00D043B0" w:rsidP="00D043B0">
            <w:pPr>
              <w:pStyle w:val="Table8ptText-ASDEFCON"/>
              <w:jc w:val="center"/>
            </w:pPr>
            <w:r>
              <w:t>3.2.6</w:t>
            </w:r>
          </w:p>
        </w:tc>
        <w:tc>
          <w:tcPr>
            <w:tcW w:w="318" w:type="dxa"/>
            <w:tcBorders>
              <w:bottom w:val="nil"/>
            </w:tcBorders>
          </w:tcPr>
          <w:p w14:paraId="39BF5830" w14:textId="77777777" w:rsidR="00D043B0" w:rsidRPr="00EC1CB3" w:rsidRDefault="00D043B0" w:rsidP="00D043B0">
            <w:pPr>
              <w:pStyle w:val="Table8ptText-ASDEFCON"/>
              <w:jc w:val="center"/>
            </w:pPr>
            <w:r w:rsidRPr="00EC1CB3">
              <w:t>a</w:t>
            </w:r>
          </w:p>
        </w:tc>
        <w:tc>
          <w:tcPr>
            <w:tcW w:w="931" w:type="dxa"/>
            <w:tcBorders>
              <w:bottom w:val="nil"/>
            </w:tcBorders>
          </w:tcPr>
          <w:p w14:paraId="7CA7037F" w14:textId="77777777" w:rsidR="00D043B0" w:rsidRPr="00EC1CB3" w:rsidRDefault="00D043B0" w:rsidP="00D043B0">
            <w:pPr>
              <w:pStyle w:val="Table8ptText-ASDEFCON"/>
              <w:jc w:val="center"/>
            </w:pPr>
            <w:r w:rsidRPr="00EC1CB3">
              <w:t>Final</w:t>
            </w:r>
          </w:p>
        </w:tc>
        <w:tc>
          <w:tcPr>
            <w:tcW w:w="1134" w:type="dxa"/>
            <w:tcBorders>
              <w:bottom w:val="nil"/>
            </w:tcBorders>
          </w:tcPr>
          <w:p w14:paraId="2E3E2C14" w14:textId="77777777" w:rsidR="00D043B0" w:rsidRPr="00EC1CB3" w:rsidRDefault="00D043B0" w:rsidP="00D043B0">
            <w:pPr>
              <w:pStyle w:val="Table8ptText-ASDEFCON"/>
              <w:jc w:val="center"/>
            </w:pPr>
            <w:r w:rsidRPr="00EC1CB3">
              <w:t>ED</w:t>
            </w:r>
            <w:r>
              <w:t>+40</w:t>
            </w:r>
          </w:p>
        </w:tc>
        <w:tc>
          <w:tcPr>
            <w:tcW w:w="709" w:type="dxa"/>
            <w:tcBorders>
              <w:bottom w:val="nil"/>
            </w:tcBorders>
          </w:tcPr>
          <w:p w14:paraId="222DC85E" w14:textId="79551BC7" w:rsidR="00D043B0" w:rsidRPr="00EC1CB3" w:rsidRDefault="00D043B0" w:rsidP="00D043B0">
            <w:pPr>
              <w:pStyle w:val="Table8ptText-ASDEFCON"/>
              <w:jc w:val="center"/>
            </w:pPr>
            <w:r w:rsidRPr="00EC1CB3">
              <w:t>DMS</w:t>
            </w:r>
          </w:p>
        </w:tc>
        <w:tc>
          <w:tcPr>
            <w:tcW w:w="850" w:type="dxa"/>
            <w:tcBorders>
              <w:bottom w:val="nil"/>
            </w:tcBorders>
          </w:tcPr>
          <w:p w14:paraId="516C9477" w14:textId="77777777" w:rsidR="00D043B0" w:rsidRPr="00EC1CB3" w:rsidRDefault="00D043B0" w:rsidP="00D043B0">
            <w:pPr>
              <w:pStyle w:val="Table8ptText-ASDEFCON"/>
              <w:jc w:val="center"/>
            </w:pPr>
            <w:r w:rsidRPr="00EC1CB3">
              <w:t>CR</w:t>
            </w:r>
          </w:p>
        </w:tc>
        <w:tc>
          <w:tcPr>
            <w:tcW w:w="1418" w:type="dxa"/>
            <w:tcBorders>
              <w:bottom w:val="nil"/>
            </w:tcBorders>
          </w:tcPr>
          <w:p w14:paraId="4D887CA9" w14:textId="77777777" w:rsidR="00D043B0" w:rsidRPr="00EC1CB3" w:rsidRDefault="00D043B0" w:rsidP="00D043B0">
            <w:pPr>
              <w:pStyle w:val="Table8ptText-ASDEFCON"/>
              <w:jc w:val="center"/>
            </w:pPr>
            <w:r w:rsidRPr="00EC1CB3">
              <w:t>DID-PM-MEAS-MEASP</w:t>
            </w:r>
          </w:p>
        </w:tc>
        <w:tc>
          <w:tcPr>
            <w:tcW w:w="708" w:type="dxa"/>
            <w:tcBorders>
              <w:bottom w:val="nil"/>
            </w:tcBorders>
          </w:tcPr>
          <w:p w14:paraId="08233AA9" w14:textId="77777777" w:rsidR="00D043B0" w:rsidRPr="00EC1CB3" w:rsidRDefault="00D043B0" w:rsidP="00D043B0">
            <w:pPr>
              <w:pStyle w:val="Table8ptText-ASDEFCON"/>
              <w:jc w:val="center"/>
            </w:pPr>
            <w:r>
              <w:t>20</w:t>
            </w:r>
          </w:p>
        </w:tc>
        <w:tc>
          <w:tcPr>
            <w:tcW w:w="851" w:type="dxa"/>
            <w:tcBorders>
              <w:bottom w:val="nil"/>
            </w:tcBorders>
          </w:tcPr>
          <w:p w14:paraId="4A8E2203" w14:textId="77777777" w:rsidR="00D043B0" w:rsidRPr="00EC1CB3" w:rsidRDefault="00D043B0" w:rsidP="00D043B0">
            <w:pPr>
              <w:pStyle w:val="Table8ptText-ASDEFCON"/>
              <w:jc w:val="center"/>
            </w:pPr>
            <w:r w:rsidRPr="00EC1CB3">
              <w:t>Approval</w:t>
            </w:r>
          </w:p>
        </w:tc>
        <w:tc>
          <w:tcPr>
            <w:tcW w:w="1134" w:type="dxa"/>
            <w:tcBorders>
              <w:bottom w:val="nil"/>
            </w:tcBorders>
          </w:tcPr>
          <w:p w14:paraId="49BBA4E8" w14:textId="7B01F519" w:rsidR="00D043B0" w:rsidRPr="00EC1CB3" w:rsidRDefault="00D043B0" w:rsidP="00D043B0">
            <w:pPr>
              <w:pStyle w:val="Table8ptText-ASDEFCON"/>
              <w:jc w:val="center"/>
            </w:pPr>
            <w:r>
              <w:t>12</w:t>
            </w:r>
            <w:r w:rsidRPr="00EC1CB3">
              <w:t>M</w:t>
            </w:r>
          </w:p>
        </w:tc>
        <w:tc>
          <w:tcPr>
            <w:tcW w:w="2551" w:type="dxa"/>
            <w:tcBorders>
              <w:bottom w:val="nil"/>
            </w:tcBorders>
          </w:tcPr>
          <w:p w14:paraId="3EB22DA0" w14:textId="77777777" w:rsidR="00D043B0" w:rsidRPr="00397FA2" w:rsidRDefault="00D043B0" w:rsidP="00D043B0">
            <w:pPr>
              <w:pStyle w:val="Table8ptText-ASDEFCON"/>
            </w:pPr>
            <w:r w:rsidRPr="00397FA2">
              <w:t>The Maintenance requirement applies to the main body of the Measurement Plan only.</w:t>
            </w:r>
          </w:p>
        </w:tc>
      </w:tr>
      <w:tr w:rsidR="00A60698" w:rsidRPr="00EC1CB3" w14:paraId="75139E09" w14:textId="77777777" w:rsidTr="004275EA">
        <w:tc>
          <w:tcPr>
            <w:tcW w:w="736" w:type="dxa"/>
            <w:tcBorders>
              <w:top w:val="nil"/>
            </w:tcBorders>
          </w:tcPr>
          <w:p w14:paraId="465EF8C6" w14:textId="77777777" w:rsidR="00D043B0" w:rsidRPr="00EC1CB3" w:rsidRDefault="00D043B0" w:rsidP="00D043B0">
            <w:pPr>
              <w:pStyle w:val="Table8ptText-ASDEFCON"/>
              <w:jc w:val="left"/>
            </w:pPr>
          </w:p>
        </w:tc>
        <w:tc>
          <w:tcPr>
            <w:tcW w:w="1671" w:type="dxa"/>
            <w:tcBorders>
              <w:top w:val="nil"/>
            </w:tcBorders>
          </w:tcPr>
          <w:p w14:paraId="447AA20A" w14:textId="77777777" w:rsidR="00D043B0" w:rsidRPr="00EC1CB3" w:rsidRDefault="00D043B0" w:rsidP="00D043B0">
            <w:pPr>
              <w:pStyle w:val="Table8ptText-ASDEFCON"/>
              <w:jc w:val="left"/>
            </w:pPr>
          </w:p>
        </w:tc>
        <w:tc>
          <w:tcPr>
            <w:tcW w:w="734" w:type="dxa"/>
            <w:tcBorders>
              <w:top w:val="nil"/>
            </w:tcBorders>
          </w:tcPr>
          <w:p w14:paraId="2FA738DE" w14:textId="77777777" w:rsidR="00D043B0" w:rsidRPr="00EC1CB3" w:rsidRDefault="00D043B0" w:rsidP="00D043B0">
            <w:pPr>
              <w:pStyle w:val="Table8ptText-ASDEFCON"/>
              <w:jc w:val="center"/>
            </w:pPr>
          </w:p>
        </w:tc>
        <w:tc>
          <w:tcPr>
            <w:tcW w:w="318" w:type="dxa"/>
            <w:tcBorders>
              <w:top w:val="nil"/>
            </w:tcBorders>
          </w:tcPr>
          <w:p w14:paraId="3D3D7151" w14:textId="77777777" w:rsidR="00D043B0" w:rsidRPr="00EC1CB3" w:rsidRDefault="00D043B0" w:rsidP="00D043B0">
            <w:pPr>
              <w:pStyle w:val="Table8ptText-ASDEFCON"/>
              <w:jc w:val="center"/>
            </w:pPr>
            <w:r w:rsidRPr="00EC1CB3">
              <w:t>b</w:t>
            </w:r>
          </w:p>
        </w:tc>
        <w:tc>
          <w:tcPr>
            <w:tcW w:w="931" w:type="dxa"/>
            <w:tcBorders>
              <w:top w:val="nil"/>
            </w:tcBorders>
          </w:tcPr>
          <w:p w14:paraId="79311401" w14:textId="77777777" w:rsidR="00D043B0" w:rsidRPr="00EC1CB3" w:rsidRDefault="00D043B0" w:rsidP="00D043B0">
            <w:pPr>
              <w:pStyle w:val="Table8ptText-ASDEFCON"/>
              <w:jc w:val="center"/>
            </w:pPr>
            <w:r w:rsidRPr="00EC1CB3">
              <w:t>Update</w:t>
            </w:r>
          </w:p>
        </w:tc>
        <w:tc>
          <w:tcPr>
            <w:tcW w:w="1134" w:type="dxa"/>
            <w:tcBorders>
              <w:top w:val="nil"/>
            </w:tcBorders>
          </w:tcPr>
          <w:p w14:paraId="6AD9538F" w14:textId="19EDCC98" w:rsidR="00D043B0" w:rsidRPr="00EC1CB3" w:rsidRDefault="00D043B0" w:rsidP="00ED512A">
            <w:pPr>
              <w:pStyle w:val="Table8ptText-ASDEFCON"/>
              <w:jc w:val="center"/>
            </w:pPr>
            <w:r>
              <w:t>MSR</w:t>
            </w:r>
            <w:r w:rsidRPr="00EC1CB3">
              <w:t>+20</w:t>
            </w:r>
            <w:r>
              <w:br/>
            </w:r>
            <w:r w:rsidR="00CE77B9">
              <w:t xml:space="preserve"> </w:t>
            </w:r>
            <w:r>
              <w:t>(see note)</w:t>
            </w:r>
          </w:p>
        </w:tc>
        <w:tc>
          <w:tcPr>
            <w:tcW w:w="709" w:type="dxa"/>
            <w:tcBorders>
              <w:top w:val="nil"/>
            </w:tcBorders>
          </w:tcPr>
          <w:p w14:paraId="2E67960D" w14:textId="51179655" w:rsidR="00D043B0" w:rsidRPr="00EC1CB3" w:rsidRDefault="00D043B0" w:rsidP="00D043B0">
            <w:pPr>
              <w:pStyle w:val="Table8ptText-ASDEFCON"/>
              <w:jc w:val="center"/>
            </w:pPr>
            <w:r w:rsidRPr="00EC1CB3">
              <w:t>DMS</w:t>
            </w:r>
          </w:p>
        </w:tc>
        <w:tc>
          <w:tcPr>
            <w:tcW w:w="850" w:type="dxa"/>
            <w:tcBorders>
              <w:top w:val="nil"/>
            </w:tcBorders>
          </w:tcPr>
          <w:p w14:paraId="56F4495D" w14:textId="77777777" w:rsidR="00D043B0" w:rsidRPr="00EC1CB3" w:rsidRDefault="00D043B0" w:rsidP="00D043B0">
            <w:pPr>
              <w:pStyle w:val="Table8ptText-ASDEFCON"/>
              <w:jc w:val="center"/>
            </w:pPr>
            <w:r w:rsidRPr="00EC1CB3">
              <w:t>CR</w:t>
            </w:r>
          </w:p>
        </w:tc>
        <w:tc>
          <w:tcPr>
            <w:tcW w:w="1418" w:type="dxa"/>
            <w:tcBorders>
              <w:top w:val="nil"/>
            </w:tcBorders>
          </w:tcPr>
          <w:p w14:paraId="74AF4A0D" w14:textId="77777777" w:rsidR="00D043B0" w:rsidRPr="00EC1CB3" w:rsidRDefault="00D043B0" w:rsidP="00D043B0">
            <w:pPr>
              <w:pStyle w:val="Table8ptText-ASDEFCON"/>
              <w:jc w:val="center"/>
            </w:pPr>
          </w:p>
        </w:tc>
        <w:tc>
          <w:tcPr>
            <w:tcW w:w="708" w:type="dxa"/>
            <w:tcBorders>
              <w:top w:val="nil"/>
            </w:tcBorders>
          </w:tcPr>
          <w:p w14:paraId="03B8C9B1" w14:textId="77777777" w:rsidR="00D043B0" w:rsidRPr="00EC1CB3" w:rsidRDefault="00D043B0" w:rsidP="00D043B0">
            <w:pPr>
              <w:pStyle w:val="Table8ptText-ASDEFCON"/>
              <w:jc w:val="center"/>
            </w:pPr>
            <w:r w:rsidRPr="00EC1CB3">
              <w:t>20</w:t>
            </w:r>
          </w:p>
        </w:tc>
        <w:tc>
          <w:tcPr>
            <w:tcW w:w="851" w:type="dxa"/>
            <w:tcBorders>
              <w:top w:val="nil"/>
            </w:tcBorders>
          </w:tcPr>
          <w:p w14:paraId="631E2D3E" w14:textId="77777777" w:rsidR="00D043B0" w:rsidRPr="00EC1CB3" w:rsidRDefault="00D043B0" w:rsidP="00D043B0">
            <w:pPr>
              <w:pStyle w:val="Table8ptText-ASDEFCON"/>
              <w:jc w:val="center"/>
            </w:pPr>
            <w:r w:rsidRPr="00EC1CB3">
              <w:t>Approval</w:t>
            </w:r>
          </w:p>
        </w:tc>
        <w:tc>
          <w:tcPr>
            <w:tcW w:w="1134" w:type="dxa"/>
            <w:tcBorders>
              <w:top w:val="nil"/>
            </w:tcBorders>
          </w:tcPr>
          <w:p w14:paraId="17BA883B" w14:textId="77777777" w:rsidR="00D043B0" w:rsidRPr="00EC1CB3" w:rsidRDefault="00D043B0" w:rsidP="00D043B0">
            <w:pPr>
              <w:pStyle w:val="Table8ptText-ASDEFCON"/>
              <w:jc w:val="center"/>
            </w:pPr>
            <w:r w:rsidRPr="00EC1CB3">
              <w:t>NA</w:t>
            </w:r>
          </w:p>
        </w:tc>
        <w:tc>
          <w:tcPr>
            <w:tcW w:w="2551" w:type="dxa"/>
            <w:tcBorders>
              <w:top w:val="nil"/>
            </w:tcBorders>
          </w:tcPr>
          <w:p w14:paraId="6A08F7B4" w14:textId="77777777" w:rsidR="00D043B0" w:rsidRPr="00397FA2" w:rsidRDefault="00D043B0" w:rsidP="00D043B0">
            <w:pPr>
              <w:pStyle w:val="Table8ptText-ASDEFCON"/>
            </w:pPr>
            <w:r w:rsidRPr="00397FA2">
              <w:t>The MSRs to which this update requirement applies are defined in the respective MSR Checklists attached at Annex D to the SOW.</w:t>
            </w:r>
          </w:p>
        </w:tc>
      </w:tr>
      <w:tr w:rsidR="00A60698" w:rsidRPr="00EC1CB3" w14:paraId="5A3FF05B" w14:textId="77777777" w:rsidTr="004275EA">
        <w:tc>
          <w:tcPr>
            <w:tcW w:w="736" w:type="dxa"/>
          </w:tcPr>
          <w:p w14:paraId="0CA2C3D2" w14:textId="77777777" w:rsidR="00D043B0" w:rsidRPr="00EC1CB3" w:rsidRDefault="00D043B0" w:rsidP="00D043B0">
            <w:pPr>
              <w:pStyle w:val="Table8ptText-ASDEFCON"/>
              <w:jc w:val="left"/>
            </w:pPr>
            <w:r w:rsidRPr="00EC1CB3">
              <w:t>MGT-210</w:t>
            </w:r>
          </w:p>
        </w:tc>
        <w:tc>
          <w:tcPr>
            <w:tcW w:w="1671" w:type="dxa"/>
          </w:tcPr>
          <w:p w14:paraId="5B3F0F34" w14:textId="77777777" w:rsidR="00D043B0" w:rsidRPr="00EC1CB3" w:rsidRDefault="00D043B0" w:rsidP="00D043B0">
            <w:pPr>
              <w:pStyle w:val="Table8ptText-ASDEFCON"/>
              <w:jc w:val="left"/>
            </w:pPr>
            <w:r w:rsidRPr="00EC1CB3">
              <w:t>Measurement Data</w:t>
            </w:r>
          </w:p>
        </w:tc>
        <w:tc>
          <w:tcPr>
            <w:tcW w:w="734" w:type="dxa"/>
          </w:tcPr>
          <w:p w14:paraId="1D371569" w14:textId="77777777" w:rsidR="00D043B0" w:rsidRPr="00EC1CB3" w:rsidRDefault="00D043B0" w:rsidP="00D043B0">
            <w:pPr>
              <w:pStyle w:val="Table8ptText-ASDEFCON"/>
              <w:jc w:val="center"/>
            </w:pPr>
            <w:r>
              <w:t>3.2.6</w:t>
            </w:r>
          </w:p>
        </w:tc>
        <w:tc>
          <w:tcPr>
            <w:tcW w:w="318" w:type="dxa"/>
          </w:tcPr>
          <w:p w14:paraId="653D169D" w14:textId="77777777" w:rsidR="00D043B0" w:rsidRPr="00EC1CB3" w:rsidRDefault="00D043B0" w:rsidP="00D043B0">
            <w:pPr>
              <w:pStyle w:val="Table8ptText-ASDEFCON"/>
              <w:jc w:val="center"/>
            </w:pPr>
          </w:p>
        </w:tc>
        <w:tc>
          <w:tcPr>
            <w:tcW w:w="931" w:type="dxa"/>
          </w:tcPr>
          <w:p w14:paraId="73996B16" w14:textId="77777777" w:rsidR="00D043B0" w:rsidRPr="00EC1CB3" w:rsidRDefault="00D043B0" w:rsidP="00D043B0">
            <w:pPr>
              <w:pStyle w:val="Table8ptText-ASDEFCON"/>
              <w:jc w:val="center"/>
            </w:pPr>
          </w:p>
        </w:tc>
        <w:tc>
          <w:tcPr>
            <w:tcW w:w="1134" w:type="dxa"/>
          </w:tcPr>
          <w:p w14:paraId="5FAE13F7" w14:textId="77777777" w:rsidR="00D043B0" w:rsidRPr="00EC1CB3" w:rsidRDefault="00D043B0" w:rsidP="00D043B0">
            <w:pPr>
              <w:pStyle w:val="Table8ptText-ASDEFCON"/>
              <w:jc w:val="center"/>
            </w:pPr>
            <w:r w:rsidRPr="00EC1CB3">
              <w:t>As per Approved Measurement Plan</w:t>
            </w:r>
          </w:p>
        </w:tc>
        <w:tc>
          <w:tcPr>
            <w:tcW w:w="709" w:type="dxa"/>
          </w:tcPr>
          <w:p w14:paraId="3440D701" w14:textId="557E28A8" w:rsidR="00D043B0" w:rsidRPr="00EC1CB3" w:rsidRDefault="00D043B0" w:rsidP="00ED512A">
            <w:pPr>
              <w:pStyle w:val="Table8ptText-ASDEFCON"/>
              <w:jc w:val="center"/>
            </w:pPr>
            <w:r w:rsidRPr="00EC1CB3">
              <w:t>As per Approved Measurement Plan</w:t>
            </w:r>
          </w:p>
        </w:tc>
        <w:tc>
          <w:tcPr>
            <w:tcW w:w="850" w:type="dxa"/>
          </w:tcPr>
          <w:p w14:paraId="368506E6" w14:textId="77777777" w:rsidR="00D043B0" w:rsidRPr="00EC1CB3" w:rsidRDefault="00D043B0" w:rsidP="00D043B0">
            <w:pPr>
              <w:pStyle w:val="Table8ptText-ASDEFCON"/>
              <w:jc w:val="center"/>
            </w:pPr>
            <w:r w:rsidRPr="00EC1CB3">
              <w:t>CR</w:t>
            </w:r>
          </w:p>
        </w:tc>
        <w:tc>
          <w:tcPr>
            <w:tcW w:w="1418" w:type="dxa"/>
          </w:tcPr>
          <w:p w14:paraId="28666E9D" w14:textId="77777777" w:rsidR="00D043B0" w:rsidRPr="00EC1CB3" w:rsidRDefault="00D043B0" w:rsidP="00D043B0">
            <w:pPr>
              <w:pStyle w:val="Table8ptText-ASDEFCON"/>
              <w:jc w:val="center"/>
            </w:pPr>
            <w:r w:rsidRPr="00EC1CB3">
              <w:t>As per Approved Measurement Plan</w:t>
            </w:r>
          </w:p>
        </w:tc>
        <w:tc>
          <w:tcPr>
            <w:tcW w:w="708" w:type="dxa"/>
          </w:tcPr>
          <w:p w14:paraId="7CAE3454" w14:textId="77777777" w:rsidR="00D043B0" w:rsidRPr="00EC1CB3" w:rsidRDefault="00D043B0" w:rsidP="00D043B0">
            <w:pPr>
              <w:pStyle w:val="Table8ptText-ASDEFCON"/>
              <w:jc w:val="center"/>
            </w:pPr>
            <w:r w:rsidRPr="00EC1CB3">
              <w:t>20</w:t>
            </w:r>
          </w:p>
        </w:tc>
        <w:tc>
          <w:tcPr>
            <w:tcW w:w="851" w:type="dxa"/>
          </w:tcPr>
          <w:p w14:paraId="421A7CAB" w14:textId="77777777" w:rsidR="00D043B0" w:rsidRPr="00EC1CB3" w:rsidRDefault="00D043B0" w:rsidP="00D043B0">
            <w:pPr>
              <w:pStyle w:val="Table8ptText-ASDEFCON"/>
              <w:jc w:val="center"/>
            </w:pPr>
            <w:r w:rsidRPr="00EC1CB3">
              <w:t>Review</w:t>
            </w:r>
          </w:p>
        </w:tc>
        <w:tc>
          <w:tcPr>
            <w:tcW w:w="1134" w:type="dxa"/>
          </w:tcPr>
          <w:p w14:paraId="0D2D733B" w14:textId="77777777" w:rsidR="00D043B0" w:rsidRPr="00EC1CB3" w:rsidRDefault="00D043B0" w:rsidP="00D043B0">
            <w:pPr>
              <w:pStyle w:val="Table8ptText-ASDEFCON"/>
              <w:jc w:val="center"/>
            </w:pPr>
            <w:r w:rsidRPr="00EC1CB3">
              <w:t>NA</w:t>
            </w:r>
          </w:p>
        </w:tc>
        <w:tc>
          <w:tcPr>
            <w:tcW w:w="2551" w:type="dxa"/>
          </w:tcPr>
          <w:p w14:paraId="23AA605F" w14:textId="77777777" w:rsidR="00D043B0" w:rsidRPr="00397FA2" w:rsidRDefault="00D043B0" w:rsidP="00D043B0">
            <w:pPr>
              <w:pStyle w:val="Table8ptText-ASDEFCON"/>
              <w:jc w:val="left"/>
            </w:pPr>
          </w:p>
        </w:tc>
      </w:tr>
      <w:tr w:rsidR="00A60698" w:rsidRPr="00EC1CB3" w14:paraId="519A546E" w14:textId="77777777" w:rsidTr="004275EA">
        <w:tc>
          <w:tcPr>
            <w:tcW w:w="736" w:type="dxa"/>
          </w:tcPr>
          <w:p w14:paraId="33DE01FC" w14:textId="7AC82B93" w:rsidR="00D043B0" w:rsidRPr="00EC1CB3" w:rsidRDefault="00D043B0" w:rsidP="00D043B0">
            <w:pPr>
              <w:pStyle w:val="Table8ptText-ASDEFCON"/>
              <w:jc w:val="left"/>
            </w:pPr>
            <w:r>
              <w:t>MGT-220</w:t>
            </w:r>
          </w:p>
        </w:tc>
        <w:tc>
          <w:tcPr>
            <w:tcW w:w="1671" w:type="dxa"/>
          </w:tcPr>
          <w:p w14:paraId="66FEDDD6" w14:textId="42448A4C" w:rsidR="00D043B0" w:rsidRPr="00EC1CB3" w:rsidRDefault="00D043B0" w:rsidP="00D043B0">
            <w:pPr>
              <w:pStyle w:val="Table8ptText-ASDEFCON"/>
              <w:jc w:val="left"/>
            </w:pPr>
            <w:r w:rsidRPr="00EC1CB3">
              <w:t>Process Improvement Plan</w:t>
            </w:r>
          </w:p>
        </w:tc>
        <w:tc>
          <w:tcPr>
            <w:tcW w:w="734" w:type="dxa"/>
          </w:tcPr>
          <w:p w14:paraId="5A914AE9" w14:textId="5A7A6092" w:rsidR="00D043B0" w:rsidRDefault="00D043B0" w:rsidP="00D043B0">
            <w:pPr>
              <w:pStyle w:val="Table8ptText-ASDEFCON"/>
              <w:jc w:val="center"/>
            </w:pPr>
            <w:r>
              <w:t>3.2.7</w:t>
            </w:r>
          </w:p>
        </w:tc>
        <w:tc>
          <w:tcPr>
            <w:tcW w:w="318" w:type="dxa"/>
          </w:tcPr>
          <w:p w14:paraId="12F3A344" w14:textId="23D7AE83" w:rsidR="00D043B0" w:rsidRPr="00EC1CB3" w:rsidRDefault="00D043B0" w:rsidP="00D043B0">
            <w:pPr>
              <w:pStyle w:val="Table8ptText-ASDEFCON"/>
              <w:jc w:val="center"/>
            </w:pPr>
            <w:r w:rsidRPr="00EC1CB3">
              <w:t>a</w:t>
            </w:r>
          </w:p>
        </w:tc>
        <w:tc>
          <w:tcPr>
            <w:tcW w:w="931" w:type="dxa"/>
          </w:tcPr>
          <w:p w14:paraId="27CB1A48" w14:textId="244E9987" w:rsidR="00D043B0" w:rsidRPr="00EC1CB3" w:rsidRDefault="00D043B0" w:rsidP="00D043B0">
            <w:pPr>
              <w:pStyle w:val="Table8ptText-ASDEFCON"/>
              <w:jc w:val="center"/>
            </w:pPr>
            <w:r w:rsidRPr="00EC1CB3">
              <w:t>Final</w:t>
            </w:r>
          </w:p>
        </w:tc>
        <w:tc>
          <w:tcPr>
            <w:tcW w:w="1134" w:type="dxa"/>
          </w:tcPr>
          <w:p w14:paraId="35BC06F0" w14:textId="7664A3E2" w:rsidR="00D043B0" w:rsidRPr="00EC1CB3" w:rsidRDefault="00D043B0" w:rsidP="00D043B0">
            <w:pPr>
              <w:pStyle w:val="Table8ptText-ASDEFCON"/>
              <w:jc w:val="center"/>
            </w:pPr>
            <w:r w:rsidRPr="00EC1CB3">
              <w:t>ED</w:t>
            </w:r>
            <w:r>
              <w:t>+40</w:t>
            </w:r>
          </w:p>
        </w:tc>
        <w:tc>
          <w:tcPr>
            <w:tcW w:w="709" w:type="dxa"/>
          </w:tcPr>
          <w:p w14:paraId="0962E34F" w14:textId="10EF0A3B" w:rsidR="00D043B0" w:rsidRPr="00EC1CB3" w:rsidRDefault="00D043B0" w:rsidP="00D043B0">
            <w:pPr>
              <w:pStyle w:val="Table8ptText-ASDEFCON"/>
              <w:jc w:val="center"/>
            </w:pPr>
            <w:r w:rsidRPr="00EC1CB3">
              <w:t>DMS</w:t>
            </w:r>
          </w:p>
        </w:tc>
        <w:tc>
          <w:tcPr>
            <w:tcW w:w="850" w:type="dxa"/>
          </w:tcPr>
          <w:p w14:paraId="31B6F111" w14:textId="4FE6B237" w:rsidR="00D043B0" w:rsidRPr="00EC1CB3" w:rsidRDefault="00D043B0" w:rsidP="00D043B0">
            <w:pPr>
              <w:pStyle w:val="Table8ptText-ASDEFCON"/>
              <w:jc w:val="center"/>
            </w:pPr>
            <w:r w:rsidRPr="00EC1CB3">
              <w:t>CR</w:t>
            </w:r>
          </w:p>
        </w:tc>
        <w:tc>
          <w:tcPr>
            <w:tcW w:w="1418" w:type="dxa"/>
          </w:tcPr>
          <w:p w14:paraId="524AE8D3" w14:textId="604FCC88" w:rsidR="00D043B0" w:rsidRPr="00EC1CB3" w:rsidRDefault="00D043B0" w:rsidP="00D043B0">
            <w:pPr>
              <w:pStyle w:val="Table8ptText-ASDEFCON"/>
              <w:jc w:val="center"/>
            </w:pPr>
            <w:r w:rsidRPr="00EC1CB3">
              <w:t>DID-PM-MGT-PIP</w:t>
            </w:r>
          </w:p>
        </w:tc>
        <w:tc>
          <w:tcPr>
            <w:tcW w:w="708" w:type="dxa"/>
          </w:tcPr>
          <w:p w14:paraId="1ED2C3B7" w14:textId="70667477" w:rsidR="00D043B0" w:rsidRPr="00EC1CB3" w:rsidRDefault="00D043B0" w:rsidP="00D043B0">
            <w:pPr>
              <w:pStyle w:val="Table8ptText-ASDEFCON"/>
              <w:jc w:val="center"/>
            </w:pPr>
            <w:r w:rsidRPr="00EC1CB3">
              <w:t>20</w:t>
            </w:r>
          </w:p>
        </w:tc>
        <w:tc>
          <w:tcPr>
            <w:tcW w:w="851" w:type="dxa"/>
          </w:tcPr>
          <w:p w14:paraId="16AB0DE3" w14:textId="258EEB20" w:rsidR="00D043B0" w:rsidRPr="00EC1CB3" w:rsidRDefault="00D043B0" w:rsidP="00D043B0">
            <w:pPr>
              <w:pStyle w:val="Table8ptText-ASDEFCON"/>
              <w:jc w:val="center"/>
            </w:pPr>
            <w:r w:rsidRPr="00EC1CB3">
              <w:t>Approval</w:t>
            </w:r>
          </w:p>
        </w:tc>
        <w:tc>
          <w:tcPr>
            <w:tcW w:w="1134" w:type="dxa"/>
          </w:tcPr>
          <w:p w14:paraId="3B407F1A" w14:textId="1524C921" w:rsidR="00D043B0" w:rsidRPr="00EC1CB3" w:rsidRDefault="00D043B0" w:rsidP="00D043B0">
            <w:pPr>
              <w:pStyle w:val="Table8ptText-ASDEFCON"/>
              <w:jc w:val="center"/>
            </w:pPr>
            <w:r>
              <w:t>12</w:t>
            </w:r>
            <w:r w:rsidRPr="00EC1CB3">
              <w:t>M</w:t>
            </w:r>
          </w:p>
        </w:tc>
        <w:tc>
          <w:tcPr>
            <w:tcW w:w="2551" w:type="dxa"/>
          </w:tcPr>
          <w:p w14:paraId="3458E6C8" w14:textId="77777777" w:rsidR="00D043B0" w:rsidRPr="00397FA2" w:rsidRDefault="00D043B0" w:rsidP="00D043B0">
            <w:pPr>
              <w:pStyle w:val="Table8ptText-ASDEFCON"/>
              <w:jc w:val="left"/>
            </w:pPr>
          </w:p>
        </w:tc>
      </w:tr>
      <w:tr w:rsidR="00A60698" w:rsidRPr="00EC1CB3" w14:paraId="1A01D259" w14:textId="77777777" w:rsidTr="004275EA">
        <w:tc>
          <w:tcPr>
            <w:tcW w:w="736" w:type="dxa"/>
            <w:tcBorders>
              <w:bottom w:val="nil"/>
            </w:tcBorders>
          </w:tcPr>
          <w:p w14:paraId="61F4B6B6" w14:textId="77777777" w:rsidR="00D043B0" w:rsidRPr="00EC1CB3" w:rsidRDefault="00D043B0" w:rsidP="00D043B0">
            <w:pPr>
              <w:pStyle w:val="Table8ptText-ASDEFCON"/>
              <w:jc w:val="left"/>
            </w:pPr>
            <w:r w:rsidRPr="00EC1CB3">
              <w:t>MGT-300</w:t>
            </w:r>
          </w:p>
        </w:tc>
        <w:tc>
          <w:tcPr>
            <w:tcW w:w="1671" w:type="dxa"/>
            <w:tcBorders>
              <w:bottom w:val="nil"/>
            </w:tcBorders>
          </w:tcPr>
          <w:p w14:paraId="0412544A" w14:textId="77777777" w:rsidR="00D043B0" w:rsidRPr="00EC1CB3" w:rsidRDefault="00D043B0" w:rsidP="00D043B0">
            <w:pPr>
              <w:pStyle w:val="Table8ptText-ASDEFCON"/>
              <w:jc w:val="left"/>
            </w:pPr>
            <w:r w:rsidRPr="00EC1CB3">
              <w:t>Contract Status Report</w:t>
            </w:r>
          </w:p>
        </w:tc>
        <w:tc>
          <w:tcPr>
            <w:tcW w:w="734" w:type="dxa"/>
            <w:tcBorders>
              <w:bottom w:val="nil"/>
            </w:tcBorders>
          </w:tcPr>
          <w:p w14:paraId="4E384B23" w14:textId="77777777" w:rsidR="00D043B0" w:rsidRDefault="00D043B0" w:rsidP="00D043B0">
            <w:pPr>
              <w:pStyle w:val="Table8ptText-ASDEFCON"/>
              <w:jc w:val="center"/>
            </w:pPr>
            <w:r>
              <w:t>3.3.1</w:t>
            </w:r>
          </w:p>
          <w:p w14:paraId="60A756A7" w14:textId="77777777" w:rsidR="00D043B0" w:rsidRDefault="00D043B0" w:rsidP="00D043B0">
            <w:pPr>
              <w:pStyle w:val="Table8ptText-ASDEFCON"/>
              <w:jc w:val="center"/>
            </w:pPr>
            <w:r>
              <w:t>3.5.4</w:t>
            </w:r>
          </w:p>
          <w:p w14:paraId="1E90679E" w14:textId="77777777" w:rsidR="00D043B0" w:rsidRDefault="00D043B0" w:rsidP="00D043B0">
            <w:pPr>
              <w:pStyle w:val="Table8ptText-ASDEFCON"/>
              <w:jc w:val="center"/>
            </w:pPr>
            <w:r>
              <w:t>3.6.3</w:t>
            </w:r>
          </w:p>
          <w:p w14:paraId="4070D7F5" w14:textId="77777777" w:rsidR="00D043B0" w:rsidRDefault="00D043B0" w:rsidP="00D043B0">
            <w:pPr>
              <w:pStyle w:val="Table8ptText-ASDEFCON"/>
              <w:jc w:val="center"/>
            </w:pPr>
            <w:r>
              <w:t>3.7.4</w:t>
            </w:r>
          </w:p>
          <w:p w14:paraId="0EB435D0" w14:textId="3D683A9F" w:rsidR="00D043B0" w:rsidRDefault="00D043B0" w:rsidP="00D043B0">
            <w:pPr>
              <w:pStyle w:val="Table8ptText-ASDEFCON"/>
              <w:jc w:val="center"/>
            </w:pPr>
            <w:r>
              <w:t>3.9.1</w:t>
            </w:r>
          </w:p>
          <w:p w14:paraId="32812AAE" w14:textId="2C0CEC6E" w:rsidR="00D043B0" w:rsidRDefault="00D043B0" w:rsidP="00D043B0">
            <w:pPr>
              <w:pStyle w:val="Table8ptText-ASDEFCON"/>
              <w:jc w:val="center"/>
            </w:pPr>
            <w:r>
              <w:t>3.13.4</w:t>
            </w:r>
          </w:p>
          <w:p w14:paraId="1662D334" w14:textId="629DC0A6" w:rsidR="00D043B0" w:rsidRDefault="00D043B0" w:rsidP="00D043B0">
            <w:pPr>
              <w:pStyle w:val="Table8ptText-ASDEFCON"/>
              <w:jc w:val="center"/>
            </w:pPr>
            <w:r>
              <w:t>3.14</w:t>
            </w:r>
          </w:p>
          <w:p w14:paraId="36FF24B1" w14:textId="58F486CE" w:rsidR="00D043B0" w:rsidRDefault="00D043B0" w:rsidP="00D043B0">
            <w:pPr>
              <w:pStyle w:val="Table8ptText-ASDEFCON"/>
              <w:jc w:val="center"/>
            </w:pPr>
            <w:r>
              <w:t>3.17</w:t>
            </w:r>
          </w:p>
          <w:p w14:paraId="229D785C" w14:textId="77777777" w:rsidR="00D043B0" w:rsidRDefault="00D043B0" w:rsidP="00D043B0">
            <w:pPr>
              <w:pStyle w:val="Table8ptText-ASDEFCON"/>
              <w:jc w:val="center"/>
            </w:pPr>
            <w:r>
              <w:t>10.1</w:t>
            </w:r>
          </w:p>
          <w:p w14:paraId="7A948C5C" w14:textId="77777777" w:rsidR="00D043B0" w:rsidRDefault="00D043B0" w:rsidP="00D043B0">
            <w:pPr>
              <w:pStyle w:val="Table8ptText-ASDEFCON"/>
              <w:jc w:val="center"/>
            </w:pPr>
            <w:r>
              <w:t>10.3</w:t>
            </w:r>
          </w:p>
          <w:p w14:paraId="25819178" w14:textId="77777777" w:rsidR="00D043B0" w:rsidRDefault="00D043B0" w:rsidP="00D043B0">
            <w:pPr>
              <w:pStyle w:val="Table8ptText-ASDEFCON"/>
              <w:jc w:val="center"/>
            </w:pPr>
            <w:r>
              <w:t>10.4</w:t>
            </w:r>
          </w:p>
          <w:p w14:paraId="684D2896" w14:textId="4334CFCC" w:rsidR="00D043B0" w:rsidRPr="00EC1CB3" w:rsidRDefault="00D043B0" w:rsidP="00D043B0">
            <w:pPr>
              <w:pStyle w:val="Table8ptText-ASDEFCON"/>
              <w:jc w:val="center"/>
            </w:pPr>
            <w:r>
              <w:t>10.6</w:t>
            </w:r>
          </w:p>
        </w:tc>
        <w:tc>
          <w:tcPr>
            <w:tcW w:w="318" w:type="dxa"/>
            <w:tcBorders>
              <w:bottom w:val="nil"/>
            </w:tcBorders>
          </w:tcPr>
          <w:p w14:paraId="731AF342" w14:textId="77777777" w:rsidR="00D043B0" w:rsidRPr="00EC1CB3" w:rsidRDefault="00D043B0" w:rsidP="00D043B0">
            <w:pPr>
              <w:pStyle w:val="Table8ptText-ASDEFCON"/>
              <w:jc w:val="center"/>
            </w:pPr>
            <w:r w:rsidRPr="00EC1CB3">
              <w:t>a</w:t>
            </w:r>
          </w:p>
        </w:tc>
        <w:tc>
          <w:tcPr>
            <w:tcW w:w="931" w:type="dxa"/>
            <w:tcBorders>
              <w:bottom w:val="nil"/>
            </w:tcBorders>
          </w:tcPr>
          <w:p w14:paraId="6BF312FA" w14:textId="2A201E2D" w:rsidR="00D043B0" w:rsidRPr="00EC1CB3" w:rsidRDefault="00D043B0" w:rsidP="00D043B0">
            <w:pPr>
              <w:pStyle w:val="Table8ptText-ASDEFCON"/>
              <w:jc w:val="center"/>
            </w:pPr>
            <w:r>
              <w:t>Final</w:t>
            </w:r>
          </w:p>
        </w:tc>
        <w:tc>
          <w:tcPr>
            <w:tcW w:w="1134" w:type="dxa"/>
            <w:tcBorders>
              <w:bottom w:val="nil"/>
            </w:tcBorders>
          </w:tcPr>
          <w:p w14:paraId="672BDF27" w14:textId="038D2D6D" w:rsidR="00D043B0" w:rsidRPr="00EC1CB3" w:rsidRDefault="00D043B0" w:rsidP="00D043B0">
            <w:pPr>
              <w:pStyle w:val="Table8ptText-ASDEFCON"/>
              <w:jc w:val="center"/>
            </w:pPr>
            <w:r w:rsidRPr="00EC1CB3">
              <w:t>ED+40</w:t>
            </w:r>
          </w:p>
        </w:tc>
        <w:tc>
          <w:tcPr>
            <w:tcW w:w="709" w:type="dxa"/>
            <w:tcBorders>
              <w:bottom w:val="nil"/>
            </w:tcBorders>
          </w:tcPr>
          <w:p w14:paraId="191CCF62" w14:textId="77777777" w:rsidR="00D043B0" w:rsidRPr="00EC1CB3" w:rsidRDefault="00D043B0" w:rsidP="00D043B0">
            <w:pPr>
              <w:pStyle w:val="Table8ptText-ASDEFCON"/>
              <w:jc w:val="center"/>
            </w:pPr>
            <w:r w:rsidRPr="00EC1CB3">
              <w:t>DMS</w:t>
            </w:r>
          </w:p>
        </w:tc>
        <w:tc>
          <w:tcPr>
            <w:tcW w:w="850" w:type="dxa"/>
            <w:tcBorders>
              <w:bottom w:val="nil"/>
            </w:tcBorders>
          </w:tcPr>
          <w:p w14:paraId="014CB1E1" w14:textId="77777777" w:rsidR="00D043B0" w:rsidRPr="00EC1CB3" w:rsidRDefault="00D043B0" w:rsidP="00D043B0">
            <w:pPr>
              <w:pStyle w:val="Table8ptText-ASDEFCON"/>
              <w:jc w:val="center"/>
            </w:pPr>
            <w:r w:rsidRPr="00EC1CB3">
              <w:t>CR</w:t>
            </w:r>
          </w:p>
        </w:tc>
        <w:tc>
          <w:tcPr>
            <w:tcW w:w="1418" w:type="dxa"/>
            <w:tcBorders>
              <w:bottom w:val="nil"/>
            </w:tcBorders>
          </w:tcPr>
          <w:p w14:paraId="12BA9C04" w14:textId="63EA9FBA" w:rsidR="00D043B0" w:rsidRPr="00EC1CB3" w:rsidRDefault="00D043B0" w:rsidP="00ED512A">
            <w:pPr>
              <w:pStyle w:val="Table8ptText-ASDEFCON"/>
              <w:jc w:val="center"/>
            </w:pPr>
            <w:r w:rsidRPr="00EC1CB3">
              <w:t>DID-PM-STAT-CSR</w:t>
            </w:r>
          </w:p>
        </w:tc>
        <w:tc>
          <w:tcPr>
            <w:tcW w:w="708" w:type="dxa"/>
            <w:tcBorders>
              <w:bottom w:val="nil"/>
            </w:tcBorders>
          </w:tcPr>
          <w:p w14:paraId="1C0010C2" w14:textId="77777777" w:rsidR="00D043B0" w:rsidRPr="00EC1CB3" w:rsidRDefault="00D043B0" w:rsidP="00D043B0">
            <w:pPr>
              <w:pStyle w:val="Table8ptText-ASDEFCON"/>
              <w:jc w:val="center"/>
            </w:pPr>
            <w:r w:rsidRPr="00EC1CB3">
              <w:t>10</w:t>
            </w:r>
          </w:p>
        </w:tc>
        <w:tc>
          <w:tcPr>
            <w:tcW w:w="851" w:type="dxa"/>
            <w:tcBorders>
              <w:bottom w:val="nil"/>
            </w:tcBorders>
          </w:tcPr>
          <w:p w14:paraId="498FAB02" w14:textId="77777777" w:rsidR="00D043B0" w:rsidRPr="00EC1CB3" w:rsidRDefault="00D043B0" w:rsidP="00D043B0">
            <w:pPr>
              <w:pStyle w:val="Table8ptText-ASDEFCON"/>
              <w:jc w:val="center"/>
            </w:pPr>
            <w:r w:rsidRPr="00EC1CB3">
              <w:t>Review</w:t>
            </w:r>
          </w:p>
        </w:tc>
        <w:tc>
          <w:tcPr>
            <w:tcW w:w="1134" w:type="dxa"/>
            <w:tcBorders>
              <w:bottom w:val="nil"/>
            </w:tcBorders>
          </w:tcPr>
          <w:p w14:paraId="27A03EF9" w14:textId="77777777" w:rsidR="00D043B0" w:rsidRPr="00EC1CB3" w:rsidRDefault="00D043B0" w:rsidP="00D043B0">
            <w:pPr>
              <w:pStyle w:val="Table8ptText-ASDEFCON"/>
              <w:jc w:val="center"/>
            </w:pPr>
            <w:r w:rsidRPr="00EC1CB3">
              <w:t>NA</w:t>
            </w:r>
          </w:p>
        </w:tc>
        <w:tc>
          <w:tcPr>
            <w:tcW w:w="2551" w:type="dxa"/>
            <w:tcBorders>
              <w:bottom w:val="nil"/>
            </w:tcBorders>
          </w:tcPr>
          <w:p w14:paraId="499CA8BA" w14:textId="2F2A5269" w:rsidR="00D043B0" w:rsidRPr="00397FA2" w:rsidRDefault="00D043B0" w:rsidP="00D043B0">
            <w:pPr>
              <w:pStyle w:val="Table8ptText-ASDEFCON"/>
              <w:jc w:val="left"/>
            </w:pPr>
            <w:r w:rsidRPr="00397FA2">
              <w:t>An AIC Compliance Certificate in accordance with SOW clause 10.1 and Annex H to Attachment I is not required for this initial delivery.</w:t>
            </w:r>
          </w:p>
        </w:tc>
      </w:tr>
      <w:tr w:rsidR="00A60698" w:rsidRPr="00EC1CB3" w14:paraId="525FD2ED" w14:textId="77777777" w:rsidTr="004275EA">
        <w:tc>
          <w:tcPr>
            <w:tcW w:w="736" w:type="dxa"/>
            <w:tcBorders>
              <w:top w:val="nil"/>
              <w:bottom w:val="nil"/>
            </w:tcBorders>
          </w:tcPr>
          <w:p w14:paraId="52EF4D97" w14:textId="77777777" w:rsidR="00D043B0" w:rsidRPr="00EC1CB3" w:rsidRDefault="00D043B0" w:rsidP="00D043B0">
            <w:pPr>
              <w:pStyle w:val="Table8ptText-ASDEFCON"/>
              <w:jc w:val="left"/>
            </w:pPr>
          </w:p>
        </w:tc>
        <w:tc>
          <w:tcPr>
            <w:tcW w:w="1671" w:type="dxa"/>
            <w:tcBorders>
              <w:top w:val="nil"/>
              <w:bottom w:val="nil"/>
            </w:tcBorders>
          </w:tcPr>
          <w:p w14:paraId="4180689B" w14:textId="77777777" w:rsidR="00D043B0" w:rsidRPr="00EC1CB3" w:rsidRDefault="00D043B0" w:rsidP="00D043B0">
            <w:pPr>
              <w:pStyle w:val="Table8ptText-ASDEFCON"/>
              <w:jc w:val="left"/>
            </w:pPr>
          </w:p>
        </w:tc>
        <w:tc>
          <w:tcPr>
            <w:tcW w:w="734" w:type="dxa"/>
            <w:tcBorders>
              <w:top w:val="nil"/>
              <w:bottom w:val="nil"/>
            </w:tcBorders>
          </w:tcPr>
          <w:p w14:paraId="7639D879" w14:textId="77777777" w:rsidR="00D043B0" w:rsidRPr="00EC1CB3" w:rsidRDefault="00D043B0" w:rsidP="00D043B0">
            <w:pPr>
              <w:pStyle w:val="Table8ptText-ASDEFCON"/>
              <w:jc w:val="center"/>
            </w:pPr>
          </w:p>
        </w:tc>
        <w:tc>
          <w:tcPr>
            <w:tcW w:w="318" w:type="dxa"/>
            <w:tcBorders>
              <w:top w:val="nil"/>
              <w:bottom w:val="nil"/>
            </w:tcBorders>
          </w:tcPr>
          <w:p w14:paraId="243295D1"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43AA3024" w14:textId="77777777" w:rsidR="00D043B0" w:rsidRPr="00EC1CB3" w:rsidRDefault="00D043B0" w:rsidP="00D043B0">
            <w:pPr>
              <w:pStyle w:val="Table8ptText-ASDEFCON"/>
              <w:jc w:val="center"/>
            </w:pPr>
            <w:r w:rsidRPr="00EC1CB3">
              <w:t>Updates</w:t>
            </w:r>
          </w:p>
        </w:tc>
        <w:tc>
          <w:tcPr>
            <w:tcW w:w="1134" w:type="dxa"/>
            <w:tcBorders>
              <w:top w:val="nil"/>
              <w:bottom w:val="nil"/>
            </w:tcBorders>
          </w:tcPr>
          <w:p w14:paraId="7305BE46" w14:textId="77777777" w:rsidR="00D043B0" w:rsidRPr="00EC1CB3" w:rsidRDefault="00D043B0" w:rsidP="00D043B0">
            <w:pPr>
              <w:pStyle w:val="Table8ptText-ASDEFCON"/>
              <w:jc w:val="center"/>
            </w:pPr>
            <w:r w:rsidRPr="00EC1CB3">
              <w:t>Thereafter 6 monthly</w:t>
            </w:r>
          </w:p>
        </w:tc>
        <w:tc>
          <w:tcPr>
            <w:tcW w:w="709" w:type="dxa"/>
            <w:tcBorders>
              <w:top w:val="nil"/>
              <w:bottom w:val="nil"/>
            </w:tcBorders>
          </w:tcPr>
          <w:p w14:paraId="3E61848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3E262E0C"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59C157A0" w14:textId="77777777" w:rsidR="00D043B0" w:rsidRPr="00EC1CB3" w:rsidRDefault="00D043B0" w:rsidP="00D043B0">
            <w:pPr>
              <w:pStyle w:val="Table8ptText-ASDEFCON"/>
              <w:jc w:val="center"/>
            </w:pPr>
          </w:p>
        </w:tc>
        <w:tc>
          <w:tcPr>
            <w:tcW w:w="708" w:type="dxa"/>
            <w:tcBorders>
              <w:top w:val="nil"/>
              <w:bottom w:val="nil"/>
            </w:tcBorders>
          </w:tcPr>
          <w:p w14:paraId="694B8A16" w14:textId="77777777" w:rsidR="00D043B0" w:rsidRPr="00EC1CB3" w:rsidRDefault="00D043B0" w:rsidP="00D043B0">
            <w:pPr>
              <w:pStyle w:val="Table8ptText-ASDEFCON"/>
              <w:jc w:val="center"/>
            </w:pPr>
            <w:r w:rsidRPr="00EC1CB3">
              <w:t>10</w:t>
            </w:r>
          </w:p>
        </w:tc>
        <w:tc>
          <w:tcPr>
            <w:tcW w:w="851" w:type="dxa"/>
            <w:tcBorders>
              <w:top w:val="nil"/>
              <w:bottom w:val="nil"/>
            </w:tcBorders>
          </w:tcPr>
          <w:p w14:paraId="11FD5C97"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3FD5C43A"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7E9A7801" w14:textId="77777777" w:rsidR="00D043B0" w:rsidRPr="00397FA2" w:rsidRDefault="00D043B0" w:rsidP="00D043B0">
            <w:pPr>
              <w:pStyle w:val="Table8ptText-ASDEFCON"/>
              <w:jc w:val="left"/>
            </w:pPr>
            <w:r w:rsidRPr="00397FA2">
              <w:t>Additional deliveries will be required if the CR determines that the volume of active CCPs, ECPs, and Deviations is significant.</w:t>
            </w:r>
          </w:p>
          <w:p w14:paraId="06D5C7D4" w14:textId="797BBDD3" w:rsidR="00D043B0" w:rsidRPr="00397FA2" w:rsidRDefault="00D043B0" w:rsidP="00D043B0">
            <w:pPr>
              <w:pStyle w:val="Table8ptText-ASDEFCON"/>
              <w:jc w:val="left"/>
            </w:pPr>
            <w:r w:rsidRPr="00397FA2">
              <w:t>An AIC Compliance Certificate in accordance with SOW clause 10.1 and Annex H to Attachment I is only required annually.</w:t>
            </w:r>
          </w:p>
        </w:tc>
      </w:tr>
      <w:tr w:rsidR="00A60698" w:rsidRPr="00EC1CB3" w14:paraId="4770E0DB" w14:textId="77777777" w:rsidTr="004275EA">
        <w:tc>
          <w:tcPr>
            <w:tcW w:w="736" w:type="dxa"/>
            <w:tcBorders>
              <w:top w:val="nil"/>
            </w:tcBorders>
          </w:tcPr>
          <w:p w14:paraId="412BAFCE" w14:textId="77777777" w:rsidR="00D043B0" w:rsidRPr="00EC1CB3" w:rsidRDefault="00D043B0" w:rsidP="00D043B0">
            <w:pPr>
              <w:pStyle w:val="Table8ptText-ASDEFCON"/>
              <w:jc w:val="left"/>
            </w:pPr>
          </w:p>
        </w:tc>
        <w:tc>
          <w:tcPr>
            <w:tcW w:w="1671" w:type="dxa"/>
            <w:tcBorders>
              <w:top w:val="nil"/>
            </w:tcBorders>
          </w:tcPr>
          <w:p w14:paraId="44044648" w14:textId="77777777" w:rsidR="00D043B0" w:rsidRPr="00EC1CB3" w:rsidRDefault="00D043B0" w:rsidP="00D043B0">
            <w:pPr>
              <w:pStyle w:val="Table8ptText-ASDEFCON"/>
              <w:jc w:val="left"/>
            </w:pPr>
          </w:p>
        </w:tc>
        <w:tc>
          <w:tcPr>
            <w:tcW w:w="734" w:type="dxa"/>
            <w:tcBorders>
              <w:top w:val="nil"/>
            </w:tcBorders>
          </w:tcPr>
          <w:p w14:paraId="730906D4" w14:textId="77777777" w:rsidR="00D043B0" w:rsidRPr="00EC1CB3" w:rsidRDefault="00D043B0" w:rsidP="00D043B0">
            <w:pPr>
              <w:pStyle w:val="Table8ptText-ASDEFCON"/>
              <w:jc w:val="center"/>
            </w:pPr>
          </w:p>
        </w:tc>
        <w:tc>
          <w:tcPr>
            <w:tcW w:w="318" w:type="dxa"/>
            <w:tcBorders>
              <w:top w:val="nil"/>
            </w:tcBorders>
          </w:tcPr>
          <w:p w14:paraId="3C57E894" w14:textId="77777777" w:rsidR="00D043B0" w:rsidRPr="00EC1CB3" w:rsidRDefault="00D043B0" w:rsidP="00D043B0">
            <w:pPr>
              <w:pStyle w:val="Table8ptText-ASDEFCON"/>
              <w:jc w:val="center"/>
            </w:pPr>
            <w:r w:rsidRPr="00EC1CB3">
              <w:t>c</w:t>
            </w:r>
          </w:p>
        </w:tc>
        <w:tc>
          <w:tcPr>
            <w:tcW w:w="931" w:type="dxa"/>
            <w:tcBorders>
              <w:top w:val="nil"/>
            </w:tcBorders>
          </w:tcPr>
          <w:p w14:paraId="13824F75" w14:textId="77777777" w:rsidR="00D043B0" w:rsidRPr="00EC1CB3" w:rsidRDefault="00D043B0" w:rsidP="00D043B0">
            <w:pPr>
              <w:pStyle w:val="Table8ptText-ASDEFCON"/>
              <w:jc w:val="center"/>
            </w:pPr>
            <w:r w:rsidRPr="00EC1CB3">
              <w:t>Updates</w:t>
            </w:r>
          </w:p>
        </w:tc>
        <w:tc>
          <w:tcPr>
            <w:tcW w:w="1134" w:type="dxa"/>
            <w:tcBorders>
              <w:top w:val="nil"/>
            </w:tcBorders>
          </w:tcPr>
          <w:p w14:paraId="6B02A8CA" w14:textId="3AFE9596" w:rsidR="00D043B0" w:rsidRPr="00EC1CB3" w:rsidRDefault="00D043B0">
            <w:pPr>
              <w:pStyle w:val="Table8ptText-ASDEFCON"/>
              <w:jc w:val="center"/>
            </w:pPr>
            <w:r w:rsidRPr="00EC1CB3">
              <w:t>CASR portion of CSR</w:t>
            </w:r>
            <w:r>
              <w:t>,</w:t>
            </w:r>
            <w:r w:rsidR="00CE77B9">
              <w:t xml:space="preserve"> </w:t>
            </w:r>
            <w:r w:rsidRPr="00EC1CB3">
              <w:t>3 monthly after initial delivery</w:t>
            </w:r>
          </w:p>
        </w:tc>
        <w:tc>
          <w:tcPr>
            <w:tcW w:w="709" w:type="dxa"/>
            <w:tcBorders>
              <w:top w:val="nil"/>
            </w:tcBorders>
          </w:tcPr>
          <w:p w14:paraId="60124138" w14:textId="37E47942" w:rsidR="00D043B0" w:rsidRPr="00EC1CB3" w:rsidRDefault="00D043B0" w:rsidP="00D043B0">
            <w:pPr>
              <w:pStyle w:val="Table8ptText-ASDEFCON"/>
              <w:jc w:val="center"/>
            </w:pPr>
            <w:r w:rsidRPr="00EC1CB3">
              <w:t>DMS</w:t>
            </w:r>
          </w:p>
        </w:tc>
        <w:tc>
          <w:tcPr>
            <w:tcW w:w="850" w:type="dxa"/>
            <w:tcBorders>
              <w:top w:val="nil"/>
            </w:tcBorders>
          </w:tcPr>
          <w:p w14:paraId="375CFAA7" w14:textId="77777777" w:rsidR="00D043B0" w:rsidRPr="00EC1CB3" w:rsidRDefault="00D043B0" w:rsidP="00D043B0">
            <w:pPr>
              <w:pStyle w:val="Table8ptText-ASDEFCON"/>
              <w:jc w:val="center"/>
            </w:pPr>
            <w:r w:rsidRPr="00EC1CB3">
              <w:t>CR</w:t>
            </w:r>
          </w:p>
        </w:tc>
        <w:tc>
          <w:tcPr>
            <w:tcW w:w="1418" w:type="dxa"/>
            <w:tcBorders>
              <w:top w:val="nil"/>
            </w:tcBorders>
          </w:tcPr>
          <w:p w14:paraId="0508B56F" w14:textId="77777777" w:rsidR="00D043B0" w:rsidRPr="00EC1CB3" w:rsidRDefault="00D043B0" w:rsidP="00D043B0">
            <w:pPr>
              <w:pStyle w:val="Table8ptText-ASDEFCON"/>
              <w:jc w:val="center"/>
            </w:pPr>
          </w:p>
        </w:tc>
        <w:tc>
          <w:tcPr>
            <w:tcW w:w="708" w:type="dxa"/>
            <w:tcBorders>
              <w:top w:val="nil"/>
            </w:tcBorders>
          </w:tcPr>
          <w:p w14:paraId="3A2511DB" w14:textId="77777777" w:rsidR="00D043B0" w:rsidRPr="00EC1CB3" w:rsidRDefault="00D043B0" w:rsidP="00D043B0">
            <w:pPr>
              <w:pStyle w:val="Table8ptText-ASDEFCON"/>
              <w:jc w:val="center"/>
            </w:pPr>
            <w:r w:rsidRPr="00EC1CB3">
              <w:t>20</w:t>
            </w:r>
          </w:p>
        </w:tc>
        <w:tc>
          <w:tcPr>
            <w:tcW w:w="851" w:type="dxa"/>
            <w:tcBorders>
              <w:top w:val="nil"/>
            </w:tcBorders>
          </w:tcPr>
          <w:p w14:paraId="3B2AD0AE" w14:textId="77777777" w:rsidR="00D043B0" w:rsidRPr="00EC1CB3" w:rsidRDefault="00D043B0" w:rsidP="00D043B0">
            <w:pPr>
              <w:pStyle w:val="Table8ptText-ASDEFCON"/>
              <w:jc w:val="center"/>
            </w:pPr>
            <w:r w:rsidRPr="00EC1CB3">
              <w:t>Approval</w:t>
            </w:r>
          </w:p>
        </w:tc>
        <w:tc>
          <w:tcPr>
            <w:tcW w:w="1134" w:type="dxa"/>
            <w:tcBorders>
              <w:top w:val="nil"/>
            </w:tcBorders>
          </w:tcPr>
          <w:p w14:paraId="7494800B" w14:textId="77777777" w:rsidR="00D043B0" w:rsidRPr="00EC1CB3" w:rsidRDefault="00D043B0" w:rsidP="00D043B0">
            <w:pPr>
              <w:pStyle w:val="Table8ptText-ASDEFCON"/>
              <w:jc w:val="center"/>
            </w:pPr>
            <w:r w:rsidRPr="00EC1CB3">
              <w:t>NA</w:t>
            </w:r>
          </w:p>
        </w:tc>
        <w:tc>
          <w:tcPr>
            <w:tcW w:w="2551" w:type="dxa"/>
            <w:tcBorders>
              <w:top w:val="nil"/>
            </w:tcBorders>
          </w:tcPr>
          <w:p w14:paraId="0001283A" w14:textId="77777777" w:rsidR="00D043B0" w:rsidRPr="00397FA2" w:rsidRDefault="00D043B0" w:rsidP="00D043B0">
            <w:pPr>
              <w:pStyle w:val="Table8ptText-ASDEFCON"/>
              <w:jc w:val="left"/>
            </w:pPr>
          </w:p>
        </w:tc>
      </w:tr>
      <w:tr w:rsidR="00A60698" w:rsidRPr="00EC1CB3" w14:paraId="260A342E" w14:textId="77777777" w:rsidTr="004275EA">
        <w:tc>
          <w:tcPr>
            <w:tcW w:w="736" w:type="dxa"/>
            <w:tcBorders>
              <w:bottom w:val="nil"/>
            </w:tcBorders>
          </w:tcPr>
          <w:p w14:paraId="506F1CB5" w14:textId="77777777" w:rsidR="00D043B0" w:rsidRPr="00EC1CB3" w:rsidRDefault="00D043B0" w:rsidP="00D043B0">
            <w:pPr>
              <w:pStyle w:val="Table8ptText-ASDEFCON"/>
              <w:jc w:val="left"/>
            </w:pPr>
            <w:r w:rsidRPr="00EC1CB3">
              <w:t>MGT-310</w:t>
            </w:r>
          </w:p>
        </w:tc>
        <w:tc>
          <w:tcPr>
            <w:tcW w:w="1671" w:type="dxa"/>
            <w:tcBorders>
              <w:bottom w:val="nil"/>
            </w:tcBorders>
          </w:tcPr>
          <w:p w14:paraId="51AD29B7" w14:textId="77777777" w:rsidR="00D043B0" w:rsidRPr="00EC1CB3" w:rsidRDefault="00D043B0" w:rsidP="00D043B0">
            <w:pPr>
              <w:pStyle w:val="Table8ptText-ASDEFCON"/>
              <w:jc w:val="left"/>
            </w:pPr>
            <w:r w:rsidRPr="00EC1CB3">
              <w:t>Earned Value Management Plan</w:t>
            </w:r>
            <w:r>
              <w:t xml:space="preserve"> (EVMP)</w:t>
            </w:r>
          </w:p>
        </w:tc>
        <w:tc>
          <w:tcPr>
            <w:tcW w:w="734" w:type="dxa"/>
            <w:tcBorders>
              <w:bottom w:val="nil"/>
            </w:tcBorders>
          </w:tcPr>
          <w:p w14:paraId="7B2622C6" w14:textId="77777777" w:rsidR="00D043B0" w:rsidRPr="00EC1CB3" w:rsidRDefault="00D043B0" w:rsidP="00D043B0">
            <w:pPr>
              <w:pStyle w:val="Table8ptText-ASDEFCON"/>
              <w:jc w:val="center"/>
            </w:pPr>
            <w:r>
              <w:t>3.2.5</w:t>
            </w:r>
          </w:p>
        </w:tc>
        <w:tc>
          <w:tcPr>
            <w:tcW w:w="318" w:type="dxa"/>
            <w:tcBorders>
              <w:bottom w:val="nil"/>
            </w:tcBorders>
          </w:tcPr>
          <w:p w14:paraId="01110935" w14:textId="77777777" w:rsidR="00D043B0" w:rsidRPr="00EC1CB3" w:rsidRDefault="00D043B0" w:rsidP="00D043B0">
            <w:pPr>
              <w:pStyle w:val="Table8ptText-ASDEFCON"/>
              <w:jc w:val="center"/>
            </w:pPr>
            <w:r w:rsidRPr="00EC1CB3">
              <w:t>a</w:t>
            </w:r>
          </w:p>
        </w:tc>
        <w:tc>
          <w:tcPr>
            <w:tcW w:w="931" w:type="dxa"/>
            <w:tcBorders>
              <w:bottom w:val="nil"/>
            </w:tcBorders>
          </w:tcPr>
          <w:p w14:paraId="059AF2BA" w14:textId="77777777" w:rsidR="00D043B0" w:rsidRPr="00EC1CB3" w:rsidRDefault="00D043B0" w:rsidP="00D043B0">
            <w:pPr>
              <w:pStyle w:val="Table8ptText-ASDEFCON"/>
              <w:jc w:val="center"/>
            </w:pPr>
            <w:r w:rsidRPr="00EC1CB3">
              <w:t>Final</w:t>
            </w:r>
          </w:p>
        </w:tc>
        <w:tc>
          <w:tcPr>
            <w:tcW w:w="1134" w:type="dxa"/>
            <w:tcBorders>
              <w:bottom w:val="nil"/>
            </w:tcBorders>
          </w:tcPr>
          <w:p w14:paraId="245E6D17" w14:textId="77777777" w:rsidR="00D043B0" w:rsidRPr="00EC1CB3" w:rsidRDefault="00D043B0" w:rsidP="00D043B0">
            <w:pPr>
              <w:pStyle w:val="Table8ptText-ASDEFCON"/>
              <w:jc w:val="center"/>
            </w:pPr>
            <w:r w:rsidRPr="00EC1CB3">
              <w:t>ED</w:t>
            </w:r>
            <w:r>
              <w:t>+40</w:t>
            </w:r>
          </w:p>
        </w:tc>
        <w:tc>
          <w:tcPr>
            <w:tcW w:w="709" w:type="dxa"/>
            <w:tcBorders>
              <w:bottom w:val="nil"/>
            </w:tcBorders>
          </w:tcPr>
          <w:p w14:paraId="558BCE13" w14:textId="53BD6E5D" w:rsidR="00D043B0" w:rsidRPr="00EC1CB3" w:rsidRDefault="00D043B0" w:rsidP="00D043B0">
            <w:pPr>
              <w:pStyle w:val="Table8ptText-ASDEFCON"/>
              <w:jc w:val="center"/>
            </w:pPr>
            <w:r w:rsidRPr="00EC1CB3">
              <w:t>DMS</w:t>
            </w:r>
          </w:p>
        </w:tc>
        <w:tc>
          <w:tcPr>
            <w:tcW w:w="850" w:type="dxa"/>
            <w:tcBorders>
              <w:bottom w:val="nil"/>
            </w:tcBorders>
          </w:tcPr>
          <w:p w14:paraId="6F6D8AB9" w14:textId="77777777" w:rsidR="00D043B0" w:rsidRPr="00EC1CB3" w:rsidRDefault="00D043B0" w:rsidP="00D043B0">
            <w:pPr>
              <w:pStyle w:val="Table8ptText-ASDEFCON"/>
              <w:jc w:val="center"/>
            </w:pPr>
            <w:r w:rsidRPr="00EC1CB3">
              <w:t>CR</w:t>
            </w:r>
          </w:p>
        </w:tc>
        <w:tc>
          <w:tcPr>
            <w:tcW w:w="1418" w:type="dxa"/>
            <w:tcBorders>
              <w:bottom w:val="nil"/>
            </w:tcBorders>
          </w:tcPr>
          <w:p w14:paraId="586FDF3B" w14:textId="77777777" w:rsidR="00D043B0" w:rsidRPr="00EC1CB3" w:rsidRDefault="00D043B0" w:rsidP="00D043B0">
            <w:pPr>
              <w:pStyle w:val="Table8ptText-ASDEFCON"/>
              <w:jc w:val="center"/>
            </w:pPr>
            <w:r w:rsidRPr="00EC1CB3">
              <w:t>DID-PM-MGT-EVMP</w:t>
            </w:r>
          </w:p>
        </w:tc>
        <w:tc>
          <w:tcPr>
            <w:tcW w:w="708" w:type="dxa"/>
            <w:tcBorders>
              <w:bottom w:val="nil"/>
            </w:tcBorders>
          </w:tcPr>
          <w:p w14:paraId="56D3B65F" w14:textId="77777777" w:rsidR="00D043B0" w:rsidRPr="00EC1CB3" w:rsidRDefault="00D043B0" w:rsidP="00D043B0">
            <w:pPr>
              <w:pStyle w:val="Table8ptText-ASDEFCON"/>
              <w:jc w:val="center"/>
            </w:pPr>
            <w:r>
              <w:t>20</w:t>
            </w:r>
          </w:p>
        </w:tc>
        <w:tc>
          <w:tcPr>
            <w:tcW w:w="851" w:type="dxa"/>
            <w:tcBorders>
              <w:bottom w:val="nil"/>
            </w:tcBorders>
          </w:tcPr>
          <w:p w14:paraId="13082F7C" w14:textId="77777777" w:rsidR="00D043B0" w:rsidRPr="00EC1CB3" w:rsidRDefault="00D043B0" w:rsidP="00D043B0">
            <w:pPr>
              <w:pStyle w:val="Table8ptText-ASDEFCON"/>
              <w:jc w:val="center"/>
            </w:pPr>
            <w:r w:rsidRPr="00EC1CB3">
              <w:t>Approval</w:t>
            </w:r>
          </w:p>
        </w:tc>
        <w:tc>
          <w:tcPr>
            <w:tcW w:w="1134" w:type="dxa"/>
            <w:tcBorders>
              <w:bottom w:val="nil"/>
            </w:tcBorders>
          </w:tcPr>
          <w:p w14:paraId="3C125AC6" w14:textId="77777777" w:rsidR="00D043B0" w:rsidRPr="00EC1CB3" w:rsidRDefault="00D043B0" w:rsidP="00D043B0">
            <w:pPr>
              <w:pStyle w:val="Table8ptText-ASDEFCON"/>
              <w:jc w:val="center"/>
            </w:pPr>
            <w:r w:rsidRPr="00EC1CB3">
              <w:t>6M</w:t>
            </w:r>
          </w:p>
        </w:tc>
        <w:tc>
          <w:tcPr>
            <w:tcW w:w="2551" w:type="dxa"/>
            <w:tcBorders>
              <w:bottom w:val="nil"/>
            </w:tcBorders>
          </w:tcPr>
          <w:p w14:paraId="29C4985A" w14:textId="615E0317" w:rsidR="00D043B0" w:rsidRPr="004A4D7D" w:rsidRDefault="00D043B0" w:rsidP="00D043B0">
            <w:pPr>
              <w:pStyle w:val="NoteToDrafters-ASDEFCON"/>
            </w:pPr>
            <w:r w:rsidRPr="00EE28D0">
              <w:rPr>
                <w:sz w:val="16"/>
              </w:rPr>
              <w:t xml:space="preserve">Note to drafters: Amend </w:t>
            </w:r>
            <w:r>
              <w:rPr>
                <w:sz w:val="16"/>
              </w:rPr>
              <w:t xml:space="preserve">the notes </w:t>
            </w:r>
            <w:r w:rsidRPr="00EE28D0">
              <w:rPr>
                <w:sz w:val="16"/>
              </w:rPr>
              <w:t>as appropriate.</w:t>
            </w:r>
          </w:p>
          <w:p w14:paraId="273136A6" w14:textId="78619F50" w:rsidR="00D043B0" w:rsidRPr="00397FA2" w:rsidRDefault="00D043B0" w:rsidP="00D043B0">
            <w:pPr>
              <w:pStyle w:val="Table8ptText-ASDEFCON"/>
              <w:jc w:val="left"/>
            </w:pPr>
            <w:r w:rsidRPr="00397FA2">
              <w:t xml:space="preserve">The tendered strategy is discussed at the </w:t>
            </w:r>
            <w:r>
              <w:t xml:space="preserve">(ODIA / pre-contract) </w:t>
            </w:r>
            <w:r w:rsidRPr="00397FA2">
              <w:t>EVM implementation workshop and used to develop the EVMP.</w:t>
            </w:r>
          </w:p>
        </w:tc>
      </w:tr>
      <w:tr w:rsidR="00A60698" w:rsidRPr="00EC1CB3" w14:paraId="017CF9F1" w14:textId="77777777" w:rsidTr="004275EA">
        <w:tc>
          <w:tcPr>
            <w:tcW w:w="736" w:type="dxa"/>
            <w:tcBorders>
              <w:top w:val="nil"/>
            </w:tcBorders>
          </w:tcPr>
          <w:p w14:paraId="70809330" w14:textId="77777777" w:rsidR="00D043B0" w:rsidRPr="00EC1CB3" w:rsidRDefault="00D043B0" w:rsidP="00D043B0">
            <w:pPr>
              <w:pStyle w:val="Table8ptText-ASDEFCON"/>
              <w:jc w:val="left"/>
            </w:pPr>
          </w:p>
        </w:tc>
        <w:tc>
          <w:tcPr>
            <w:tcW w:w="1671" w:type="dxa"/>
            <w:tcBorders>
              <w:top w:val="nil"/>
            </w:tcBorders>
          </w:tcPr>
          <w:p w14:paraId="0F9B8769" w14:textId="77777777" w:rsidR="00D043B0" w:rsidRPr="00EC1CB3" w:rsidRDefault="00D043B0" w:rsidP="00D043B0">
            <w:pPr>
              <w:pStyle w:val="Table8ptText-ASDEFCON"/>
              <w:jc w:val="left"/>
            </w:pPr>
          </w:p>
        </w:tc>
        <w:tc>
          <w:tcPr>
            <w:tcW w:w="734" w:type="dxa"/>
            <w:tcBorders>
              <w:top w:val="nil"/>
            </w:tcBorders>
          </w:tcPr>
          <w:p w14:paraId="5CA67B12" w14:textId="77777777" w:rsidR="00D043B0" w:rsidRPr="00EC1CB3" w:rsidRDefault="00D043B0" w:rsidP="00D043B0">
            <w:pPr>
              <w:pStyle w:val="Table8ptText-ASDEFCON"/>
              <w:jc w:val="center"/>
            </w:pPr>
          </w:p>
        </w:tc>
        <w:tc>
          <w:tcPr>
            <w:tcW w:w="318" w:type="dxa"/>
            <w:tcBorders>
              <w:top w:val="nil"/>
            </w:tcBorders>
          </w:tcPr>
          <w:p w14:paraId="79CC36A8" w14:textId="77777777" w:rsidR="00D043B0" w:rsidRPr="00EC1CB3" w:rsidRDefault="00D043B0" w:rsidP="00D043B0">
            <w:pPr>
              <w:pStyle w:val="Table8ptText-ASDEFCON"/>
              <w:jc w:val="center"/>
            </w:pPr>
            <w:r w:rsidRPr="00EC1CB3">
              <w:t>b</w:t>
            </w:r>
          </w:p>
        </w:tc>
        <w:tc>
          <w:tcPr>
            <w:tcW w:w="931" w:type="dxa"/>
            <w:tcBorders>
              <w:top w:val="nil"/>
            </w:tcBorders>
          </w:tcPr>
          <w:p w14:paraId="2A59B20F" w14:textId="77777777" w:rsidR="00D043B0" w:rsidRPr="00EC1CB3" w:rsidRDefault="00D043B0" w:rsidP="00D043B0">
            <w:pPr>
              <w:pStyle w:val="Table8ptText-ASDEFCON"/>
              <w:jc w:val="center"/>
            </w:pPr>
            <w:r w:rsidRPr="00EC1CB3">
              <w:t>Update</w:t>
            </w:r>
          </w:p>
        </w:tc>
        <w:tc>
          <w:tcPr>
            <w:tcW w:w="1134" w:type="dxa"/>
            <w:tcBorders>
              <w:top w:val="nil"/>
            </w:tcBorders>
          </w:tcPr>
          <w:p w14:paraId="4E10B9FF" w14:textId="77777777" w:rsidR="00D043B0" w:rsidRPr="00EC1CB3" w:rsidRDefault="00D043B0" w:rsidP="00D043B0">
            <w:pPr>
              <w:pStyle w:val="Table8ptText-ASDEFCON"/>
              <w:jc w:val="center"/>
            </w:pPr>
            <w:r w:rsidRPr="00EC1CB3">
              <w:t>Review+20</w:t>
            </w:r>
          </w:p>
        </w:tc>
        <w:tc>
          <w:tcPr>
            <w:tcW w:w="709" w:type="dxa"/>
            <w:tcBorders>
              <w:top w:val="nil"/>
            </w:tcBorders>
          </w:tcPr>
          <w:p w14:paraId="72BC4F97" w14:textId="253FBB94" w:rsidR="00D043B0" w:rsidRPr="00EC1CB3" w:rsidRDefault="00D043B0" w:rsidP="00D043B0">
            <w:pPr>
              <w:pStyle w:val="Table8ptText-ASDEFCON"/>
              <w:jc w:val="center"/>
            </w:pPr>
            <w:r w:rsidRPr="00EC1CB3">
              <w:t>DMS</w:t>
            </w:r>
          </w:p>
        </w:tc>
        <w:tc>
          <w:tcPr>
            <w:tcW w:w="850" w:type="dxa"/>
            <w:tcBorders>
              <w:top w:val="nil"/>
            </w:tcBorders>
          </w:tcPr>
          <w:p w14:paraId="3D463989" w14:textId="77777777" w:rsidR="00D043B0" w:rsidRPr="00EC1CB3" w:rsidRDefault="00D043B0" w:rsidP="00D043B0">
            <w:pPr>
              <w:pStyle w:val="Table8ptText-ASDEFCON"/>
              <w:jc w:val="center"/>
            </w:pPr>
            <w:r w:rsidRPr="00EC1CB3">
              <w:t>CR</w:t>
            </w:r>
          </w:p>
        </w:tc>
        <w:tc>
          <w:tcPr>
            <w:tcW w:w="1418" w:type="dxa"/>
            <w:tcBorders>
              <w:top w:val="nil"/>
            </w:tcBorders>
          </w:tcPr>
          <w:p w14:paraId="4A1A02FA" w14:textId="77777777" w:rsidR="00D043B0" w:rsidRPr="00EC1CB3" w:rsidRDefault="00D043B0" w:rsidP="00D043B0">
            <w:pPr>
              <w:pStyle w:val="Table8ptText-ASDEFCON"/>
              <w:jc w:val="center"/>
            </w:pPr>
          </w:p>
        </w:tc>
        <w:tc>
          <w:tcPr>
            <w:tcW w:w="708" w:type="dxa"/>
            <w:tcBorders>
              <w:top w:val="nil"/>
            </w:tcBorders>
          </w:tcPr>
          <w:p w14:paraId="62F1123A" w14:textId="77777777" w:rsidR="00D043B0" w:rsidRPr="00EC1CB3" w:rsidRDefault="00D043B0" w:rsidP="00D043B0">
            <w:pPr>
              <w:pStyle w:val="Table8ptText-ASDEFCON"/>
              <w:jc w:val="center"/>
            </w:pPr>
            <w:r w:rsidRPr="00EC1CB3">
              <w:t>20</w:t>
            </w:r>
          </w:p>
        </w:tc>
        <w:tc>
          <w:tcPr>
            <w:tcW w:w="851" w:type="dxa"/>
            <w:tcBorders>
              <w:top w:val="nil"/>
            </w:tcBorders>
          </w:tcPr>
          <w:p w14:paraId="55551A01" w14:textId="77777777" w:rsidR="00D043B0" w:rsidRPr="00EC1CB3" w:rsidRDefault="00D043B0" w:rsidP="00D043B0">
            <w:pPr>
              <w:pStyle w:val="Table8ptText-ASDEFCON"/>
              <w:jc w:val="center"/>
            </w:pPr>
            <w:r w:rsidRPr="00EC1CB3">
              <w:t>Approval</w:t>
            </w:r>
          </w:p>
        </w:tc>
        <w:tc>
          <w:tcPr>
            <w:tcW w:w="1134" w:type="dxa"/>
            <w:tcBorders>
              <w:top w:val="nil"/>
            </w:tcBorders>
          </w:tcPr>
          <w:p w14:paraId="3CD37786" w14:textId="530CAC72" w:rsidR="00D043B0" w:rsidRPr="00EC1CB3" w:rsidRDefault="00D043B0" w:rsidP="00D043B0">
            <w:pPr>
              <w:pStyle w:val="Table8ptText-ASDEFCON"/>
              <w:jc w:val="center"/>
            </w:pPr>
            <w:r>
              <w:t>6</w:t>
            </w:r>
            <w:r w:rsidRPr="00EC1CB3">
              <w:t>M</w:t>
            </w:r>
          </w:p>
        </w:tc>
        <w:tc>
          <w:tcPr>
            <w:tcW w:w="2551" w:type="dxa"/>
            <w:tcBorders>
              <w:top w:val="nil"/>
            </w:tcBorders>
          </w:tcPr>
          <w:p w14:paraId="179D1D62" w14:textId="77777777" w:rsidR="00D043B0" w:rsidRPr="00397FA2" w:rsidRDefault="00D043B0" w:rsidP="00D043B0">
            <w:pPr>
              <w:pStyle w:val="Table8ptText-ASDEFCON"/>
              <w:jc w:val="left"/>
            </w:pPr>
            <w:r w:rsidRPr="00397FA2">
              <w:t>The MSRs to which this update requirement applies are defined in the respective MSR Checklists attached at Annex D to the SOW.</w:t>
            </w:r>
          </w:p>
        </w:tc>
      </w:tr>
      <w:tr w:rsidR="00A60698" w:rsidRPr="00EC1CB3" w14:paraId="397D2833" w14:textId="77777777" w:rsidTr="004275EA">
        <w:tc>
          <w:tcPr>
            <w:tcW w:w="736" w:type="dxa"/>
          </w:tcPr>
          <w:p w14:paraId="328D5503" w14:textId="77777777" w:rsidR="00D043B0" w:rsidRPr="00EC1CB3" w:rsidRDefault="00D043B0" w:rsidP="00D043B0">
            <w:pPr>
              <w:pStyle w:val="Table8ptText-ASDEFCON"/>
              <w:jc w:val="left"/>
            </w:pPr>
            <w:r w:rsidRPr="00EC1CB3">
              <w:t>MGT-320</w:t>
            </w:r>
          </w:p>
        </w:tc>
        <w:tc>
          <w:tcPr>
            <w:tcW w:w="1671" w:type="dxa"/>
          </w:tcPr>
          <w:p w14:paraId="73033259" w14:textId="77777777" w:rsidR="00D043B0" w:rsidRPr="00EC1CB3" w:rsidRDefault="00D043B0" w:rsidP="00D043B0">
            <w:pPr>
              <w:pStyle w:val="Table8ptText-ASDEFCON"/>
              <w:jc w:val="left"/>
            </w:pPr>
            <w:r w:rsidRPr="00EC1CB3">
              <w:t>Earned Value Performance Report</w:t>
            </w:r>
          </w:p>
        </w:tc>
        <w:tc>
          <w:tcPr>
            <w:tcW w:w="734" w:type="dxa"/>
          </w:tcPr>
          <w:p w14:paraId="5CAF7901" w14:textId="77777777" w:rsidR="00D043B0" w:rsidRPr="00EC1CB3" w:rsidRDefault="00D043B0" w:rsidP="00D043B0">
            <w:pPr>
              <w:pStyle w:val="Table8ptText-ASDEFCON"/>
              <w:jc w:val="center"/>
            </w:pPr>
            <w:r>
              <w:t>3.2.5</w:t>
            </w:r>
          </w:p>
        </w:tc>
        <w:tc>
          <w:tcPr>
            <w:tcW w:w="318" w:type="dxa"/>
          </w:tcPr>
          <w:p w14:paraId="52C1F68D" w14:textId="77777777" w:rsidR="00D043B0" w:rsidRPr="00EC1CB3" w:rsidRDefault="00D043B0" w:rsidP="00D043B0">
            <w:pPr>
              <w:pStyle w:val="Table8ptText-ASDEFCON"/>
              <w:jc w:val="center"/>
            </w:pPr>
          </w:p>
        </w:tc>
        <w:tc>
          <w:tcPr>
            <w:tcW w:w="931" w:type="dxa"/>
          </w:tcPr>
          <w:p w14:paraId="761C5B3B" w14:textId="77777777" w:rsidR="00D043B0" w:rsidRPr="00EC1CB3" w:rsidRDefault="00D043B0" w:rsidP="00D043B0">
            <w:pPr>
              <w:pStyle w:val="Table8ptText-ASDEFCON"/>
              <w:jc w:val="center"/>
            </w:pPr>
          </w:p>
        </w:tc>
        <w:tc>
          <w:tcPr>
            <w:tcW w:w="1134" w:type="dxa"/>
          </w:tcPr>
          <w:p w14:paraId="38E4E8BC" w14:textId="1CE80EC7" w:rsidR="00D043B0" w:rsidRPr="00EC1CB3" w:rsidRDefault="00D043B0" w:rsidP="00ED512A">
            <w:pPr>
              <w:pStyle w:val="Table8ptText-ASDEFCON"/>
              <w:jc w:val="center"/>
            </w:pPr>
            <w:r w:rsidRPr="00EC1CB3">
              <w:t>Monthly - accounting period end+1</w:t>
            </w:r>
            <w:r w:rsidR="00866634">
              <w:t>5</w:t>
            </w:r>
          </w:p>
        </w:tc>
        <w:tc>
          <w:tcPr>
            <w:tcW w:w="709" w:type="dxa"/>
          </w:tcPr>
          <w:p w14:paraId="40C14957" w14:textId="77777777" w:rsidR="00D043B0" w:rsidRPr="00EC1CB3" w:rsidRDefault="00D043B0" w:rsidP="00D043B0">
            <w:pPr>
              <w:pStyle w:val="Table8ptText-ASDEFCON"/>
              <w:jc w:val="center"/>
            </w:pPr>
            <w:r w:rsidRPr="00EC1CB3">
              <w:t>DMS</w:t>
            </w:r>
          </w:p>
        </w:tc>
        <w:tc>
          <w:tcPr>
            <w:tcW w:w="850" w:type="dxa"/>
          </w:tcPr>
          <w:p w14:paraId="52276EAA" w14:textId="77777777" w:rsidR="00D043B0" w:rsidRPr="00EC1CB3" w:rsidRDefault="00D043B0" w:rsidP="00D043B0">
            <w:pPr>
              <w:pStyle w:val="Table8ptText-ASDEFCON"/>
              <w:jc w:val="center"/>
            </w:pPr>
            <w:r w:rsidRPr="00EC1CB3">
              <w:t>CR</w:t>
            </w:r>
          </w:p>
        </w:tc>
        <w:tc>
          <w:tcPr>
            <w:tcW w:w="1418" w:type="dxa"/>
          </w:tcPr>
          <w:p w14:paraId="4DCD445A" w14:textId="77777777" w:rsidR="00D043B0" w:rsidRPr="00EC1CB3" w:rsidRDefault="00D043B0" w:rsidP="00D043B0">
            <w:pPr>
              <w:pStyle w:val="Table8ptText-ASDEFCON"/>
              <w:jc w:val="center"/>
            </w:pPr>
            <w:r w:rsidRPr="00EC1CB3">
              <w:t>DID-PM-STAT-EVPR</w:t>
            </w:r>
          </w:p>
        </w:tc>
        <w:tc>
          <w:tcPr>
            <w:tcW w:w="708" w:type="dxa"/>
          </w:tcPr>
          <w:p w14:paraId="56C40D4E" w14:textId="77777777" w:rsidR="00D043B0" w:rsidRPr="00EC1CB3" w:rsidRDefault="00D043B0" w:rsidP="00D043B0">
            <w:pPr>
              <w:pStyle w:val="Table8ptText-ASDEFCON"/>
              <w:jc w:val="center"/>
            </w:pPr>
            <w:r w:rsidRPr="00EC1CB3">
              <w:t>20</w:t>
            </w:r>
          </w:p>
        </w:tc>
        <w:tc>
          <w:tcPr>
            <w:tcW w:w="851" w:type="dxa"/>
          </w:tcPr>
          <w:p w14:paraId="3A3F56A8" w14:textId="77777777" w:rsidR="00D043B0" w:rsidRPr="00EC1CB3" w:rsidRDefault="00D043B0" w:rsidP="00D043B0">
            <w:pPr>
              <w:pStyle w:val="Table8ptText-ASDEFCON"/>
              <w:jc w:val="center"/>
            </w:pPr>
            <w:r w:rsidRPr="00EC1CB3">
              <w:t>Review</w:t>
            </w:r>
          </w:p>
        </w:tc>
        <w:tc>
          <w:tcPr>
            <w:tcW w:w="1134" w:type="dxa"/>
          </w:tcPr>
          <w:p w14:paraId="2AEC4565" w14:textId="77777777" w:rsidR="00D043B0" w:rsidRPr="00EC1CB3" w:rsidRDefault="00D043B0" w:rsidP="00D043B0">
            <w:pPr>
              <w:pStyle w:val="Table8ptText-ASDEFCON"/>
              <w:jc w:val="center"/>
            </w:pPr>
            <w:r w:rsidRPr="00EC1CB3">
              <w:t>NA</w:t>
            </w:r>
          </w:p>
        </w:tc>
        <w:tc>
          <w:tcPr>
            <w:tcW w:w="2551" w:type="dxa"/>
          </w:tcPr>
          <w:p w14:paraId="448688AB" w14:textId="0D8BB28D" w:rsidR="00866634" w:rsidRDefault="00866634" w:rsidP="00866634">
            <w:pPr>
              <w:pStyle w:val="Table8ptText-ASDEFCON"/>
            </w:pPr>
            <w:r w:rsidRPr="00FA6799">
              <w:t xml:space="preserve">The </w:t>
            </w:r>
            <w:r>
              <w:t xml:space="preserve">EVPR and </w:t>
            </w:r>
            <w:r w:rsidRPr="00FA6799">
              <w:t>Statused CMS must be aligned in relation to the reporting period and status information</w:t>
            </w:r>
            <w:r w:rsidRPr="00397FA2">
              <w:t>.</w:t>
            </w:r>
          </w:p>
          <w:p w14:paraId="452F0FC7" w14:textId="7835DAEA" w:rsidR="00D043B0" w:rsidRPr="00397FA2" w:rsidRDefault="00866634" w:rsidP="00866634">
            <w:pPr>
              <w:pStyle w:val="Table8ptText-ASDEFCON"/>
              <w:jc w:val="left"/>
            </w:pPr>
            <w:r>
              <w:t>At least two complete EVPRs will be required prior to IBR, and at least one further complete EVPR will be required post-IBR and prior to EVMS Review.</w:t>
            </w:r>
          </w:p>
        </w:tc>
      </w:tr>
      <w:tr w:rsidR="00A60698" w:rsidRPr="00EC1CB3" w14:paraId="2E3AE601" w14:textId="77777777" w:rsidTr="004275EA">
        <w:tc>
          <w:tcPr>
            <w:tcW w:w="736" w:type="dxa"/>
          </w:tcPr>
          <w:p w14:paraId="3310CD2E" w14:textId="29D1C6A3" w:rsidR="00D043B0" w:rsidRPr="00EC1CB3" w:rsidRDefault="00D043B0" w:rsidP="00D043B0">
            <w:pPr>
              <w:pStyle w:val="Table8ptText-ASDEFCON"/>
              <w:jc w:val="left"/>
            </w:pPr>
            <w:r>
              <w:t>MGT</w:t>
            </w:r>
            <w:r w:rsidRPr="00EC1CB3">
              <w:t>-</w:t>
            </w:r>
            <w:r>
              <w:t>400</w:t>
            </w:r>
          </w:p>
        </w:tc>
        <w:tc>
          <w:tcPr>
            <w:tcW w:w="1671" w:type="dxa"/>
          </w:tcPr>
          <w:p w14:paraId="269C3A66" w14:textId="77777777" w:rsidR="00D043B0" w:rsidRPr="00EC1CB3" w:rsidRDefault="00D043B0" w:rsidP="00D043B0">
            <w:pPr>
              <w:pStyle w:val="Table8ptText-ASDEFCON"/>
              <w:jc w:val="left"/>
            </w:pPr>
            <w:r w:rsidRPr="00EC1CB3">
              <w:t>System Review Plan (SRP)</w:t>
            </w:r>
          </w:p>
        </w:tc>
        <w:tc>
          <w:tcPr>
            <w:tcW w:w="734" w:type="dxa"/>
          </w:tcPr>
          <w:p w14:paraId="527928FB" w14:textId="77777777" w:rsidR="00D043B0" w:rsidRPr="00EC1CB3" w:rsidRDefault="00D043B0" w:rsidP="00D043B0">
            <w:pPr>
              <w:pStyle w:val="Table8ptText-ASDEFCON"/>
              <w:jc w:val="center"/>
            </w:pPr>
            <w:r>
              <w:t>3.9.4</w:t>
            </w:r>
          </w:p>
        </w:tc>
        <w:tc>
          <w:tcPr>
            <w:tcW w:w="318" w:type="dxa"/>
          </w:tcPr>
          <w:p w14:paraId="0D25FB6E" w14:textId="77777777" w:rsidR="00D043B0" w:rsidRPr="00EC1CB3" w:rsidRDefault="00D043B0" w:rsidP="00D043B0">
            <w:pPr>
              <w:pStyle w:val="Table8ptText-ASDEFCON"/>
              <w:jc w:val="center"/>
            </w:pPr>
            <w:r w:rsidRPr="00EC1CB3">
              <w:t>a</w:t>
            </w:r>
          </w:p>
        </w:tc>
        <w:tc>
          <w:tcPr>
            <w:tcW w:w="931" w:type="dxa"/>
          </w:tcPr>
          <w:p w14:paraId="052B6110" w14:textId="77777777" w:rsidR="00D043B0" w:rsidRPr="00EC1CB3" w:rsidRDefault="00D043B0" w:rsidP="00D043B0">
            <w:pPr>
              <w:pStyle w:val="Table8ptText-ASDEFCON"/>
              <w:jc w:val="center"/>
            </w:pPr>
            <w:r w:rsidRPr="00EC1CB3">
              <w:t>Final</w:t>
            </w:r>
          </w:p>
        </w:tc>
        <w:tc>
          <w:tcPr>
            <w:tcW w:w="1134" w:type="dxa"/>
          </w:tcPr>
          <w:p w14:paraId="6C375BD5" w14:textId="77777777" w:rsidR="00D043B0" w:rsidRPr="00EC1CB3" w:rsidRDefault="00D043B0" w:rsidP="00D043B0">
            <w:pPr>
              <w:pStyle w:val="Table8ptText-ASDEFCON"/>
              <w:jc w:val="center"/>
            </w:pPr>
            <w:r w:rsidRPr="00EC1CB3">
              <w:t>ED+40</w:t>
            </w:r>
          </w:p>
        </w:tc>
        <w:tc>
          <w:tcPr>
            <w:tcW w:w="709" w:type="dxa"/>
          </w:tcPr>
          <w:p w14:paraId="22CADCFD" w14:textId="434D7EEC" w:rsidR="00D043B0" w:rsidRPr="00EC1CB3" w:rsidRDefault="00D043B0" w:rsidP="00D043B0">
            <w:pPr>
              <w:pStyle w:val="Table8ptText-ASDEFCON"/>
              <w:jc w:val="center"/>
            </w:pPr>
            <w:r w:rsidRPr="00EC1CB3">
              <w:t>DMS</w:t>
            </w:r>
          </w:p>
        </w:tc>
        <w:tc>
          <w:tcPr>
            <w:tcW w:w="850" w:type="dxa"/>
          </w:tcPr>
          <w:p w14:paraId="5B8C8AE2" w14:textId="77777777" w:rsidR="00D043B0" w:rsidRPr="00EC1CB3" w:rsidRDefault="00D043B0" w:rsidP="00D043B0">
            <w:pPr>
              <w:pStyle w:val="Table8ptText-ASDEFCON"/>
              <w:jc w:val="center"/>
            </w:pPr>
            <w:r w:rsidRPr="00EC1CB3">
              <w:t>CR</w:t>
            </w:r>
          </w:p>
        </w:tc>
        <w:tc>
          <w:tcPr>
            <w:tcW w:w="1418" w:type="dxa"/>
          </w:tcPr>
          <w:p w14:paraId="39B8EA0D" w14:textId="77777777" w:rsidR="00D043B0" w:rsidRPr="00EC1CB3" w:rsidRDefault="00D043B0" w:rsidP="00D043B0">
            <w:pPr>
              <w:pStyle w:val="Table8ptText-ASDEFCON"/>
              <w:jc w:val="center"/>
            </w:pPr>
            <w:r w:rsidRPr="00EC1CB3">
              <w:t>DID-</w:t>
            </w:r>
            <w:r>
              <w:t>PM</w:t>
            </w:r>
            <w:r w:rsidRPr="00EC1CB3">
              <w:t>-</w:t>
            </w:r>
            <w:r>
              <w:t>MGT</w:t>
            </w:r>
            <w:r w:rsidRPr="00EC1CB3">
              <w:t>-SRP</w:t>
            </w:r>
          </w:p>
        </w:tc>
        <w:tc>
          <w:tcPr>
            <w:tcW w:w="708" w:type="dxa"/>
          </w:tcPr>
          <w:p w14:paraId="05F7C86C" w14:textId="77777777" w:rsidR="00D043B0" w:rsidRPr="00EC1CB3" w:rsidRDefault="00D043B0" w:rsidP="00D043B0">
            <w:pPr>
              <w:pStyle w:val="Table8ptText-ASDEFCON"/>
              <w:jc w:val="center"/>
            </w:pPr>
            <w:r w:rsidRPr="00EC1CB3">
              <w:t>20</w:t>
            </w:r>
          </w:p>
        </w:tc>
        <w:tc>
          <w:tcPr>
            <w:tcW w:w="851" w:type="dxa"/>
          </w:tcPr>
          <w:p w14:paraId="0DD08698" w14:textId="77777777" w:rsidR="00D043B0" w:rsidRPr="00EC1CB3" w:rsidRDefault="00D043B0" w:rsidP="00D043B0">
            <w:pPr>
              <w:pStyle w:val="Table8ptText-ASDEFCON"/>
              <w:jc w:val="center"/>
            </w:pPr>
            <w:r w:rsidRPr="00EC1CB3">
              <w:t>Approval</w:t>
            </w:r>
          </w:p>
        </w:tc>
        <w:tc>
          <w:tcPr>
            <w:tcW w:w="1134" w:type="dxa"/>
          </w:tcPr>
          <w:p w14:paraId="13C820E8" w14:textId="77777777" w:rsidR="00D043B0" w:rsidRPr="00EC1CB3" w:rsidRDefault="00D043B0" w:rsidP="00D043B0">
            <w:pPr>
              <w:pStyle w:val="Table8ptText-ASDEFCON"/>
              <w:jc w:val="center"/>
            </w:pPr>
            <w:r w:rsidRPr="00EC1CB3">
              <w:t>R</w:t>
            </w:r>
          </w:p>
        </w:tc>
        <w:tc>
          <w:tcPr>
            <w:tcW w:w="2551" w:type="dxa"/>
          </w:tcPr>
          <w:p w14:paraId="7FA313C8" w14:textId="77777777" w:rsidR="00D043B0" w:rsidRPr="00397FA2" w:rsidRDefault="00D043B0" w:rsidP="00D043B0">
            <w:pPr>
              <w:pStyle w:val="Table8ptText-ASDEFCON"/>
              <w:jc w:val="left"/>
            </w:pPr>
          </w:p>
        </w:tc>
      </w:tr>
      <w:tr w:rsidR="00A60698" w:rsidRPr="00EC1CB3" w14:paraId="5026775D" w14:textId="77777777" w:rsidTr="004275EA">
        <w:tc>
          <w:tcPr>
            <w:tcW w:w="736" w:type="dxa"/>
          </w:tcPr>
          <w:p w14:paraId="20333C96" w14:textId="745C3849" w:rsidR="00D043B0" w:rsidRPr="00EC1CB3" w:rsidRDefault="00D043B0" w:rsidP="00D043B0">
            <w:pPr>
              <w:pStyle w:val="Table8ptText-ASDEFCON"/>
              <w:jc w:val="left"/>
            </w:pPr>
            <w:r>
              <w:t>MGT-410</w:t>
            </w:r>
          </w:p>
        </w:tc>
        <w:tc>
          <w:tcPr>
            <w:tcW w:w="1671" w:type="dxa"/>
          </w:tcPr>
          <w:p w14:paraId="68A80428" w14:textId="4FC255EE" w:rsidR="00D043B0" w:rsidRPr="00EC1CB3" w:rsidRDefault="00D043B0" w:rsidP="00D043B0">
            <w:pPr>
              <w:pStyle w:val="Table8ptText-ASDEFCON"/>
              <w:jc w:val="left"/>
            </w:pPr>
            <w:r w:rsidRPr="00EC1CB3">
              <w:t>Review Agenda</w:t>
            </w:r>
          </w:p>
        </w:tc>
        <w:tc>
          <w:tcPr>
            <w:tcW w:w="734" w:type="dxa"/>
          </w:tcPr>
          <w:p w14:paraId="10B45F2E" w14:textId="5319B0FD" w:rsidR="00D043B0" w:rsidRDefault="00D043B0" w:rsidP="00D043B0">
            <w:pPr>
              <w:pStyle w:val="Table8ptText-ASDEFCON"/>
              <w:jc w:val="center"/>
            </w:pPr>
            <w:r>
              <w:t>3.9.4</w:t>
            </w:r>
          </w:p>
        </w:tc>
        <w:tc>
          <w:tcPr>
            <w:tcW w:w="318" w:type="dxa"/>
          </w:tcPr>
          <w:p w14:paraId="72B429B8" w14:textId="33DF5E8D" w:rsidR="00D043B0" w:rsidRPr="00EC1CB3" w:rsidRDefault="00D043B0" w:rsidP="00D043B0">
            <w:pPr>
              <w:pStyle w:val="Table8ptText-ASDEFCON"/>
              <w:jc w:val="center"/>
            </w:pPr>
            <w:r w:rsidRPr="00EC1CB3">
              <w:t>a</w:t>
            </w:r>
          </w:p>
        </w:tc>
        <w:tc>
          <w:tcPr>
            <w:tcW w:w="931" w:type="dxa"/>
          </w:tcPr>
          <w:p w14:paraId="04B17906" w14:textId="1B3B057E" w:rsidR="00D043B0" w:rsidRPr="00EC1CB3" w:rsidRDefault="00D043B0" w:rsidP="00D043B0">
            <w:pPr>
              <w:pStyle w:val="Table8ptText-ASDEFCON"/>
              <w:jc w:val="center"/>
            </w:pPr>
            <w:r w:rsidRPr="00EC1CB3">
              <w:t>Final</w:t>
            </w:r>
          </w:p>
        </w:tc>
        <w:tc>
          <w:tcPr>
            <w:tcW w:w="1134" w:type="dxa"/>
          </w:tcPr>
          <w:p w14:paraId="277C945A" w14:textId="35976C17" w:rsidR="00D043B0" w:rsidRPr="00EC1CB3" w:rsidRDefault="00D043B0" w:rsidP="00ED512A">
            <w:pPr>
              <w:pStyle w:val="Table8ptText-ASDEFCON"/>
              <w:jc w:val="center"/>
            </w:pPr>
            <w:r w:rsidRPr="00EC1CB3">
              <w:t>Review-20</w:t>
            </w:r>
          </w:p>
        </w:tc>
        <w:tc>
          <w:tcPr>
            <w:tcW w:w="709" w:type="dxa"/>
          </w:tcPr>
          <w:p w14:paraId="71540ADF" w14:textId="54621AAC" w:rsidR="00D043B0" w:rsidRPr="00EC1CB3" w:rsidRDefault="00D043B0" w:rsidP="00D043B0">
            <w:pPr>
              <w:pStyle w:val="Table8ptText-ASDEFCON"/>
              <w:jc w:val="center"/>
            </w:pPr>
            <w:r w:rsidRPr="00EC1CB3">
              <w:t>DMS</w:t>
            </w:r>
          </w:p>
        </w:tc>
        <w:tc>
          <w:tcPr>
            <w:tcW w:w="850" w:type="dxa"/>
          </w:tcPr>
          <w:p w14:paraId="40320679" w14:textId="52A6164B" w:rsidR="00D043B0" w:rsidRPr="00EC1CB3" w:rsidRDefault="00D043B0" w:rsidP="00D043B0">
            <w:pPr>
              <w:pStyle w:val="Table8ptText-ASDEFCON"/>
              <w:jc w:val="center"/>
            </w:pPr>
            <w:r w:rsidRPr="00EC1CB3">
              <w:t>CR</w:t>
            </w:r>
          </w:p>
        </w:tc>
        <w:tc>
          <w:tcPr>
            <w:tcW w:w="1418" w:type="dxa"/>
          </w:tcPr>
          <w:p w14:paraId="5A2F145E" w14:textId="48B224F8" w:rsidR="00D043B0" w:rsidRPr="00EC1CB3" w:rsidRDefault="00D043B0" w:rsidP="00D043B0">
            <w:pPr>
              <w:pStyle w:val="Table8ptText-ASDEFCON"/>
              <w:jc w:val="center"/>
            </w:pPr>
            <w:r w:rsidRPr="00EC1CB3">
              <w:t>DID-PM-MEET-AGENDA</w:t>
            </w:r>
          </w:p>
        </w:tc>
        <w:tc>
          <w:tcPr>
            <w:tcW w:w="708" w:type="dxa"/>
          </w:tcPr>
          <w:p w14:paraId="5B2D2DC4" w14:textId="7541233E" w:rsidR="00D043B0" w:rsidRPr="00EC1CB3" w:rsidRDefault="00D043B0" w:rsidP="00D043B0">
            <w:pPr>
              <w:pStyle w:val="Table8ptText-ASDEFCON"/>
              <w:jc w:val="center"/>
            </w:pPr>
            <w:r w:rsidRPr="00EC1CB3">
              <w:t>20</w:t>
            </w:r>
          </w:p>
        </w:tc>
        <w:tc>
          <w:tcPr>
            <w:tcW w:w="851" w:type="dxa"/>
          </w:tcPr>
          <w:p w14:paraId="6F41AD50" w14:textId="5EF209F7" w:rsidR="00D043B0" w:rsidRPr="00EC1CB3" w:rsidRDefault="00D043B0" w:rsidP="00D043B0">
            <w:pPr>
              <w:pStyle w:val="Table8ptText-ASDEFCON"/>
              <w:jc w:val="center"/>
            </w:pPr>
            <w:r w:rsidRPr="00EC1CB3">
              <w:t>Review</w:t>
            </w:r>
          </w:p>
        </w:tc>
        <w:tc>
          <w:tcPr>
            <w:tcW w:w="1134" w:type="dxa"/>
          </w:tcPr>
          <w:p w14:paraId="45A2D298" w14:textId="06754018" w:rsidR="00D043B0" w:rsidRPr="00EC1CB3" w:rsidRDefault="00D043B0" w:rsidP="00D043B0">
            <w:pPr>
              <w:pStyle w:val="Table8ptText-ASDEFCON"/>
              <w:jc w:val="center"/>
            </w:pPr>
            <w:r w:rsidRPr="00EC1CB3">
              <w:t>NA</w:t>
            </w:r>
          </w:p>
        </w:tc>
        <w:tc>
          <w:tcPr>
            <w:tcW w:w="2551" w:type="dxa"/>
          </w:tcPr>
          <w:p w14:paraId="1275E6DD" w14:textId="77777777" w:rsidR="00D043B0" w:rsidRPr="00397FA2" w:rsidRDefault="00D043B0" w:rsidP="00D043B0">
            <w:pPr>
              <w:pStyle w:val="Table8ptText-ASDEFCON"/>
              <w:jc w:val="left"/>
            </w:pPr>
          </w:p>
        </w:tc>
      </w:tr>
      <w:tr w:rsidR="00A60698" w:rsidRPr="00EC1CB3" w14:paraId="0C7A63D8" w14:textId="77777777" w:rsidTr="004275EA">
        <w:tc>
          <w:tcPr>
            <w:tcW w:w="736" w:type="dxa"/>
          </w:tcPr>
          <w:p w14:paraId="6A34DA33" w14:textId="4DB2D448" w:rsidR="00D043B0" w:rsidRPr="00EC1CB3" w:rsidRDefault="00D043B0" w:rsidP="00D043B0">
            <w:pPr>
              <w:pStyle w:val="Table8ptText-ASDEFCON"/>
              <w:jc w:val="left"/>
            </w:pPr>
            <w:r>
              <w:t>MGT</w:t>
            </w:r>
            <w:r w:rsidRPr="00EC1CB3">
              <w:t>-</w:t>
            </w:r>
            <w:r>
              <w:t>42</w:t>
            </w:r>
            <w:r w:rsidRPr="00EC1CB3">
              <w:t>0</w:t>
            </w:r>
          </w:p>
        </w:tc>
        <w:tc>
          <w:tcPr>
            <w:tcW w:w="1671" w:type="dxa"/>
          </w:tcPr>
          <w:p w14:paraId="08A3BC95" w14:textId="77777777" w:rsidR="00D043B0" w:rsidRPr="00EC1CB3" w:rsidRDefault="00D043B0" w:rsidP="00D043B0">
            <w:pPr>
              <w:pStyle w:val="Table8ptText-ASDEFCON"/>
              <w:jc w:val="left"/>
            </w:pPr>
            <w:r w:rsidRPr="00EC1CB3">
              <w:t>Review Package</w:t>
            </w:r>
          </w:p>
        </w:tc>
        <w:tc>
          <w:tcPr>
            <w:tcW w:w="734" w:type="dxa"/>
          </w:tcPr>
          <w:p w14:paraId="0C8662BE" w14:textId="77777777" w:rsidR="00D043B0" w:rsidRPr="00EC1CB3" w:rsidRDefault="00D043B0" w:rsidP="00D043B0">
            <w:pPr>
              <w:pStyle w:val="Table8ptText-ASDEFCON"/>
              <w:jc w:val="center"/>
            </w:pPr>
            <w:r>
              <w:t>3.9.4</w:t>
            </w:r>
          </w:p>
        </w:tc>
        <w:tc>
          <w:tcPr>
            <w:tcW w:w="318" w:type="dxa"/>
          </w:tcPr>
          <w:p w14:paraId="1A86D8DC" w14:textId="77777777" w:rsidR="00D043B0" w:rsidRPr="00EC1CB3" w:rsidRDefault="00D043B0" w:rsidP="00D043B0">
            <w:pPr>
              <w:pStyle w:val="Table8ptText-ASDEFCON"/>
              <w:jc w:val="center"/>
            </w:pPr>
            <w:r w:rsidRPr="00EC1CB3">
              <w:t>a</w:t>
            </w:r>
          </w:p>
        </w:tc>
        <w:tc>
          <w:tcPr>
            <w:tcW w:w="931" w:type="dxa"/>
          </w:tcPr>
          <w:p w14:paraId="423A2E7D" w14:textId="77777777" w:rsidR="00D043B0" w:rsidRPr="00EC1CB3" w:rsidRDefault="00D043B0" w:rsidP="00D043B0">
            <w:pPr>
              <w:pStyle w:val="Table8ptText-ASDEFCON"/>
              <w:jc w:val="center"/>
            </w:pPr>
            <w:r w:rsidRPr="00EC1CB3">
              <w:t>Final</w:t>
            </w:r>
          </w:p>
        </w:tc>
        <w:tc>
          <w:tcPr>
            <w:tcW w:w="1134" w:type="dxa"/>
          </w:tcPr>
          <w:p w14:paraId="4D163E96" w14:textId="4C5549F1" w:rsidR="00D043B0" w:rsidRPr="00EC1CB3" w:rsidRDefault="00D043B0" w:rsidP="00ED512A">
            <w:pPr>
              <w:pStyle w:val="Table8ptText-ASDEFCON"/>
              <w:jc w:val="center"/>
            </w:pPr>
            <w:r w:rsidRPr="00EC1CB3">
              <w:t>Review-20</w:t>
            </w:r>
          </w:p>
        </w:tc>
        <w:tc>
          <w:tcPr>
            <w:tcW w:w="709" w:type="dxa"/>
          </w:tcPr>
          <w:p w14:paraId="696BDDC7" w14:textId="77777777" w:rsidR="00D043B0" w:rsidRPr="00EC1CB3" w:rsidRDefault="00D043B0" w:rsidP="00D043B0">
            <w:pPr>
              <w:pStyle w:val="Table8ptText-ASDEFCON"/>
              <w:jc w:val="center"/>
            </w:pPr>
            <w:r w:rsidRPr="00EC1CB3">
              <w:t>DMS</w:t>
            </w:r>
          </w:p>
        </w:tc>
        <w:tc>
          <w:tcPr>
            <w:tcW w:w="850" w:type="dxa"/>
          </w:tcPr>
          <w:p w14:paraId="6A27FA99" w14:textId="77777777" w:rsidR="00D043B0" w:rsidRPr="00EC1CB3" w:rsidRDefault="00D043B0" w:rsidP="00D043B0">
            <w:pPr>
              <w:pStyle w:val="Table8ptText-ASDEFCON"/>
              <w:jc w:val="center"/>
            </w:pPr>
            <w:r w:rsidRPr="00EC1CB3">
              <w:t>CR</w:t>
            </w:r>
          </w:p>
        </w:tc>
        <w:tc>
          <w:tcPr>
            <w:tcW w:w="1418" w:type="dxa"/>
          </w:tcPr>
          <w:p w14:paraId="1AC5C196" w14:textId="77777777" w:rsidR="00D043B0" w:rsidRPr="00EC1CB3" w:rsidRDefault="00D043B0" w:rsidP="00D043B0">
            <w:pPr>
              <w:pStyle w:val="Table8ptText-ASDEFCON"/>
              <w:jc w:val="center"/>
            </w:pPr>
            <w:r w:rsidRPr="00EC1CB3">
              <w:t>DID-</w:t>
            </w:r>
            <w:r>
              <w:t>PM</w:t>
            </w:r>
            <w:r w:rsidRPr="00EC1CB3">
              <w:t>-RVW-PACKAGE</w:t>
            </w:r>
          </w:p>
        </w:tc>
        <w:tc>
          <w:tcPr>
            <w:tcW w:w="708" w:type="dxa"/>
          </w:tcPr>
          <w:p w14:paraId="2FA05097" w14:textId="77777777" w:rsidR="00D043B0" w:rsidRPr="00EC1CB3" w:rsidRDefault="00D043B0" w:rsidP="00D043B0">
            <w:pPr>
              <w:pStyle w:val="Table8ptText-ASDEFCON"/>
              <w:jc w:val="center"/>
            </w:pPr>
            <w:r w:rsidRPr="00EC1CB3">
              <w:t>by MSR</w:t>
            </w:r>
          </w:p>
        </w:tc>
        <w:tc>
          <w:tcPr>
            <w:tcW w:w="851" w:type="dxa"/>
          </w:tcPr>
          <w:p w14:paraId="34407411" w14:textId="77777777" w:rsidR="00D043B0" w:rsidRPr="00EC1CB3" w:rsidRDefault="00D043B0" w:rsidP="00D043B0">
            <w:pPr>
              <w:pStyle w:val="Table8ptText-ASDEFCON"/>
              <w:jc w:val="center"/>
            </w:pPr>
            <w:r w:rsidRPr="00EC1CB3">
              <w:t>Review</w:t>
            </w:r>
          </w:p>
        </w:tc>
        <w:tc>
          <w:tcPr>
            <w:tcW w:w="1134" w:type="dxa"/>
          </w:tcPr>
          <w:p w14:paraId="27B18765" w14:textId="77777777" w:rsidR="00D043B0" w:rsidRPr="00EC1CB3" w:rsidRDefault="00D043B0" w:rsidP="00D043B0">
            <w:pPr>
              <w:pStyle w:val="Table8ptText-ASDEFCON"/>
              <w:jc w:val="center"/>
            </w:pPr>
            <w:r w:rsidRPr="00EC1CB3">
              <w:t>NA</w:t>
            </w:r>
          </w:p>
        </w:tc>
        <w:tc>
          <w:tcPr>
            <w:tcW w:w="2551" w:type="dxa"/>
          </w:tcPr>
          <w:p w14:paraId="60A3F1A6" w14:textId="77777777" w:rsidR="00D043B0" w:rsidRPr="00397FA2" w:rsidRDefault="00D043B0" w:rsidP="00D043B0">
            <w:pPr>
              <w:pStyle w:val="Table8ptText-ASDEFCON"/>
              <w:jc w:val="left"/>
            </w:pPr>
          </w:p>
        </w:tc>
      </w:tr>
      <w:tr w:rsidR="00A60698" w:rsidRPr="00EC1CB3" w14:paraId="73AC1C22" w14:textId="77777777" w:rsidTr="004275EA">
        <w:tc>
          <w:tcPr>
            <w:tcW w:w="736" w:type="dxa"/>
          </w:tcPr>
          <w:p w14:paraId="6EBE04C6" w14:textId="2CCA6F1E" w:rsidR="00D043B0" w:rsidRPr="00EC1CB3" w:rsidRDefault="00D043B0" w:rsidP="00D043B0">
            <w:pPr>
              <w:pStyle w:val="Table8ptText-ASDEFCON"/>
              <w:jc w:val="left"/>
            </w:pPr>
            <w:r>
              <w:lastRenderedPageBreak/>
              <w:t>MGT-4</w:t>
            </w:r>
            <w:r w:rsidRPr="00EC1CB3">
              <w:t>30</w:t>
            </w:r>
          </w:p>
        </w:tc>
        <w:tc>
          <w:tcPr>
            <w:tcW w:w="1671" w:type="dxa"/>
          </w:tcPr>
          <w:p w14:paraId="0AC9FF8B" w14:textId="58F04C92" w:rsidR="00D043B0" w:rsidRPr="00EC1CB3" w:rsidRDefault="00D043B0" w:rsidP="00D043B0">
            <w:pPr>
              <w:pStyle w:val="Table8ptText-ASDEFCON"/>
              <w:jc w:val="left"/>
            </w:pPr>
            <w:r w:rsidRPr="00EC1CB3">
              <w:t>Review Minutes</w:t>
            </w:r>
          </w:p>
        </w:tc>
        <w:tc>
          <w:tcPr>
            <w:tcW w:w="734" w:type="dxa"/>
          </w:tcPr>
          <w:p w14:paraId="025D2249" w14:textId="7E1756B2" w:rsidR="00D043B0" w:rsidRDefault="00D043B0" w:rsidP="00D043B0">
            <w:pPr>
              <w:pStyle w:val="Table8ptText-ASDEFCON"/>
              <w:jc w:val="center"/>
            </w:pPr>
            <w:r>
              <w:t>3.9.4</w:t>
            </w:r>
          </w:p>
        </w:tc>
        <w:tc>
          <w:tcPr>
            <w:tcW w:w="318" w:type="dxa"/>
          </w:tcPr>
          <w:p w14:paraId="49F8F321" w14:textId="127161E9" w:rsidR="00D043B0" w:rsidRPr="00EC1CB3" w:rsidRDefault="00D043B0" w:rsidP="00D043B0">
            <w:pPr>
              <w:pStyle w:val="Table8ptText-ASDEFCON"/>
              <w:jc w:val="center"/>
            </w:pPr>
            <w:r w:rsidRPr="00EC1CB3">
              <w:t>a</w:t>
            </w:r>
          </w:p>
        </w:tc>
        <w:tc>
          <w:tcPr>
            <w:tcW w:w="931" w:type="dxa"/>
          </w:tcPr>
          <w:p w14:paraId="6E942410" w14:textId="22C5D4D4" w:rsidR="00D043B0" w:rsidRPr="00EC1CB3" w:rsidRDefault="00D043B0" w:rsidP="00D043B0">
            <w:pPr>
              <w:pStyle w:val="Table8ptText-ASDEFCON"/>
              <w:jc w:val="center"/>
            </w:pPr>
            <w:r w:rsidRPr="00EC1CB3">
              <w:t>Final</w:t>
            </w:r>
          </w:p>
        </w:tc>
        <w:tc>
          <w:tcPr>
            <w:tcW w:w="1134" w:type="dxa"/>
          </w:tcPr>
          <w:p w14:paraId="443859F2" w14:textId="2F13D5DC" w:rsidR="00D043B0" w:rsidRPr="00EC1CB3" w:rsidRDefault="00D043B0">
            <w:pPr>
              <w:pStyle w:val="Table8ptText-ASDEFCON"/>
              <w:jc w:val="center"/>
            </w:pPr>
            <w:r>
              <w:t>End of Review</w:t>
            </w:r>
            <w:r w:rsidR="00CE77B9">
              <w:t xml:space="preserve">, </w:t>
            </w:r>
            <w:r w:rsidRPr="00EC1CB3">
              <w:t>Review+5</w:t>
            </w:r>
          </w:p>
        </w:tc>
        <w:tc>
          <w:tcPr>
            <w:tcW w:w="709" w:type="dxa"/>
          </w:tcPr>
          <w:p w14:paraId="40DF748D" w14:textId="27002C65" w:rsidR="00D043B0" w:rsidRPr="00EC1CB3" w:rsidRDefault="00D043B0">
            <w:pPr>
              <w:pStyle w:val="Table8ptText-ASDEFCON"/>
              <w:jc w:val="center"/>
            </w:pPr>
            <w:r w:rsidRPr="00EC1CB3">
              <w:t>1H,</w:t>
            </w:r>
            <w:r w:rsidR="00CE77B9">
              <w:t xml:space="preserve"> </w:t>
            </w:r>
            <w:r>
              <w:t>DMS</w:t>
            </w:r>
          </w:p>
        </w:tc>
        <w:tc>
          <w:tcPr>
            <w:tcW w:w="850" w:type="dxa"/>
          </w:tcPr>
          <w:p w14:paraId="578724AE" w14:textId="10BD6A2D" w:rsidR="00D043B0" w:rsidRPr="00EC1CB3" w:rsidRDefault="00D043B0" w:rsidP="00D043B0">
            <w:pPr>
              <w:pStyle w:val="Table8ptText-ASDEFCON"/>
              <w:jc w:val="center"/>
            </w:pPr>
            <w:r w:rsidRPr="00EC1CB3">
              <w:t>CR</w:t>
            </w:r>
          </w:p>
        </w:tc>
        <w:tc>
          <w:tcPr>
            <w:tcW w:w="1418" w:type="dxa"/>
          </w:tcPr>
          <w:p w14:paraId="769710C8" w14:textId="4D9F0103" w:rsidR="00D043B0" w:rsidRPr="00EC1CB3" w:rsidRDefault="00D043B0" w:rsidP="00D043B0">
            <w:pPr>
              <w:pStyle w:val="Table8ptText-ASDEFCON"/>
              <w:jc w:val="center"/>
            </w:pPr>
            <w:r w:rsidRPr="00EC1CB3">
              <w:t>DID-PM-MEET-MINUTES</w:t>
            </w:r>
          </w:p>
        </w:tc>
        <w:tc>
          <w:tcPr>
            <w:tcW w:w="708" w:type="dxa"/>
          </w:tcPr>
          <w:p w14:paraId="1C6BC63D" w14:textId="67F6A090" w:rsidR="00D043B0" w:rsidRPr="00EC1CB3" w:rsidRDefault="00D043B0" w:rsidP="00D043B0">
            <w:pPr>
              <w:pStyle w:val="Table8ptText-ASDEFCON"/>
              <w:jc w:val="center"/>
            </w:pPr>
            <w:r w:rsidRPr="00EC1CB3">
              <w:t>10</w:t>
            </w:r>
          </w:p>
        </w:tc>
        <w:tc>
          <w:tcPr>
            <w:tcW w:w="851" w:type="dxa"/>
          </w:tcPr>
          <w:p w14:paraId="6DA0D61E" w14:textId="7B7A914C" w:rsidR="00D043B0" w:rsidRPr="00EC1CB3" w:rsidRDefault="00D043B0" w:rsidP="00D043B0">
            <w:pPr>
              <w:pStyle w:val="Table8ptText-ASDEFCON"/>
              <w:jc w:val="center"/>
            </w:pPr>
            <w:r w:rsidRPr="00EC1CB3">
              <w:t>Approval</w:t>
            </w:r>
          </w:p>
        </w:tc>
        <w:tc>
          <w:tcPr>
            <w:tcW w:w="1134" w:type="dxa"/>
          </w:tcPr>
          <w:p w14:paraId="4E43336F" w14:textId="2824FA69" w:rsidR="00D043B0" w:rsidRPr="00EC1CB3" w:rsidRDefault="00D043B0" w:rsidP="00D043B0">
            <w:pPr>
              <w:pStyle w:val="Table8ptText-ASDEFCON"/>
              <w:jc w:val="center"/>
            </w:pPr>
            <w:r w:rsidRPr="00EC1CB3">
              <w:t>NA</w:t>
            </w:r>
          </w:p>
        </w:tc>
        <w:tc>
          <w:tcPr>
            <w:tcW w:w="2551" w:type="dxa"/>
          </w:tcPr>
          <w:p w14:paraId="031910F4" w14:textId="1410BF8E" w:rsidR="00D043B0" w:rsidRPr="00397FA2" w:rsidRDefault="00D043B0" w:rsidP="00D043B0">
            <w:pPr>
              <w:pStyle w:val="Table8ptText-ASDEFCON"/>
              <w:jc w:val="left"/>
            </w:pPr>
            <w:r>
              <w:rPr>
                <w:snapToGrid w:val="0"/>
              </w:rPr>
              <w:t>H</w:t>
            </w:r>
            <w:r w:rsidRPr="003934A8">
              <w:rPr>
                <w:snapToGrid w:val="0"/>
              </w:rPr>
              <w:t xml:space="preserve">ard copy </w:t>
            </w:r>
            <w:r>
              <w:rPr>
                <w:snapToGrid w:val="0"/>
              </w:rPr>
              <w:t xml:space="preserve">of </w:t>
            </w:r>
            <w:r w:rsidRPr="003934A8">
              <w:rPr>
                <w:snapToGrid w:val="0"/>
              </w:rPr>
              <w:t>agree</w:t>
            </w:r>
            <w:r>
              <w:rPr>
                <w:snapToGrid w:val="0"/>
              </w:rPr>
              <w:t xml:space="preserve">d </w:t>
            </w:r>
            <w:r w:rsidRPr="003934A8">
              <w:rPr>
                <w:snapToGrid w:val="0"/>
              </w:rPr>
              <w:t>action</w:t>
            </w:r>
            <w:r>
              <w:rPr>
                <w:snapToGrid w:val="0"/>
              </w:rPr>
              <w:t xml:space="preserve"> list,</w:t>
            </w:r>
            <w:r w:rsidRPr="003934A8">
              <w:rPr>
                <w:snapToGrid w:val="0"/>
              </w:rPr>
              <w:t xml:space="preserve"> for signature </w:t>
            </w:r>
            <w:r>
              <w:rPr>
                <w:snapToGrid w:val="0"/>
              </w:rPr>
              <w:t>at end of meeting.</w:t>
            </w:r>
          </w:p>
        </w:tc>
      </w:tr>
      <w:tr w:rsidR="00A60698" w:rsidRPr="00EC1CB3" w14:paraId="21A0A36A" w14:textId="77777777" w:rsidTr="004275EA">
        <w:tc>
          <w:tcPr>
            <w:tcW w:w="736" w:type="dxa"/>
          </w:tcPr>
          <w:p w14:paraId="117BFD61" w14:textId="77777777" w:rsidR="00D043B0" w:rsidRPr="00EC1CB3" w:rsidRDefault="00D043B0" w:rsidP="00D043B0">
            <w:pPr>
              <w:pStyle w:val="Table8ptText-ASDEFCON"/>
              <w:jc w:val="left"/>
            </w:pPr>
            <w:r w:rsidRPr="00EC1CB3">
              <w:t>MGT-500</w:t>
            </w:r>
          </w:p>
        </w:tc>
        <w:tc>
          <w:tcPr>
            <w:tcW w:w="1671" w:type="dxa"/>
          </w:tcPr>
          <w:p w14:paraId="5CB42557" w14:textId="77777777" w:rsidR="00D043B0" w:rsidRPr="00EC1CB3" w:rsidRDefault="00D043B0" w:rsidP="00D043B0">
            <w:pPr>
              <w:pStyle w:val="Table8ptText-ASDEFCON"/>
              <w:jc w:val="left"/>
            </w:pPr>
            <w:r w:rsidRPr="00EC1CB3">
              <w:t>Meeting Agenda</w:t>
            </w:r>
          </w:p>
        </w:tc>
        <w:tc>
          <w:tcPr>
            <w:tcW w:w="734" w:type="dxa"/>
          </w:tcPr>
          <w:p w14:paraId="06094FCE" w14:textId="77777777" w:rsidR="00D043B0" w:rsidRDefault="00D043B0" w:rsidP="00D043B0">
            <w:pPr>
              <w:pStyle w:val="Table8ptText-ASDEFCON"/>
              <w:jc w:val="center"/>
            </w:pPr>
            <w:r>
              <w:t>3.9.1</w:t>
            </w:r>
          </w:p>
          <w:p w14:paraId="2E47331B" w14:textId="155C9C9C" w:rsidR="00D043B0" w:rsidRPr="00EC1CB3" w:rsidRDefault="00D043B0" w:rsidP="00D043B0">
            <w:pPr>
              <w:pStyle w:val="Table8ptText-ASDEFCON"/>
              <w:jc w:val="center"/>
            </w:pPr>
            <w:r>
              <w:t>3.9.2</w:t>
            </w:r>
          </w:p>
        </w:tc>
        <w:tc>
          <w:tcPr>
            <w:tcW w:w="318" w:type="dxa"/>
          </w:tcPr>
          <w:p w14:paraId="7C805F28" w14:textId="77777777" w:rsidR="00D043B0" w:rsidRPr="00EC1CB3" w:rsidRDefault="00D043B0" w:rsidP="00D043B0">
            <w:pPr>
              <w:pStyle w:val="Table8ptText-ASDEFCON"/>
              <w:jc w:val="center"/>
            </w:pPr>
          </w:p>
        </w:tc>
        <w:tc>
          <w:tcPr>
            <w:tcW w:w="931" w:type="dxa"/>
          </w:tcPr>
          <w:p w14:paraId="63CF8541" w14:textId="77777777" w:rsidR="00D043B0" w:rsidRPr="00EC1CB3" w:rsidRDefault="00D043B0" w:rsidP="00D043B0">
            <w:pPr>
              <w:pStyle w:val="Table8ptText-ASDEFCON"/>
              <w:jc w:val="center"/>
            </w:pPr>
          </w:p>
        </w:tc>
        <w:tc>
          <w:tcPr>
            <w:tcW w:w="1134" w:type="dxa"/>
          </w:tcPr>
          <w:p w14:paraId="2B37F50B" w14:textId="2B923646" w:rsidR="00D043B0" w:rsidRPr="00EC1CB3" w:rsidRDefault="00D043B0" w:rsidP="00ED512A">
            <w:pPr>
              <w:pStyle w:val="Table8ptText-ASDEFCON"/>
              <w:jc w:val="center"/>
            </w:pPr>
            <w:r w:rsidRPr="00EC1CB3">
              <w:t>Start Meeting Date-10</w:t>
            </w:r>
          </w:p>
        </w:tc>
        <w:tc>
          <w:tcPr>
            <w:tcW w:w="709" w:type="dxa"/>
          </w:tcPr>
          <w:p w14:paraId="1CC06617" w14:textId="77777777" w:rsidR="00D043B0" w:rsidRPr="00EC1CB3" w:rsidRDefault="00D043B0" w:rsidP="00D043B0">
            <w:pPr>
              <w:pStyle w:val="Table8ptText-ASDEFCON"/>
              <w:jc w:val="center"/>
            </w:pPr>
            <w:r w:rsidRPr="00EC1CB3">
              <w:t>DMS</w:t>
            </w:r>
          </w:p>
        </w:tc>
        <w:tc>
          <w:tcPr>
            <w:tcW w:w="850" w:type="dxa"/>
          </w:tcPr>
          <w:p w14:paraId="1C193196" w14:textId="77777777" w:rsidR="00D043B0" w:rsidRPr="00EC1CB3" w:rsidRDefault="00D043B0" w:rsidP="00D043B0">
            <w:pPr>
              <w:pStyle w:val="Table8ptText-ASDEFCON"/>
              <w:jc w:val="center"/>
            </w:pPr>
            <w:r w:rsidRPr="00EC1CB3">
              <w:t>CR</w:t>
            </w:r>
          </w:p>
        </w:tc>
        <w:tc>
          <w:tcPr>
            <w:tcW w:w="1418" w:type="dxa"/>
          </w:tcPr>
          <w:p w14:paraId="0D9007EF" w14:textId="77777777" w:rsidR="00D043B0" w:rsidRPr="00EC1CB3" w:rsidRDefault="00D043B0" w:rsidP="00D043B0">
            <w:pPr>
              <w:pStyle w:val="Table8ptText-ASDEFCON"/>
              <w:jc w:val="center"/>
            </w:pPr>
            <w:r w:rsidRPr="00EC1CB3">
              <w:t>DID-PM-MEET-AGENDA</w:t>
            </w:r>
          </w:p>
        </w:tc>
        <w:tc>
          <w:tcPr>
            <w:tcW w:w="708" w:type="dxa"/>
          </w:tcPr>
          <w:p w14:paraId="698D1764" w14:textId="77777777" w:rsidR="00D043B0" w:rsidRPr="00EC1CB3" w:rsidRDefault="00D043B0" w:rsidP="00D043B0">
            <w:pPr>
              <w:pStyle w:val="Table8ptText-ASDEFCON"/>
              <w:jc w:val="center"/>
            </w:pPr>
            <w:r w:rsidRPr="00EC1CB3">
              <w:t>5</w:t>
            </w:r>
          </w:p>
        </w:tc>
        <w:tc>
          <w:tcPr>
            <w:tcW w:w="851" w:type="dxa"/>
          </w:tcPr>
          <w:p w14:paraId="64C740AD" w14:textId="77777777" w:rsidR="00D043B0" w:rsidRPr="00EC1CB3" w:rsidRDefault="00D043B0" w:rsidP="00D043B0">
            <w:pPr>
              <w:pStyle w:val="Table8ptText-ASDEFCON"/>
              <w:jc w:val="center"/>
            </w:pPr>
            <w:r w:rsidRPr="00EC1CB3">
              <w:t>Review</w:t>
            </w:r>
          </w:p>
        </w:tc>
        <w:tc>
          <w:tcPr>
            <w:tcW w:w="1134" w:type="dxa"/>
          </w:tcPr>
          <w:p w14:paraId="4B091586" w14:textId="77777777" w:rsidR="00D043B0" w:rsidRPr="00EC1CB3" w:rsidRDefault="00D043B0" w:rsidP="00D043B0">
            <w:pPr>
              <w:pStyle w:val="Table8ptText-ASDEFCON"/>
              <w:jc w:val="center"/>
            </w:pPr>
            <w:r w:rsidRPr="00EC1CB3">
              <w:t>NA</w:t>
            </w:r>
          </w:p>
        </w:tc>
        <w:tc>
          <w:tcPr>
            <w:tcW w:w="2551" w:type="dxa"/>
          </w:tcPr>
          <w:p w14:paraId="368B8601" w14:textId="77777777" w:rsidR="00D043B0" w:rsidRPr="00397FA2" w:rsidRDefault="00D043B0" w:rsidP="00D043B0">
            <w:pPr>
              <w:pStyle w:val="Table8ptText-ASDEFCON"/>
              <w:jc w:val="left"/>
            </w:pPr>
          </w:p>
        </w:tc>
      </w:tr>
      <w:tr w:rsidR="00A60698" w:rsidRPr="00EC1CB3" w14:paraId="5E66EA8B" w14:textId="77777777" w:rsidTr="004275EA">
        <w:tc>
          <w:tcPr>
            <w:tcW w:w="736" w:type="dxa"/>
          </w:tcPr>
          <w:p w14:paraId="2AA9E530" w14:textId="77777777" w:rsidR="00D043B0" w:rsidRPr="00EC1CB3" w:rsidRDefault="00D043B0" w:rsidP="00D043B0">
            <w:pPr>
              <w:pStyle w:val="Table8ptText-ASDEFCON"/>
              <w:jc w:val="left"/>
            </w:pPr>
            <w:r w:rsidRPr="00EC1CB3">
              <w:t>MGT-510</w:t>
            </w:r>
          </w:p>
        </w:tc>
        <w:tc>
          <w:tcPr>
            <w:tcW w:w="1671" w:type="dxa"/>
          </w:tcPr>
          <w:p w14:paraId="52CA2772" w14:textId="77777777" w:rsidR="00D043B0" w:rsidRPr="00EC1CB3" w:rsidRDefault="00D043B0" w:rsidP="00D043B0">
            <w:pPr>
              <w:pStyle w:val="Table8ptText-ASDEFCON"/>
              <w:jc w:val="left"/>
            </w:pPr>
            <w:r w:rsidRPr="00EC1CB3">
              <w:t>Meeting Minutes</w:t>
            </w:r>
          </w:p>
        </w:tc>
        <w:tc>
          <w:tcPr>
            <w:tcW w:w="734" w:type="dxa"/>
          </w:tcPr>
          <w:p w14:paraId="3058256B" w14:textId="77777777" w:rsidR="00D043B0" w:rsidRDefault="00D043B0" w:rsidP="00D043B0">
            <w:pPr>
              <w:pStyle w:val="Table8ptText-ASDEFCON"/>
              <w:jc w:val="center"/>
            </w:pPr>
            <w:r>
              <w:t>3.9.1</w:t>
            </w:r>
          </w:p>
          <w:p w14:paraId="40A04E04" w14:textId="30B629C5" w:rsidR="00D043B0" w:rsidRPr="00EC1CB3" w:rsidRDefault="00D043B0" w:rsidP="00D043B0">
            <w:pPr>
              <w:pStyle w:val="Table8ptText-ASDEFCON"/>
              <w:jc w:val="center"/>
            </w:pPr>
            <w:r>
              <w:t>3.9.2</w:t>
            </w:r>
          </w:p>
        </w:tc>
        <w:tc>
          <w:tcPr>
            <w:tcW w:w="318" w:type="dxa"/>
          </w:tcPr>
          <w:p w14:paraId="60DDC89E" w14:textId="77777777" w:rsidR="00D043B0" w:rsidRPr="00EC1CB3" w:rsidRDefault="00D043B0" w:rsidP="00D043B0">
            <w:pPr>
              <w:pStyle w:val="Table8ptText-ASDEFCON"/>
              <w:jc w:val="center"/>
            </w:pPr>
          </w:p>
        </w:tc>
        <w:tc>
          <w:tcPr>
            <w:tcW w:w="931" w:type="dxa"/>
          </w:tcPr>
          <w:p w14:paraId="37663515" w14:textId="77777777" w:rsidR="00D043B0" w:rsidRPr="00EC1CB3" w:rsidRDefault="00D043B0" w:rsidP="00D043B0">
            <w:pPr>
              <w:pStyle w:val="Table8ptText-ASDEFCON"/>
              <w:jc w:val="center"/>
            </w:pPr>
          </w:p>
        </w:tc>
        <w:tc>
          <w:tcPr>
            <w:tcW w:w="1134" w:type="dxa"/>
          </w:tcPr>
          <w:p w14:paraId="670F3EBE" w14:textId="1767F07D" w:rsidR="00D043B0" w:rsidRPr="00EC1CB3" w:rsidRDefault="00D043B0" w:rsidP="0024558F">
            <w:pPr>
              <w:pStyle w:val="Table8ptText-ASDEFCON"/>
              <w:jc w:val="center"/>
            </w:pPr>
            <w:r w:rsidRPr="00EC1CB3">
              <w:t xml:space="preserve">End </w:t>
            </w:r>
            <w:r>
              <w:t xml:space="preserve">of </w:t>
            </w:r>
            <w:r w:rsidRPr="00EC1CB3">
              <w:t>Meeting</w:t>
            </w:r>
            <w:r w:rsidR="00CE77B9">
              <w:t xml:space="preserve">, </w:t>
            </w:r>
            <w:r>
              <w:t>Meeting</w:t>
            </w:r>
            <w:r w:rsidRPr="00EC1CB3">
              <w:t>+</w:t>
            </w:r>
            <w:r>
              <w:t>5 for DMS</w:t>
            </w:r>
          </w:p>
        </w:tc>
        <w:tc>
          <w:tcPr>
            <w:tcW w:w="709" w:type="dxa"/>
          </w:tcPr>
          <w:p w14:paraId="4EE6F03D" w14:textId="0981A02A" w:rsidR="00D043B0" w:rsidRPr="00EC1CB3" w:rsidRDefault="00D043B0">
            <w:pPr>
              <w:pStyle w:val="Table8ptText-ASDEFCON"/>
              <w:jc w:val="center"/>
            </w:pPr>
            <w:r w:rsidRPr="00EC1CB3">
              <w:t>1H,</w:t>
            </w:r>
            <w:r w:rsidR="00CE77B9">
              <w:t xml:space="preserve"> </w:t>
            </w:r>
            <w:r w:rsidRPr="00EC1CB3">
              <w:t>DMS</w:t>
            </w:r>
          </w:p>
        </w:tc>
        <w:tc>
          <w:tcPr>
            <w:tcW w:w="850" w:type="dxa"/>
          </w:tcPr>
          <w:p w14:paraId="0C9B3F9C" w14:textId="77777777" w:rsidR="00D043B0" w:rsidRPr="00EC1CB3" w:rsidRDefault="00D043B0" w:rsidP="00D043B0">
            <w:pPr>
              <w:pStyle w:val="Table8ptText-ASDEFCON"/>
              <w:jc w:val="center"/>
            </w:pPr>
            <w:r w:rsidRPr="00EC1CB3">
              <w:t>CR</w:t>
            </w:r>
          </w:p>
        </w:tc>
        <w:tc>
          <w:tcPr>
            <w:tcW w:w="1418" w:type="dxa"/>
          </w:tcPr>
          <w:p w14:paraId="3AE40948" w14:textId="77777777" w:rsidR="00D043B0" w:rsidRPr="00EC1CB3" w:rsidRDefault="00D043B0" w:rsidP="00D043B0">
            <w:pPr>
              <w:pStyle w:val="Table8ptText-ASDEFCON"/>
              <w:jc w:val="center"/>
            </w:pPr>
            <w:r w:rsidRPr="00EC1CB3">
              <w:t>DID-PM-MEET-MINUTES</w:t>
            </w:r>
          </w:p>
        </w:tc>
        <w:tc>
          <w:tcPr>
            <w:tcW w:w="708" w:type="dxa"/>
          </w:tcPr>
          <w:p w14:paraId="5944DF2E" w14:textId="77777777" w:rsidR="00D043B0" w:rsidRPr="00EC1CB3" w:rsidRDefault="00D043B0" w:rsidP="00D043B0">
            <w:pPr>
              <w:pStyle w:val="Table8ptText-ASDEFCON"/>
              <w:jc w:val="center"/>
            </w:pPr>
            <w:r w:rsidRPr="00EC1CB3">
              <w:t>10</w:t>
            </w:r>
          </w:p>
        </w:tc>
        <w:tc>
          <w:tcPr>
            <w:tcW w:w="851" w:type="dxa"/>
          </w:tcPr>
          <w:p w14:paraId="4232C140" w14:textId="77777777" w:rsidR="00D043B0" w:rsidRPr="00EC1CB3" w:rsidRDefault="00D043B0" w:rsidP="00D043B0">
            <w:pPr>
              <w:pStyle w:val="Table8ptText-ASDEFCON"/>
              <w:jc w:val="center"/>
            </w:pPr>
            <w:r w:rsidRPr="00EC1CB3">
              <w:t>Approval</w:t>
            </w:r>
          </w:p>
        </w:tc>
        <w:tc>
          <w:tcPr>
            <w:tcW w:w="1134" w:type="dxa"/>
          </w:tcPr>
          <w:p w14:paraId="302C906A" w14:textId="77777777" w:rsidR="00D043B0" w:rsidRPr="00EC1CB3" w:rsidRDefault="00D043B0" w:rsidP="00D043B0">
            <w:pPr>
              <w:pStyle w:val="Table8ptText-ASDEFCON"/>
              <w:jc w:val="center"/>
            </w:pPr>
            <w:r w:rsidRPr="00EC1CB3">
              <w:t>NA</w:t>
            </w:r>
          </w:p>
        </w:tc>
        <w:tc>
          <w:tcPr>
            <w:tcW w:w="2551" w:type="dxa"/>
          </w:tcPr>
          <w:p w14:paraId="38ACF605" w14:textId="04F7F47D" w:rsidR="00D043B0" w:rsidRPr="00397FA2" w:rsidRDefault="00D043B0" w:rsidP="00D043B0">
            <w:pPr>
              <w:pStyle w:val="Table8ptText-ASDEFCON"/>
              <w:jc w:val="left"/>
            </w:pPr>
            <w:r>
              <w:rPr>
                <w:snapToGrid w:val="0"/>
              </w:rPr>
              <w:t>H</w:t>
            </w:r>
            <w:r w:rsidRPr="003934A8">
              <w:rPr>
                <w:snapToGrid w:val="0"/>
              </w:rPr>
              <w:t xml:space="preserve">ard copy </w:t>
            </w:r>
            <w:r>
              <w:rPr>
                <w:snapToGrid w:val="0"/>
              </w:rPr>
              <w:t>of</w:t>
            </w:r>
            <w:r w:rsidRPr="003934A8">
              <w:rPr>
                <w:snapToGrid w:val="0"/>
              </w:rPr>
              <w:t xml:space="preserve"> agree</w:t>
            </w:r>
            <w:r w:rsidR="001440B5">
              <w:rPr>
                <w:snapToGrid w:val="0"/>
              </w:rPr>
              <w:t>d</w:t>
            </w:r>
            <w:r>
              <w:rPr>
                <w:snapToGrid w:val="0"/>
              </w:rPr>
              <w:t xml:space="preserve"> </w:t>
            </w:r>
            <w:r w:rsidRPr="003934A8">
              <w:rPr>
                <w:snapToGrid w:val="0"/>
              </w:rPr>
              <w:t>action</w:t>
            </w:r>
            <w:r>
              <w:rPr>
                <w:snapToGrid w:val="0"/>
              </w:rPr>
              <w:t xml:space="preserve"> list,</w:t>
            </w:r>
            <w:r w:rsidRPr="003934A8">
              <w:rPr>
                <w:snapToGrid w:val="0"/>
              </w:rPr>
              <w:t xml:space="preserve"> for signature </w:t>
            </w:r>
            <w:r>
              <w:rPr>
                <w:snapToGrid w:val="0"/>
              </w:rPr>
              <w:t>at end of meeting.</w:t>
            </w:r>
          </w:p>
        </w:tc>
      </w:tr>
      <w:tr w:rsidR="00A60698" w:rsidRPr="00EC1CB3" w14:paraId="74A70BF6" w14:textId="77777777" w:rsidTr="004275EA">
        <w:tc>
          <w:tcPr>
            <w:tcW w:w="736" w:type="dxa"/>
          </w:tcPr>
          <w:p w14:paraId="2D40B056" w14:textId="77777777" w:rsidR="00D043B0" w:rsidRPr="00EC1CB3" w:rsidRDefault="00D043B0" w:rsidP="00D043B0">
            <w:pPr>
              <w:pStyle w:val="Table8ptText-ASDEFCON"/>
              <w:jc w:val="left"/>
            </w:pPr>
            <w:r w:rsidRPr="00EC1CB3">
              <w:t>MGT-600</w:t>
            </w:r>
          </w:p>
        </w:tc>
        <w:tc>
          <w:tcPr>
            <w:tcW w:w="1671" w:type="dxa"/>
          </w:tcPr>
          <w:p w14:paraId="25B9A4EA" w14:textId="77777777" w:rsidR="00D043B0" w:rsidRPr="00EC1CB3" w:rsidRDefault="00D043B0" w:rsidP="00D043B0">
            <w:pPr>
              <w:pStyle w:val="Table8ptText-ASDEFCON"/>
              <w:jc w:val="left"/>
            </w:pPr>
            <w:r w:rsidRPr="00EC1CB3">
              <w:t>Contract Start Up Plan</w:t>
            </w:r>
          </w:p>
        </w:tc>
        <w:tc>
          <w:tcPr>
            <w:tcW w:w="734" w:type="dxa"/>
          </w:tcPr>
          <w:p w14:paraId="5DF87E65" w14:textId="77777777" w:rsidR="00D043B0" w:rsidRPr="00EC1CB3" w:rsidRDefault="00D043B0" w:rsidP="00D043B0">
            <w:pPr>
              <w:pStyle w:val="Table8ptText-ASDEFCON"/>
              <w:jc w:val="center"/>
            </w:pPr>
            <w:r>
              <w:t>3.2.1</w:t>
            </w:r>
          </w:p>
        </w:tc>
        <w:tc>
          <w:tcPr>
            <w:tcW w:w="318" w:type="dxa"/>
          </w:tcPr>
          <w:p w14:paraId="2115DD48" w14:textId="77777777" w:rsidR="00D043B0" w:rsidRPr="00EC1CB3" w:rsidRDefault="00D043B0" w:rsidP="00D043B0">
            <w:pPr>
              <w:pStyle w:val="Table8ptText-ASDEFCON"/>
              <w:jc w:val="center"/>
            </w:pPr>
            <w:r>
              <w:t>a</w:t>
            </w:r>
          </w:p>
        </w:tc>
        <w:tc>
          <w:tcPr>
            <w:tcW w:w="931" w:type="dxa"/>
          </w:tcPr>
          <w:p w14:paraId="5ED6DEE8" w14:textId="77777777" w:rsidR="00D043B0" w:rsidRPr="00EC1CB3" w:rsidRDefault="00D043B0" w:rsidP="00D043B0">
            <w:pPr>
              <w:pStyle w:val="Table8ptText-ASDEFCON"/>
              <w:jc w:val="center"/>
            </w:pPr>
            <w:r>
              <w:t>Final</w:t>
            </w:r>
          </w:p>
        </w:tc>
        <w:tc>
          <w:tcPr>
            <w:tcW w:w="1134" w:type="dxa"/>
          </w:tcPr>
          <w:p w14:paraId="74325C9E" w14:textId="77777777" w:rsidR="00D043B0" w:rsidRPr="00EC1CB3" w:rsidRDefault="00D043B0" w:rsidP="00D043B0">
            <w:pPr>
              <w:pStyle w:val="Table8ptText-ASDEFCON"/>
              <w:jc w:val="center"/>
            </w:pPr>
            <w:r w:rsidRPr="00EC1CB3">
              <w:t>ED</w:t>
            </w:r>
          </w:p>
        </w:tc>
        <w:tc>
          <w:tcPr>
            <w:tcW w:w="709" w:type="dxa"/>
          </w:tcPr>
          <w:p w14:paraId="4B1820A5" w14:textId="2430A4A3" w:rsidR="00D043B0" w:rsidRPr="00EC1CB3" w:rsidRDefault="007A187A" w:rsidP="00D56824">
            <w:pPr>
              <w:pStyle w:val="Table8ptText-ASDEFCON"/>
              <w:jc w:val="center"/>
            </w:pPr>
            <w:r>
              <w:t xml:space="preserve">1S, </w:t>
            </w:r>
            <w:r w:rsidR="00D043B0" w:rsidRPr="00EC1CB3">
              <w:t>DMS</w:t>
            </w:r>
          </w:p>
        </w:tc>
        <w:tc>
          <w:tcPr>
            <w:tcW w:w="850" w:type="dxa"/>
          </w:tcPr>
          <w:p w14:paraId="77A92E88" w14:textId="77777777" w:rsidR="00D043B0" w:rsidRPr="00EC1CB3" w:rsidRDefault="00D043B0" w:rsidP="00D043B0">
            <w:pPr>
              <w:pStyle w:val="Table8ptText-ASDEFCON"/>
              <w:jc w:val="center"/>
            </w:pPr>
            <w:r w:rsidRPr="00EC1CB3">
              <w:t>CR</w:t>
            </w:r>
          </w:p>
        </w:tc>
        <w:tc>
          <w:tcPr>
            <w:tcW w:w="1418" w:type="dxa"/>
          </w:tcPr>
          <w:p w14:paraId="306B1A62" w14:textId="77777777" w:rsidR="00D043B0" w:rsidRPr="00EC1CB3" w:rsidRDefault="00D043B0" w:rsidP="00D043B0">
            <w:pPr>
              <w:pStyle w:val="Table8ptText-ASDEFCON"/>
              <w:jc w:val="center"/>
            </w:pPr>
            <w:r w:rsidRPr="00EC1CB3">
              <w:t>DID-PM-START-CSUP</w:t>
            </w:r>
          </w:p>
        </w:tc>
        <w:tc>
          <w:tcPr>
            <w:tcW w:w="708" w:type="dxa"/>
          </w:tcPr>
          <w:p w14:paraId="17DFE890" w14:textId="77777777" w:rsidR="00D043B0" w:rsidRPr="00EC1CB3" w:rsidRDefault="00D043B0" w:rsidP="00D043B0">
            <w:pPr>
              <w:pStyle w:val="Table8ptText-ASDEFCON"/>
              <w:jc w:val="center"/>
            </w:pPr>
            <w:r w:rsidRPr="00EC1CB3">
              <w:t>10</w:t>
            </w:r>
          </w:p>
        </w:tc>
        <w:tc>
          <w:tcPr>
            <w:tcW w:w="851" w:type="dxa"/>
          </w:tcPr>
          <w:p w14:paraId="03E99051" w14:textId="77777777" w:rsidR="00D043B0" w:rsidRPr="00EC1CB3" w:rsidRDefault="00D043B0" w:rsidP="00D043B0">
            <w:pPr>
              <w:pStyle w:val="Table8ptText-ASDEFCON"/>
              <w:jc w:val="center"/>
            </w:pPr>
            <w:r w:rsidRPr="00EC1CB3">
              <w:t>Approval</w:t>
            </w:r>
          </w:p>
        </w:tc>
        <w:tc>
          <w:tcPr>
            <w:tcW w:w="1134" w:type="dxa"/>
          </w:tcPr>
          <w:p w14:paraId="32522927" w14:textId="77777777" w:rsidR="00D043B0" w:rsidRPr="00EC1CB3" w:rsidRDefault="00D043B0" w:rsidP="00D043B0">
            <w:pPr>
              <w:pStyle w:val="Table8ptText-ASDEFCON"/>
              <w:jc w:val="center"/>
            </w:pPr>
            <w:r w:rsidRPr="00EC1CB3">
              <w:t>Monthly until IBR.</w:t>
            </w:r>
          </w:p>
        </w:tc>
        <w:tc>
          <w:tcPr>
            <w:tcW w:w="2551" w:type="dxa"/>
          </w:tcPr>
          <w:p w14:paraId="150179B7" w14:textId="77777777" w:rsidR="00D043B0" w:rsidRPr="00397FA2" w:rsidRDefault="00D043B0" w:rsidP="00D043B0">
            <w:pPr>
              <w:pStyle w:val="Table8ptText-ASDEFCON"/>
              <w:jc w:val="left"/>
            </w:pPr>
          </w:p>
        </w:tc>
      </w:tr>
      <w:tr w:rsidR="00A60698" w:rsidRPr="00EC1CB3" w14:paraId="5E18FBAC" w14:textId="77777777" w:rsidTr="004275EA">
        <w:tc>
          <w:tcPr>
            <w:tcW w:w="736" w:type="dxa"/>
            <w:tcBorders>
              <w:bottom w:val="nil"/>
            </w:tcBorders>
          </w:tcPr>
          <w:p w14:paraId="4782DC32" w14:textId="77777777" w:rsidR="00D043B0" w:rsidRPr="00EC1CB3" w:rsidRDefault="00D043B0" w:rsidP="00D043B0">
            <w:pPr>
              <w:pStyle w:val="Table8ptText-ASDEFCON"/>
              <w:jc w:val="left"/>
            </w:pPr>
            <w:r w:rsidRPr="00EC1CB3">
              <w:t>MGT-610</w:t>
            </w:r>
          </w:p>
        </w:tc>
        <w:tc>
          <w:tcPr>
            <w:tcW w:w="1671" w:type="dxa"/>
            <w:tcBorders>
              <w:bottom w:val="nil"/>
            </w:tcBorders>
          </w:tcPr>
          <w:p w14:paraId="02463F83" w14:textId="77777777" w:rsidR="00D043B0" w:rsidRPr="00EC1CB3" w:rsidRDefault="00D043B0" w:rsidP="00D043B0">
            <w:pPr>
              <w:pStyle w:val="Table8ptText-ASDEFCON"/>
              <w:jc w:val="left"/>
            </w:pPr>
            <w:r w:rsidRPr="00EC1CB3">
              <w:t>Contract Start Up Progress Report</w:t>
            </w:r>
          </w:p>
        </w:tc>
        <w:tc>
          <w:tcPr>
            <w:tcW w:w="734" w:type="dxa"/>
            <w:tcBorders>
              <w:bottom w:val="nil"/>
            </w:tcBorders>
          </w:tcPr>
          <w:p w14:paraId="5BFF33CB" w14:textId="77777777" w:rsidR="00D043B0" w:rsidRPr="00EC1CB3" w:rsidRDefault="00D043B0" w:rsidP="00D043B0">
            <w:pPr>
              <w:pStyle w:val="Table8ptText-ASDEFCON"/>
              <w:jc w:val="center"/>
            </w:pPr>
            <w:r>
              <w:t>3.3.1</w:t>
            </w:r>
          </w:p>
        </w:tc>
        <w:tc>
          <w:tcPr>
            <w:tcW w:w="318" w:type="dxa"/>
            <w:tcBorders>
              <w:bottom w:val="nil"/>
            </w:tcBorders>
          </w:tcPr>
          <w:p w14:paraId="6872DD38" w14:textId="77777777" w:rsidR="00D043B0" w:rsidRPr="00EC1CB3" w:rsidRDefault="00D043B0" w:rsidP="00D043B0">
            <w:pPr>
              <w:pStyle w:val="Table8ptText-ASDEFCON"/>
              <w:jc w:val="center"/>
            </w:pPr>
            <w:r w:rsidRPr="00EC1CB3">
              <w:t>a</w:t>
            </w:r>
          </w:p>
        </w:tc>
        <w:tc>
          <w:tcPr>
            <w:tcW w:w="931" w:type="dxa"/>
            <w:tcBorders>
              <w:bottom w:val="nil"/>
            </w:tcBorders>
          </w:tcPr>
          <w:p w14:paraId="199DA276" w14:textId="2D325D5F" w:rsidR="00D043B0" w:rsidRPr="00EC1CB3" w:rsidRDefault="00D043B0" w:rsidP="00D043B0">
            <w:pPr>
              <w:pStyle w:val="Table8ptText-ASDEFCON"/>
              <w:jc w:val="center"/>
            </w:pPr>
            <w:r>
              <w:t>Final</w:t>
            </w:r>
          </w:p>
        </w:tc>
        <w:tc>
          <w:tcPr>
            <w:tcW w:w="1134" w:type="dxa"/>
            <w:tcBorders>
              <w:bottom w:val="nil"/>
            </w:tcBorders>
          </w:tcPr>
          <w:p w14:paraId="4F6E38AC" w14:textId="77777777" w:rsidR="00D043B0" w:rsidRPr="00EC1CB3" w:rsidRDefault="00D043B0" w:rsidP="00D043B0">
            <w:pPr>
              <w:pStyle w:val="Table8ptText-ASDEFCON"/>
              <w:jc w:val="center"/>
            </w:pPr>
            <w:r w:rsidRPr="00EC1CB3">
              <w:t>ED+20</w:t>
            </w:r>
          </w:p>
        </w:tc>
        <w:tc>
          <w:tcPr>
            <w:tcW w:w="709" w:type="dxa"/>
            <w:tcBorders>
              <w:bottom w:val="nil"/>
            </w:tcBorders>
          </w:tcPr>
          <w:p w14:paraId="5280F3FA" w14:textId="77777777" w:rsidR="00D043B0" w:rsidRPr="00EC1CB3" w:rsidRDefault="00D043B0" w:rsidP="00D043B0">
            <w:pPr>
              <w:pStyle w:val="Table8ptText-ASDEFCON"/>
              <w:jc w:val="center"/>
            </w:pPr>
            <w:r w:rsidRPr="00EC1CB3">
              <w:t>DMS</w:t>
            </w:r>
          </w:p>
        </w:tc>
        <w:tc>
          <w:tcPr>
            <w:tcW w:w="850" w:type="dxa"/>
            <w:tcBorders>
              <w:bottom w:val="nil"/>
            </w:tcBorders>
          </w:tcPr>
          <w:p w14:paraId="381CA153" w14:textId="77777777" w:rsidR="00D043B0" w:rsidRPr="00EC1CB3" w:rsidRDefault="00D043B0" w:rsidP="00D043B0">
            <w:pPr>
              <w:pStyle w:val="Table8ptText-ASDEFCON"/>
              <w:jc w:val="center"/>
            </w:pPr>
            <w:r w:rsidRPr="00EC1CB3">
              <w:t>CR</w:t>
            </w:r>
          </w:p>
        </w:tc>
        <w:tc>
          <w:tcPr>
            <w:tcW w:w="1418" w:type="dxa"/>
            <w:tcBorders>
              <w:bottom w:val="nil"/>
            </w:tcBorders>
          </w:tcPr>
          <w:p w14:paraId="3D65CF62" w14:textId="77777777" w:rsidR="00D043B0" w:rsidRPr="00EC1CB3" w:rsidRDefault="00D043B0" w:rsidP="00D043B0">
            <w:pPr>
              <w:pStyle w:val="Table8ptText-ASDEFCON"/>
              <w:jc w:val="center"/>
            </w:pPr>
            <w:r w:rsidRPr="00EC1CB3">
              <w:t>As per Approved Contract Start Up Plan</w:t>
            </w:r>
          </w:p>
        </w:tc>
        <w:tc>
          <w:tcPr>
            <w:tcW w:w="708" w:type="dxa"/>
            <w:tcBorders>
              <w:bottom w:val="nil"/>
            </w:tcBorders>
          </w:tcPr>
          <w:p w14:paraId="05D1C177" w14:textId="77777777" w:rsidR="00D043B0" w:rsidRPr="00EC1CB3" w:rsidRDefault="00D043B0" w:rsidP="00D043B0">
            <w:pPr>
              <w:pStyle w:val="Table8ptText-ASDEFCON"/>
              <w:jc w:val="center"/>
            </w:pPr>
            <w:r w:rsidRPr="00EC1CB3">
              <w:t>10</w:t>
            </w:r>
          </w:p>
        </w:tc>
        <w:tc>
          <w:tcPr>
            <w:tcW w:w="851" w:type="dxa"/>
            <w:tcBorders>
              <w:bottom w:val="nil"/>
            </w:tcBorders>
          </w:tcPr>
          <w:p w14:paraId="5AF7A40E" w14:textId="77777777" w:rsidR="00D043B0" w:rsidRPr="00EC1CB3" w:rsidRDefault="00D043B0" w:rsidP="00D043B0">
            <w:pPr>
              <w:pStyle w:val="Table8ptText-ASDEFCON"/>
              <w:jc w:val="center"/>
            </w:pPr>
            <w:r w:rsidRPr="00EC1CB3">
              <w:t>Review</w:t>
            </w:r>
          </w:p>
        </w:tc>
        <w:tc>
          <w:tcPr>
            <w:tcW w:w="1134" w:type="dxa"/>
            <w:tcBorders>
              <w:bottom w:val="nil"/>
            </w:tcBorders>
          </w:tcPr>
          <w:p w14:paraId="695DA545" w14:textId="77777777" w:rsidR="00D043B0" w:rsidRPr="00EC1CB3" w:rsidRDefault="00D043B0" w:rsidP="00D043B0">
            <w:pPr>
              <w:pStyle w:val="Table8ptText-ASDEFCON"/>
              <w:jc w:val="center"/>
            </w:pPr>
            <w:r w:rsidRPr="00EC1CB3">
              <w:t>NA</w:t>
            </w:r>
          </w:p>
        </w:tc>
        <w:tc>
          <w:tcPr>
            <w:tcW w:w="2551" w:type="dxa"/>
            <w:tcBorders>
              <w:bottom w:val="nil"/>
            </w:tcBorders>
          </w:tcPr>
          <w:p w14:paraId="489A2F64" w14:textId="77777777" w:rsidR="00D043B0" w:rsidRPr="00397FA2" w:rsidRDefault="00D043B0" w:rsidP="00D043B0">
            <w:pPr>
              <w:pStyle w:val="Table8ptText-ASDEFCON"/>
              <w:jc w:val="left"/>
            </w:pPr>
          </w:p>
        </w:tc>
      </w:tr>
      <w:tr w:rsidR="00A60698" w:rsidRPr="00EC1CB3" w14:paraId="11CD4043" w14:textId="77777777" w:rsidTr="004275EA">
        <w:tc>
          <w:tcPr>
            <w:tcW w:w="736" w:type="dxa"/>
            <w:tcBorders>
              <w:top w:val="nil"/>
              <w:bottom w:val="single" w:sz="4" w:space="0" w:color="auto"/>
            </w:tcBorders>
          </w:tcPr>
          <w:p w14:paraId="7F7BE859" w14:textId="77777777" w:rsidR="00D043B0" w:rsidRPr="00EC1CB3" w:rsidRDefault="00D043B0" w:rsidP="00D043B0">
            <w:pPr>
              <w:pStyle w:val="Table8ptText-ASDEFCON"/>
              <w:jc w:val="left"/>
            </w:pPr>
          </w:p>
        </w:tc>
        <w:tc>
          <w:tcPr>
            <w:tcW w:w="1671" w:type="dxa"/>
            <w:tcBorders>
              <w:top w:val="nil"/>
              <w:bottom w:val="single" w:sz="4" w:space="0" w:color="auto"/>
            </w:tcBorders>
          </w:tcPr>
          <w:p w14:paraId="4F8D89A1" w14:textId="77777777" w:rsidR="00D043B0" w:rsidRPr="00EC1CB3" w:rsidRDefault="00D043B0" w:rsidP="00D043B0">
            <w:pPr>
              <w:pStyle w:val="Table8ptText-ASDEFCON"/>
              <w:jc w:val="left"/>
            </w:pPr>
          </w:p>
        </w:tc>
        <w:tc>
          <w:tcPr>
            <w:tcW w:w="734" w:type="dxa"/>
            <w:tcBorders>
              <w:top w:val="nil"/>
              <w:bottom w:val="single" w:sz="4" w:space="0" w:color="auto"/>
            </w:tcBorders>
          </w:tcPr>
          <w:p w14:paraId="03E5C387" w14:textId="77777777" w:rsidR="00D043B0" w:rsidRPr="00EC1CB3" w:rsidRDefault="00D043B0" w:rsidP="00D043B0">
            <w:pPr>
              <w:pStyle w:val="Table8ptText-ASDEFCON"/>
              <w:jc w:val="center"/>
            </w:pPr>
          </w:p>
        </w:tc>
        <w:tc>
          <w:tcPr>
            <w:tcW w:w="318" w:type="dxa"/>
            <w:tcBorders>
              <w:top w:val="nil"/>
              <w:bottom w:val="single" w:sz="4" w:space="0" w:color="auto"/>
            </w:tcBorders>
          </w:tcPr>
          <w:p w14:paraId="208AC3F3" w14:textId="77777777" w:rsidR="00D043B0" w:rsidRPr="00EC1CB3" w:rsidRDefault="00D043B0" w:rsidP="00D043B0">
            <w:pPr>
              <w:pStyle w:val="Table8ptText-ASDEFCON"/>
              <w:jc w:val="center"/>
            </w:pPr>
            <w:r w:rsidRPr="00EC1CB3">
              <w:t>b</w:t>
            </w:r>
          </w:p>
        </w:tc>
        <w:tc>
          <w:tcPr>
            <w:tcW w:w="931" w:type="dxa"/>
            <w:tcBorders>
              <w:top w:val="nil"/>
              <w:bottom w:val="single" w:sz="4" w:space="0" w:color="auto"/>
            </w:tcBorders>
          </w:tcPr>
          <w:p w14:paraId="068BF3B5" w14:textId="77777777" w:rsidR="00D043B0" w:rsidRPr="00EC1CB3" w:rsidRDefault="00D043B0" w:rsidP="00D043B0">
            <w:pPr>
              <w:pStyle w:val="Table8ptText-ASDEFCON"/>
              <w:jc w:val="center"/>
            </w:pPr>
            <w:r w:rsidRPr="00EC1CB3">
              <w:t>Updates</w:t>
            </w:r>
          </w:p>
        </w:tc>
        <w:tc>
          <w:tcPr>
            <w:tcW w:w="1134" w:type="dxa"/>
            <w:tcBorders>
              <w:top w:val="nil"/>
              <w:bottom w:val="single" w:sz="4" w:space="0" w:color="auto"/>
            </w:tcBorders>
          </w:tcPr>
          <w:p w14:paraId="42112399" w14:textId="77777777" w:rsidR="00D043B0" w:rsidRPr="00EC1CB3" w:rsidRDefault="00D043B0" w:rsidP="00D043B0">
            <w:pPr>
              <w:pStyle w:val="Table8ptText-ASDEFCON"/>
              <w:jc w:val="center"/>
            </w:pPr>
            <w:r w:rsidRPr="00EC1CB3">
              <w:t>Monthly thereafter until IBR</w:t>
            </w:r>
          </w:p>
        </w:tc>
        <w:tc>
          <w:tcPr>
            <w:tcW w:w="709" w:type="dxa"/>
            <w:tcBorders>
              <w:top w:val="nil"/>
              <w:bottom w:val="single" w:sz="4" w:space="0" w:color="auto"/>
            </w:tcBorders>
          </w:tcPr>
          <w:p w14:paraId="268F6AF1" w14:textId="77777777" w:rsidR="00D043B0" w:rsidRPr="00EC1CB3" w:rsidRDefault="00D043B0" w:rsidP="00D043B0">
            <w:pPr>
              <w:pStyle w:val="Table8ptText-ASDEFCON"/>
              <w:jc w:val="center"/>
            </w:pPr>
            <w:r w:rsidRPr="00EC1CB3">
              <w:t>DMS</w:t>
            </w:r>
          </w:p>
        </w:tc>
        <w:tc>
          <w:tcPr>
            <w:tcW w:w="850" w:type="dxa"/>
            <w:tcBorders>
              <w:top w:val="nil"/>
              <w:bottom w:val="single" w:sz="4" w:space="0" w:color="auto"/>
            </w:tcBorders>
          </w:tcPr>
          <w:p w14:paraId="67066887" w14:textId="77777777" w:rsidR="00D043B0" w:rsidRPr="00EC1CB3" w:rsidRDefault="00D043B0" w:rsidP="00D043B0">
            <w:pPr>
              <w:pStyle w:val="Table8ptText-ASDEFCON"/>
              <w:jc w:val="center"/>
            </w:pPr>
            <w:r w:rsidRPr="00EC1CB3">
              <w:t>CR</w:t>
            </w:r>
          </w:p>
        </w:tc>
        <w:tc>
          <w:tcPr>
            <w:tcW w:w="1418" w:type="dxa"/>
            <w:tcBorders>
              <w:top w:val="nil"/>
              <w:bottom w:val="single" w:sz="4" w:space="0" w:color="auto"/>
            </w:tcBorders>
          </w:tcPr>
          <w:p w14:paraId="7BE50018" w14:textId="77777777" w:rsidR="00D043B0" w:rsidRPr="00EC1CB3" w:rsidRDefault="00D043B0" w:rsidP="00D043B0">
            <w:pPr>
              <w:pStyle w:val="Table8ptText-ASDEFCON"/>
              <w:jc w:val="center"/>
            </w:pPr>
          </w:p>
        </w:tc>
        <w:tc>
          <w:tcPr>
            <w:tcW w:w="708" w:type="dxa"/>
            <w:tcBorders>
              <w:top w:val="nil"/>
              <w:bottom w:val="single" w:sz="4" w:space="0" w:color="auto"/>
            </w:tcBorders>
          </w:tcPr>
          <w:p w14:paraId="1B419EFE" w14:textId="77777777" w:rsidR="00D043B0" w:rsidRPr="00EC1CB3" w:rsidRDefault="00D043B0" w:rsidP="00D043B0">
            <w:pPr>
              <w:pStyle w:val="Table8ptText-ASDEFCON"/>
              <w:jc w:val="center"/>
            </w:pPr>
            <w:r w:rsidRPr="00EC1CB3">
              <w:t>10</w:t>
            </w:r>
          </w:p>
        </w:tc>
        <w:tc>
          <w:tcPr>
            <w:tcW w:w="851" w:type="dxa"/>
            <w:tcBorders>
              <w:top w:val="nil"/>
              <w:bottom w:val="single" w:sz="4" w:space="0" w:color="auto"/>
            </w:tcBorders>
          </w:tcPr>
          <w:p w14:paraId="3F7D3CEE" w14:textId="77777777" w:rsidR="00D043B0" w:rsidRPr="00EC1CB3" w:rsidRDefault="00D043B0" w:rsidP="00D043B0">
            <w:pPr>
              <w:pStyle w:val="Table8ptText-ASDEFCON"/>
              <w:jc w:val="center"/>
            </w:pPr>
            <w:r w:rsidRPr="00EC1CB3">
              <w:t>Review</w:t>
            </w:r>
          </w:p>
        </w:tc>
        <w:tc>
          <w:tcPr>
            <w:tcW w:w="1134" w:type="dxa"/>
            <w:tcBorders>
              <w:top w:val="nil"/>
              <w:bottom w:val="single" w:sz="4" w:space="0" w:color="auto"/>
            </w:tcBorders>
          </w:tcPr>
          <w:p w14:paraId="42975B51" w14:textId="77777777" w:rsidR="00D043B0" w:rsidRPr="00EC1CB3" w:rsidRDefault="00D043B0" w:rsidP="00D043B0">
            <w:pPr>
              <w:pStyle w:val="Table8ptText-ASDEFCON"/>
              <w:jc w:val="center"/>
            </w:pPr>
            <w:r w:rsidRPr="00EC1CB3">
              <w:t>NA</w:t>
            </w:r>
          </w:p>
        </w:tc>
        <w:tc>
          <w:tcPr>
            <w:tcW w:w="2551" w:type="dxa"/>
            <w:tcBorders>
              <w:top w:val="nil"/>
              <w:bottom w:val="single" w:sz="4" w:space="0" w:color="auto"/>
            </w:tcBorders>
          </w:tcPr>
          <w:p w14:paraId="4396F8A2" w14:textId="77777777" w:rsidR="00D043B0" w:rsidRPr="00397FA2" w:rsidRDefault="00D043B0" w:rsidP="00D043B0">
            <w:pPr>
              <w:pStyle w:val="Table8ptText-ASDEFCON"/>
              <w:jc w:val="left"/>
            </w:pPr>
          </w:p>
        </w:tc>
      </w:tr>
      <w:tr w:rsidR="00A60698" w:rsidRPr="00EC1CB3" w14:paraId="0293A7A3" w14:textId="77777777" w:rsidTr="004275EA">
        <w:tc>
          <w:tcPr>
            <w:tcW w:w="736" w:type="dxa"/>
            <w:tcBorders>
              <w:top w:val="single" w:sz="4" w:space="0" w:color="auto"/>
              <w:bottom w:val="nil"/>
            </w:tcBorders>
          </w:tcPr>
          <w:p w14:paraId="1191033D" w14:textId="3F64E2A2" w:rsidR="00D043B0" w:rsidRPr="00EC1CB3" w:rsidRDefault="00D043B0" w:rsidP="00D043B0">
            <w:pPr>
              <w:pStyle w:val="Table8ptText-ASDEFCON"/>
              <w:jc w:val="left"/>
            </w:pPr>
            <w:r w:rsidRPr="00EC1CB3">
              <w:t>MGT-</w:t>
            </w:r>
            <w:r>
              <w:t>7</w:t>
            </w:r>
            <w:r w:rsidRPr="00EC1CB3">
              <w:t>00</w:t>
            </w:r>
          </w:p>
        </w:tc>
        <w:tc>
          <w:tcPr>
            <w:tcW w:w="1671" w:type="dxa"/>
            <w:tcBorders>
              <w:top w:val="single" w:sz="4" w:space="0" w:color="auto"/>
              <w:bottom w:val="nil"/>
            </w:tcBorders>
          </w:tcPr>
          <w:p w14:paraId="0335FED3" w14:textId="77777777" w:rsidR="00D043B0" w:rsidRPr="00EC1CB3" w:rsidRDefault="00D043B0" w:rsidP="00D043B0">
            <w:pPr>
              <w:pStyle w:val="Table8ptText-ASDEFCON"/>
              <w:jc w:val="left"/>
            </w:pPr>
            <w:r w:rsidRPr="006A0D4C">
              <w:t>Technical Data and Software Rights Schedule</w:t>
            </w:r>
          </w:p>
        </w:tc>
        <w:tc>
          <w:tcPr>
            <w:tcW w:w="734" w:type="dxa"/>
            <w:tcBorders>
              <w:top w:val="single" w:sz="4" w:space="0" w:color="auto"/>
              <w:bottom w:val="nil"/>
            </w:tcBorders>
          </w:tcPr>
          <w:p w14:paraId="497D98F4" w14:textId="2488C599" w:rsidR="00D043B0" w:rsidRPr="00EC1CB3" w:rsidRDefault="00D043B0" w:rsidP="00D043B0">
            <w:pPr>
              <w:pStyle w:val="Table8ptText-ASDEFCON"/>
              <w:jc w:val="center"/>
            </w:pPr>
            <w:r>
              <w:t>3.14</w:t>
            </w:r>
          </w:p>
        </w:tc>
        <w:tc>
          <w:tcPr>
            <w:tcW w:w="318" w:type="dxa"/>
            <w:tcBorders>
              <w:top w:val="single" w:sz="4" w:space="0" w:color="auto"/>
              <w:bottom w:val="nil"/>
            </w:tcBorders>
          </w:tcPr>
          <w:p w14:paraId="72619A3D" w14:textId="77777777" w:rsidR="00D043B0" w:rsidRPr="00EC1CB3" w:rsidRDefault="00D043B0" w:rsidP="00D043B0">
            <w:pPr>
              <w:pStyle w:val="Table8ptText-ASDEFCON"/>
              <w:jc w:val="center"/>
            </w:pPr>
            <w:r w:rsidRPr="00EC1CB3">
              <w:t>a</w:t>
            </w:r>
          </w:p>
        </w:tc>
        <w:tc>
          <w:tcPr>
            <w:tcW w:w="931" w:type="dxa"/>
            <w:tcBorders>
              <w:top w:val="single" w:sz="4" w:space="0" w:color="auto"/>
              <w:bottom w:val="nil"/>
            </w:tcBorders>
          </w:tcPr>
          <w:p w14:paraId="2566FF96" w14:textId="77777777" w:rsidR="00D043B0" w:rsidRPr="00EC1CB3" w:rsidRDefault="00D043B0" w:rsidP="00D043B0">
            <w:pPr>
              <w:pStyle w:val="Table8ptText-ASDEFCON"/>
              <w:jc w:val="center"/>
            </w:pPr>
            <w:r w:rsidRPr="00EC1CB3">
              <w:t>Final</w:t>
            </w:r>
          </w:p>
        </w:tc>
        <w:tc>
          <w:tcPr>
            <w:tcW w:w="1134" w:type="dxa"/>
            <w:tcBorders>
              <w:top w:val="single" w:sz="4" w:space="0" w:color="auto"/>
              <w:bottom w:val="nil"/>
            </w:tcBorders>
          </w:tcPr>
          <w:p w14:paraId="7B67E6D8" w14:textId="77777777" w:rsidR="00D043B0" w:rsidRPr="00EC1CB3" w:rsidRDefault="00D043B0" w:rsidP="00D043B0">
            <w:pPr>
              <w:pStyle w:val="Table8ptText-ASDEFCON"/>
              <w:jc w:val="center"/>
            </w:pPr>
            <w:r w:rsidRPr="00EC1CB3">
              <w:t>ED</w:t>
            </w:r>
          </w:p>
        </w:tc>
        <w:tc>
          <w:tcPr>
            <w:tcW w:w="709" w:type="dxa"/>
            <w:tcBorders>
              <w:top w:val="single" w:sz="4" w:space="0" w:color="auto"/>
              <w:bottom w:val="nil"/>
            </w:tcBorders>
          </w:tcPr>
          <w:p w14:paraId="5C0FE600" w14:textId="4BF1EC3F" w:rsidR="00D043B0" w:rsidRPr="00EC1CB3" w:rsidRDefault="007A187A" w:rsidP="00D043B0">
            <w:pPr>
              <w:pStyle w:val="Table8ptText-ASDEFCON"/>
              <w:jc w:val="center"/>
            </w:pPr>
            <w:r>
              <w:t xml:space="preserve">1S, </w:t>
            </w:r>
            <w:r w:rsidR="00D043B0" w:rsidRPr="00EC1CB3">
              <w:t>DMS</w:t>
            </w:r>
          </w:p>
        </w:tc>
        <w:tc>
          <w:tcPr>
            <w:tcW w:w="850" w:type="dxa"/>
            <w:tcBorders>
              <w:top w:val="single" w:sz="4" w:space="0" w:color="auto"/>
              <w:bottom w:val="nil"/>
            </w:tcBorders>
          </w:tcPr>
          <w:p w14:paraId="68F77FD0" w14:textId="77777777" w:rsidR="00D043B0" w:rsidRPr="00EC1CB3" w:rsidRDefault="00D043B0" w:rsidP="00D043B0">
            <w:pPr>
              <w:pStyle w:val="Table8ptText-ASDEFCON"/>
              <w:jc w:val="center"/>
            </w:pPr>
            <w:r w:rsidRPr="00EC1CB3">
              <w:t>CR</w:t>
            </w:r>
          </w:p>
        </w:tc>
        <w:tc>
          <w:tcPr>
            <w:tcW w:w="1418" w:type="dxa"/>
            <w:tcBorders>
              <w:top w:val="single" w:sz="4" w:space="0" w:color="auto"/>
              <w:bottom w:val="nil"/>
            </w:tcBorders>
          </w:tcPr>
          <w:p w14:paraId="79EF4B64" w14:textId="77777777" w:rsidR="00D043B0" w:rsidRPr="00EC1CB3" w:rsidRDefault="00D043B0" w:rsidP="00D043B0">
            <w:pPr>
              <w:pStyle w:val="Table8ptText-ASDEFCON"/>
              <w:jc w:val="center"/>
            </w:pPr>
            <w:r>
              <w:t>As per Attachment G</w:t>
            </w:r>
          </w:p>
        </w:tc>
        <w:tc>
          <w:tcPr>
            <w:tcW w:w="708" w:type="dxa"/>
            <w:tcBorders>
              <w:top w:val="single" w:sz="4" w:space="0" w:color="auto"/>
              <w:bottom w:val="nil"/>
            </w:tcBorders>
          </w:tcPr>
          <w:p w14:paraId="6C2C2CB1" w14:textId="77777777" w:rsidR="00D043B0" w:rsidRPr="00EC1CB3" w:rsidRDefault="00D043B0" w:rsidP="00D043B0">
            <w:pPr>
              <w:pStyle w:val="Table8ptText-ASDEFCON"/>
              <w:jc w:val="center"/>
            </w:pPr>
            <w:r>
              <w:t>by ED</w:t>
            </w:r>
          </w:p>
        </w:tc>
        <w:tc>
          <w:tcPr>
            <w:tcW w:w="851" w:type="dxa"/>
            <w:tcBorders>
              <w:top w:val="single" w:sz="4" w:space="0" w:color="auto"/>
              <w:bottom w:val="nil"/>
            </w:tcBorders>
          </w:tcPr>
          <w:p w14:paraId="75BB7BC2" w14:textId="1B01017C" w:rsidR="00D043B0" w:rsidRPr="00EC1CB3" w:rsidRDefault="00D043B0" w:rsidP="00D043B0">
            <w:pPr>
              <w:pStyle w:val="Table8ptText-ASDEFCON"/>
              <w:jc w:val="center"/>
            </w:pPr>
            <w:r>
              <w:t>See note</w:t>
            </w:r>
            <w:r w:rsidR="00B0285A">
              <w:t>s</w:t>
            </w:r>
          </w:p>
        </w:tc>
        <w:tc>
          <w:tcPr>
            <w:tcW w:w="1134" w:type="dxa"/>
            <w:tcBorders>
              <w:top w:val="single" w:sz="4" w:space="0" w:color="auto"/>
              <w:bottom w:val="nil"/>
            </w:tcBorders>
          </w:tcPr>
          <w:p w14:paraId="3487AC40" w14:textId="5C6074E6" w:rsidR="00D043B0" w:rsidRPr="00EC1CB3" w:rsidRDefault="00D043B0" w:rsidP="00D043B0">
            <w:pPr>
              <w:pStyle w:val="Table8ptText-ASDEFCON"/>
              <w:jc w:val="center"/>
            </w:pPr>
            <w:r>
              <w:t>3M</w:t>
            </w:r>
          </w:p>
        </w:tc>
        <w:tc>
          <w:tcPr>
            <w:tcW w:w="2551" w:type="dxa"/>
            <w:tcBorders>
              <w:top w:val="single" w:sz="4" w:space="0" w:color="auto"/>
              <w:bottom w:val="nil"/>
            </w:tcBorders>
          </w:tcPr>
          <w:p w14:paraId="53E7E6F2" w14:textId="10A2A84C" w:rsidR="00D043B0" w:rsidRPr="00397FA2" w:rsidRDefault="00D043B0" w:rsidP="00D043B0">
            <w:pPr>
              <w:pStyle w:val="Table8ptText-ASDEFCON"/>
              <w:jc w:val="left"/>
            </w:pPr>
            <w:r w:rsidRPr="00397FA2">
              <w:t>Include at Attachment G</w:t>
            </w:r>
            <w:r>
              <w:t xml:space="preserve"> by ED</w:t>
            </w:r>
            <w:r w:rsidRPr="00397FA2">
              <w:t>.</w:t>
            </w:r>
            <w:r w:rsidR="00FA09AF">
              <w:t xml:space="preserve"> </w:t>
            </w:r>
            <w:r>
              <w:t>Subsequent</w:t>
            </w:r>
            <w:r w:rsidRPr="00397FA2">
              <w:t xml:space="preserve"> </w:t>
            </w:r>
            <w:r>
              <w:t>u</w:t>
            </w:r>
            <w:r w:rsidRPr="00397FA2">
              <w:t>pdates in accordance with COC clause 5.12</w:t>
            </w:r>
            <w:r>
              <w:t xml:space="preserve"> require CCP</w:t>
            </w:r>
            <w:r w:rsidRPr="00397FA2">
              <w:t>.</w:t>
            </w:r>
          </w:p>
        </w:tc>
      </w:tr>
      <w:tr w:rsidR="00A60698" w:rsidRPr="00EC1CB3" w14:paraId="0336242A" w14:textId="77777777" w:rsidTr="004275EA">
        <w:tc>
          <w:tcPr>
            <w:tcW w:w="736" w:type="dxa"/>
            <w:tcBorders>
              <w:top w:val="nil"/>
              <w:bottom w:val="single" w:sz="4" w:space="0" w:color="auto"/>
            </w:tcBorders>
          </w:tcPr>
          <w:p w14:paraId="1063E94D" w14:textId="77777777" w:rsidR="00D043B0" w:rsidRPr="00EC1CB3" w:rsidRDefault="00D043B0" w:rsidP="00D043B0">
            <w:pPr>
              <w:pStyle w:val="Table8ptText-ASDEFCON"/>
              <w:jc w:val="left"/>
            </w:pPr>
          </w:p>
        </w:tc>
        <w:tc>
          <w:tcPr>
            <w:tcW w:w="1671" w:type="dxa"/>
            <w:tcBorders>
              <w:top w:val="nil"/>
              <w:bottom w:val="single" w:sz="4" w:space="0" w:color="auto"/>
            </w:tcBorders>
          </w:tcPr>
          <w:p w14:paraId="63F9DFE6" w14:textId="77777777" w:rsidR="00D043B0" w:rsidRPr="006A0D4C" w:rsidRDefault="00D043B0" w:rsidP="00D043B0">
            <w:pPr>
              <w:pStyle w:val="Table8ptText-ASDEFCON"/>
              <w:jc w:val="left"/>
            </w:pPr>
          </w:p>
        </w:tc>
        <w:tc>
          <w:tcPr>
            <w:tcW w:w="734" w:type="dxa"/>
            <w:tcBorders>
              <w:top w:val="nil"/>
              <w:bottom w:val="single" w:sz="4" w:space="0" w:color="auto"/>
            </w:tcBorders>
          </w:tcPr>
          <w:p w14:paraId="040F6BDA" w14:textId="77777777" w:rsidR="00D043B0" w:rsidRDefault="00D043B0" w:rsidP="00D043B0">
            <w:pPr>
              <w:pStyle w:val="Table8ptText-ASDEFCON"/>
              <w:jc w:val="center"/>
            </w:pPr>
          </w:p>
        </w:tc>
        <w:tc>
          <w:tcPr>
            <w:tcW w:w="318" w:type="dxa"/>
            <w:tcBorders>
              <w:top w:val="nil"/>
              <w:bottom w:val="single" w:sz="4" w:space="0" w:color="auto"/>
            </w:tcBorders>
          </w:tcPr>
          <w:p w14:paraId="5EA92FE2" w14:textId="282BE54B" w:rsidR="00D043B0" w:rsidRPr="00EC1CB3" w:rsidRDefault="00D043B0" w:rsidP="00D043B0">
            <w:pPr>
              <w:pStyle w:val="Table8ptText-ASDEFCON"/>
              <w:jc w:val="center"/>
            </w:pPr>
            <w:r>
              <w:t>b</w:t>
            </w:r>
          </w:p>
        </w:tc>
        <w:tc>
          <w:tcPr>
            <w:tcW w:w="931" w:type="dxa"/>
            <w:tcBorders>
              <w:top w:val="nil"/>
              <w:bottom w:val="single" w:sz="4" w:space="0" w:color="auto"/>
            </w:tcBorders>
          </w:tcPr>
          <w:p w14:paraId="1B9ED8F4" w14:textId="77777777" w:rsidR="00D043B0" w:rsidRDefault="00D043B0" w:rsidP="00D043B0">
            <w:pPr>
              <w:pStyle w:val="Table8ptText-ASDEFCON"/>
              <w:jc w:val="center"/>
            </w:pPr>
            <w:r>
              <w:t>Update</w:t>
            </w:r>
          </w:p>
        </w:tc>
        <w:tc>
          <w:tcPr>
            <w:tcW w:w="1134" w:type="dxa"/>
            <w:tcBorders>
              <w:top w:val="nil"/>
              <w:bottom w:val="single" w:sz="4" w:space="0" w:color="auto"/>
            </w:tcBorders>
          </w:tcPr>
          <w:p w14:paraId="37F5D90A" w14:textId="77777777" w:rsidR="00D043B0" w:rsidRPr="00EC1CB3" w:rsidRDefault="00D043B0" w:rsidP="00D043B0">
            <w:pPr>
              <w:pStyle w:val="Table8ptText-ASDEFCON"/>
              <w:jc w:val="center"/>
            </w:pPr>
            <w:r>
              <w:t>SSDDR-20</w:t>
            </w:r>
          </w:p>
        </w:tc>
        <w:tc>
          <w:tcPr>
            <w:tcW w:w="709" w:type="dxa"/>
            <w:tcBorders>
              <w:top w:val="nil"/>
              <w:bottom w:val="single" w:sz="4" w:space="0" w:color="auto"/>
            </w:tcBorders>
          </w:tcPr>
          <w:p w14:paraId="6D942AA6" w14:textId="06E3BF0B" w:rsidR="00D043B0" w:rsidRPr="00EC1CB3" w:rsidRDefault="00D043B0" w:rsidP="00D043B0">
            <w:pPr>
              <w:pStyle w:val="Table8ptText-ASDEFCON"/>
              <w:jc w:val="center"/>
            </w:pPr>
            <w:r w:rsidRPr="00EC1CB3">
              <w:t>DMS</w:t>
            </w:r>
          </w:p>
        </w:tc>
        <w:tc>
          <w:tcPr>
            <w:tcW w:w="850" w:type="dxa"/>
            <w:tcBorders>
              <w:top w:val="nil"/>
              <w:bottom w:val="single" w:sz="4" w:space="0" w:color="auto"/>
            </w:tcBorders>
          </w:tcPr>
          <w:p w14:paraId="68351039" w14:textId="77777777" w:rsidR="00D043B0" w:rsidRPr="00EC1CB3" w:rsidRDefault="00D043B0" w:rsidP="00D043B0">
            <w:pPr>
              <w:pStyle w:val="Table8ptText-ASDEFCON"/>
              <w:jc w:val="center"/>
            </w:pPr>
            <w:r w:rsidRPr="00EC1CB3">
              <w:t>CR</w:t>
            </w:r>
          </w:p>
        </w:tc>
        <w:tc>
          <w:tcPr>
            <w:tcW w:w="1418" w:type="dxa"/>
            <w:tcBorders>
              <w:top w:val="nil"/>
              <w:bottom w:val="single" w:sz="4" w:space="0" w:color="auto"/>
            </w:tcBorders>
          </w:tcPr>
          <w:p w14:paraId="56BC4687" w14:textId="77777777" w:rsidR="00D043B0" w:rsidRPr="00EC1CB3" w:rsidDel="006A0D4C" w:rsidRDefault="00D043B0" w:rsidP="00D043B0">
            <w:pPr>
              <w:pStyle w:val="Table8ptText-ASDEFCON"/>
              <w:jc w:val="center"/>
            </w:pPr>
          </w:p>
        </w:tc>
        <w:tc>
          <w:tcPr>
            <w:tcW w:w="708" w:type="dxa"/>
            <w:tcBorders>
              <w:top w:val="nil"/>
              <w:bottom w:val="single" w:sz="4" w:space="0" w:color="auto"/>
            </w:tcBorders>
          </w:tcPr>
          <w:p w14:paraId="0FEA917F" w14:textId="77777777" w:rsidR="00D043B0" w:rsidRPr="00EC1CB3" w:rsidRDefault="00D043B0" w:rsidP="00D043B0">
            <w:pPr>
              <w:pStyle w:val="Table8ptText-ASDEFCON"/>
              <w:jc w:val="center"/>
            </w:pPr>
            <w:r>
              <w:t>40</w:t>
            </w:r>
          </w:p>
        </w:tc>
        <w:tc>
          <w:tcPr>
            <w:tcW w:w="851" w:type="dxa"/>
            <w:tcBorders>
              <w:top w:val="nil"/>
              <w:bottom w:val="single" w:sz="4" w:space="0" w:color="auto"/>
            </w:tcBorders>
          </w:tcPr>
          <w:p w14:paraId="34DC708E" w14:textId="77777777" w:rsidR="00D043B0" w:rsidDel="006A0D4C" w:rsidRDefault="00D043B0" w:rsidP="00D043B0">
            <w:pPr>
              <w:pStyle w:val="Table8ptText-ASDEFCON"/>
              <w:jc w:val="center"/>
            </w:pPr>
            <w:r w:rsidRPr="00EC1CB3">
              <w:t xml:space="preserve">CCP </w:t>
            </w:r>
            <w:r>
              <w:t>a</w:t>
            </w:r>
            <w:r w:rsidRPr="00EC1CB3">
              <w:t>pproval</w:t>
            </w:r>
          </w:p>
        </w:tc>
        <w:tc>
          <w:tcPr>
            <w:tcW w:w="1134" w:type="dxa"/>
            <w:tcBorders>
              <w:top w:val="nil"/>
              <w:bottom w:val="single" w:sz="4" w:space="0" w:color="auto"/>
            </w:tcBorders>
          </w:tcPr>
          <w:p w14:paraId="07D6D301" w14:textId="4B1BD094" w:rsidR="00D043B0" w:rsidRPr="00EC1CB3" w:rsidRDefault="00D043B0" w:rsidP="00D043B0">
            <w:pPr>
              <w:pStyle w:val="Table8ptText-ASDEFCON"/>
              <w:jc w:val="center"/>
            </w:pPr>
            <w:r>
              <w:t>3M</w:t>
            </w:r>
          </w:p>
        </w:tc>
        <w:tc>
          <w:tcPr>
            <w:tcW w:w="2551" w:type="dxa"/>
            <w:tcBorders>
              <w:top w:val="nil"/>
              <w:bottom w:val="single" w:sz="4" w:space="0" w:color="auto"/>
            </w:tcBorders>
          </w:tcPr>
          <w:p w14:paraId="5769718D" w14:textId="6A24BEB8" w:rsidR="00D043B0" w:rsidRPr="00397FA2" w:rsidRDefault="00B0285A" w:rsidP="00D043B0">
            <w:pPr>
              <w:pStyle w:val="Table8ptText-ASDEFCON"/>
              <w:jc w:val="left"/>
            </w:pPr>
            <w:r>
              <w:t>As above</w:t>
            </w:r>
          </w:p>
        </w:tc>
      </w:tr>
      <w:tr w:rsidR="00A60698" w:rsidRPr="00EC1CB3" w14:paraId="4D2994E2" w14:textId="77777777" w:rsidTr="004275EA">
        <w:tc>
          <w:tcPr>
            <w:tcW w:w="736" w:type="dxa"/>
            <w:tcBorders>
              <w:top w:val="single" w:sz="4" w:space="0" w:color="auto"/>
              <w:bottom w:val="nil"/>
            </w:tcBorders>
          </w:tcPr>
          <w:p w14:paraId="735E84BC" w14:textId="38A6CD3D" w:rsidR="00D043B0" w:rsidRPr="00EC1CB3" w:rsidRDefault="00D043B0" w:rsidP="00D043B0">
            <w:pPr>
              <w:pStyle w:val="Table8ptText-ASDEFCON"/>
              <w:jc w:val="left"/>
            </w:pPr>
            <w:r w:rsidRPr="00E06AFF">
              <w:rPr>
                <w:snapToGrid w:val="0"/>
              </w:rPr>
              <w:t>MGT-710</w:t>
            </w:r>
          </w:p>
        </w:tc>
        <w:tc>
          <w:tcPr>
            <w:tcW w:w="1671" w:type="dxa"/>
            <w:tcBorders>
              <w:top w:val="single" w:sz="4" w:space="0" w:color="auto"/>
              <w:bottom w:val="nil"/>
            </w:tcBorders>
          </w:tcPr>
          <w:p w14:paraId="0C17047B" w14:textId="4A3EBEF7" w:rsidR="00D043B0" w:rsidRPr="006A0D4C" w:rsidRDefault="00D043B0" w:rsidP="00D043B0">
            <w:pPr>
              <w:pStyle w:val="Table8ptText-ASDEFCON"/>
              <w:jc w:val="left"/>
            </w:pPr>
            <w:r w:rsidRPr="00E06AFF">
              <w:rPr>
                <w:snapToGrid w:val="0"/>
              </w:rPr>
              <w:t>Government Furnished Material and Government Furnished Services</w:t>
            </w:r>
          </w:p>
        </w:tc>
        <w:tc>
          <w:tcPr>
            <w:tcW w:w="734" w:type="dxa"/>
            <w:tcBorders>
              <w:top w:val="single" w:sz="4" w:space="0" w:color="auto"/>
              <w:bottom w:val="nil"/>
            </w:tcBorders>
          </w:tcPr>
          <w:p w14:paraId="6A13909D" w14:textId="7E9E40A0" w:rsidR="00D043B0" w:rsidRDefault="00D043B0" w:rsidP="00D043B0">
            <w:pPr>
              <w:pStyle w:val="Table8ptText-ASDEFCON"/>
              <w:jc w:val="center"/>
            </w:pPr>
            <w:r w:rsidRPr="00E06AFF">
              <w:rPr>
                <w:snapToGrid w:val="0"/>
              </w:rPr>
              <w:t>3.1</w:t>
            </w:r>
            <w:r>
              <w:rPr>
                <w:snapToGrid w:val="0"/>
              </w:rPr>
              <w:t>3</w:t>
            </w:r>
            <w:r w:rsidRPr="00E06AFF">
              <w:rPr>
                <w:snapToGrid w:val="0"/>
              </w:rPr>
              <w:t>.3</w:t>
            </w:r>
          </w:p>
        </w:tc>
        <w:tc>
          <w:tcPr>
            <w:tcW w:w="318" w:type="dxa"/>
            <w:tcBorders>
              <w:top w:val="single" w:sz="4" w:space="0" w:color="auto"/>
              <w:bottom w:val="nil"/>
            </w:tcBorders>
          </w:tcPr>
          <w:p w14:paraId="0B9FBE24" w14:textId="3AE2379E" w:rsidR="00D043B0" w:rsidRDefault="00D043B0" w:rsidP="00D043B0">
            <w:pPr>
              <w:pStyle w:val="Table8ptText-ASDEFCON"/>
              <w:jc w:val="center"/>
            </w:pPr>
            <w:r w:rsidRPr="00E06AFF">
              <w:rPr>
                <w:snapToGrid w:val="0"/>
              </w:rPr>
              <w:t>a</w:t>
            </w:r>
          </w:p>
        </w:tc>
        <w:tc>
          <w:tcPr>
            <w:tcW w:w="931" w:type="dxa"/>
            <w:tcBorders>
              <w:top w:val="single" w:sz="4" w:space="0" w:color="auto"/>
              <w:bottom w:val="nil"/>
            </w:tcBorders>
          </w:tcPr>
          <w:p w14:paraId="0A4E1C29" w14:textId="2BD0C1FF" w:rsidR="00D043B0" w:rsidRDefault="00D043B0" w:rsidP="00D043B0">
            <w:pPr>
              <w:pStyle w:val="Table8ptText-ASDEFCON"/>
              <w:jc w:val="center"/>
            </w:pPr>
            <w:r>
              <w:rPr>
                <w:snapToGrid w:val="0"/>
              </w:rPr>
              <w:t>Final</w:t>
            </w:r>
          </w:p>
        </w:tc>
        <w:tc>
          <w:tcPr>
            <w:tcW w:w="1134" w:type="dxa"/>
            <w:tcBorders>
              <w:top w:val="single" w:sz="4" w:space="0" w:color="auto"/>
              <w:bottom w:val="nil"/>
            </w:tcBorders>
          </w:tcPr>
          <w:p w14:paraId="719B0365" w14:textId="1287F47E" w:rsidR="00D043B0" w:rsidRDefault="00D043B0" w:rsidP="00D043B0">
            <w:pPr>
              <w:pStyle w:val="Table8ptText-ASDEFCON"/>
              <w:jc w:val="center"/>
            </w:pPr>
            <w:r>
              <w:rPr>
                <w:snapToGrid w:val="0"/>
              </w:rPr>
              <w:t>ED</w:t>
            </w:r>
          </w:p>
        </w:tc>
        <w:tc>
          <w:tcPr>
            <w:tcW w:w="709" w:type="dxa"/>
            <w:tcBorders>
              <w:top w:val="single" w:sz="4" w:space="0" w:color="auto"/>
              <w:bottom w:val="nil"/>
            </w:tcBorders>
          </w:tcPr>
          <w:p w14:paraId="62DE23DD" w14:textId="1EB57BC0" w:rsidR="00D043B0" w:rsidRDefault="007A187A" w:rsidP="00D043B0">
            <w:pPr>
              <w:pStyle w:val="Table8ptText-ASDEFCON"/>
              <w:jc w:val="center"/>
            </w:pPr>
            <w:r>
              <w:rPr>
                <w:snapToGrid w:val="0"/>
              </w:rPr>
              <w:t xml:space="preserve">1S, </w:t>
            </w:r>
            <w:r w:rsidR="00D043B0" w:rsidRPr="00E06AFF">
              <w:rPr>
                <w:snapToGrid w:val="0"/>
              </w:rPr>
              <w:t>DMS</w:t>
            </w:r>
          </w:p>
        </w:tc>
        <w:tc>
          <w:tcPr>
            <w:tcW w:w="850" w:type="dxa"/>
            <w:tcBorders>
              <w:top w:val="single" w:sz="4" w:space="0" w:color="auto"/>
              <w:bottom w:val="nil"/>
            </w:tcBorders>
          </w:tcPr>
          <w:p w14:paraId="7F12BDF5" w14:textId="60D5F29D" w:rsidR="00D043B0" w:rsidRPr="00EC1CB3" w:rsidRDefault="00D043B0" w:rsidP="00D043B0">
            <w:pPr>
              <w:pStyle w:val="Table8ptText-ASDEFCON"/>
              <w:jc w:val="center"/>
            </w:pPr>
            <w:r w:rsidRPr="00E06AFF">
              <w:rPr>
                <w:snapToGrid w:val="0"/>
              </w:rPr>
              <w:t>CR</w:t>
            </w:r>
          </w:p>
        </w:tc>
        <w:tc>
          <w:tcPr>
            <w:tcW w:w="1418" w:type="dxa"/>
            <w:tcBorders>
              <w:top w:val="single" w:sz="4" w:space="0" w:color="auto"/>
              <w:bottom w:val="nil"/>
            </w:tcBorders>
          </w:tcPr>
          <w:p w14:paraId="0D0E56B2" w14:textId="6A63A15A" w:rsidR="00D043B0" w:rsidRPr="00EC1CB3" w:rsidDel="006A0D4C" w:rsidRDefault="00D043B0" w:rsidP="00D043B0">
            <w:pPr>
              <w:pStyle w:val="Table8ptText-ASDEFCON"/>
              <w:jc w:val="center"/>
            </w:pPr>
            <w:r w:rsidRPr="003522A2">
              <w:rPr>
                <w:snapToGrid w:val="0"/>
              </w:rPr>
              <w:t>As per Attachment E</w:t>
            </w:r>
          </w:p>
        </w:tc>
        <w:tc>
          <w:tcPr>
            <w:tcW w:w="708" w:type="dxa"/>
            <w:tcBorders>
              <w:top w:val="single" w:sz="4" w:space="0" w:color="auto"/>
              <w:bottom w:val="nil"/>
            </w:tcBorders>
          </w:tcPr>
          <w:p w14:paraId="7A209359" w14:textId="159BC628" w:rsidR="00D043B0" w:rsidRDefault="00D043B0" w:rsidP="00D043B0">
            <w:pPr>
              <w:pStyle w:val="Table8ptText-ASDEFCON"/>
              <w:jc w:val="center"/>
            </w:pPr>
            <w:r>
              <w:t>by ED</w:t>
            </w:r>
          </w:p>
        </w:tc>
        <w:tc>
          <w:tcPr>
            <w:tcW w:w="851" w:type="dxa"/>
            <w:tcBorders>
              <w:top w:val="single" w:sz="4" w:space="0" w:color="auto"/>
              <w:bottom w:val="nil"/>
            </w:tcBorders>
          </w:tcPr>
          <w:p w14:paraId="4EC1AF5F" w14:textId="33594599" w:rsidR="00D043B0" w:rsidRPr="00EC1CB3" w:rsidRDefault="00D043B0" w:rsidP="00D043B0">
            <w:pPr>
              <w:pStyle w:val="Table8ptText-ASDEFCON"/>
              <w:jc w:val="center"/>
            </w:pPr>
            <w:r>
              <w:rPr>
                <w:snapToGrid w:val="0"/>
              </w:rPr>
              <w:t>See note</w:t>
            </w:r>
            <w:r w:rsidR="00B0285A">
              <w:rPr>
                <w:snapToGrid w:val="0"/>
              </w:rPr>
              <w:t>s</w:t>
            </w:r>
          </w:p>
        </w:tc>
        <w:tc>
          <w:tcPr>
            <w:tcW w:w="1134" w:type="dxa"/>
            <w:tcBorders>
              <w:top w:val="single" w:sz="4" w:space="0" w:color="auto"/>
              <w:bottom w:val="nil"/>
            </w:tcBorders>
          </w:tcPr>
          <w:p w14:paraId="7771BB08" w14:textId="5F1082C0" w:rsidR="00D043B0" w:rsidRDefault="00D043B0" w:rsidP="00D043B0">
            <w:pPr>
              <w:pStyle w:val="Table8ptText-ASDEFCON"/>
              <w:jc w:val="center"/>
            </w:pPr>
            <w:r w:rsidRPr="00E06AFF">
              <w:rPr>
                <w:snapToGrid w:val="0"/>
              </w:rPr>
              <w:t>NA</w:t>
            </w:r>
          </w:p>
        </w:tc>
        <w:tc>
          <w:tcPr>
            <w:tcW w:w="2551" w:type="dxa"/>
            <w:tcBorders>
              <w:top w:val="single" w:sz="4" w:space="0" w:color="auto"/>
              <w:bottom w:val="nil"/>
            </w:tcBorders>
          </w:tcPr>
          <w:p w14:paraId="612114D8" w14:textId="02CFD80D" w:rsidR="00D043B0" w:rsidRPr="00397FA2" w:rsidRDefault="00D043B0" w:rsidP="00D043B0">
            <w:pPr>
              <w:pStyle w:val="Table8ptText-ASDEFCON"/>
              <w:jc w:val="left"/>
            </w:pPr>
            <w:r w:rsidRPr="003522A2">
              <w:rPr>
                <w:snapToGrid w:val="0"/>
              </w:rPr>
              <w:t>Include at Attachment E.</w:t>
            </w:r>
          </w:p>
        </w:tc>
      </w:tr>
      <w:tr w:rsidR="00A60698" w:rsidRPr="00EC1CB3" w14:paraId="46C533E1" w14:textId="77777777" w:rsidTr="004275EA">
        <w:tc>
          <w:tcPr>
            <w:tcW w:w="736" w:type="dxa"/>
            <w:tcBorders>
              <w:top w:val="nil"/>
              <w:bottom w:val="single" w:sz="4" w:space="0" w:color="auto"/>
            </w:tcBorders>
          </w:tcPr>
          <w:p w14:paraId="3C4E9C24" w14:textId="77777777" w:rsidR="00D043B0" w:rsidRPr="00E06AFF" w:rsidRDefault="00D043B0" w:rsidP="00D043B0">
            <w:pPr>
              <w:pStyle w:val="Table8ptText-ASDEFCON"/>
              <w:jc w:val="left"/>
              <w:rPr>
                <w:snapToGrid w:val="0"/>
              </w:rPr>
            </w:pPr>
          </w:p>
        </w:tc>
        <w:tc>
          <w:tcPr>
            <w:tcW w:w="1671" w:type="dxa"/>
            <w:tcBorders>
              <w:top w:val="nil"/>
              <w:bottom w:val="single" w:sz="4" w:space="0" w:color="auto"/>
            </w:tcBorders>
          </w:tcPr>
          <w:p w14:paraId="2EC8D87C" w14:textId="77777777" w:rsidR="00D043B0" w:rsidRPr="00E06AFF" w:rsidRDefault="00D043B0" w:rsidP="00D043B0">
            <w:pPr>
              <w:pStyle w:val="Table8ptText-ASDEFCON"/>
              <w:jc w:val="left"/>
              <w:rPr>
                <w:snapToGrid w:val="0"/>
              </w:rPr>
            </w:pPr>
          </w:p>
        </w:tc>
        <w:tc>
          <w:tcPr>
            <w:tcW w:w="734" w:type="dxa"/>
            <w:tcBorders>
              <w:top w:val="nil"/>
              <w:bottom w:val="single" w:sz="4" w:space="0" w:color="auto"/>
            </w:tcBorders>
          </w:tcPr>
          <w:p w14:paraId="6A25EADB" w14:textId="77777777" w:rsidR="00D043B0" w:rsidRDefault="00D043B0" w:rsidP="00D043B0">
            <w:pPr>
              <w:pStyle w:val="Table8ptText-ASDEFCON"/>
              <w:jc w:val="center"/>
              <w:rPr>
                <w:snapToGrid w:val="0"/>
              </w:rPr>
            </w:pPr>
          </w:p>
        </w:tc>
        <w:tc>
          <w:tcPr>
            <w:tcW w:w="318" w:type="dxa"/>
            <w:tcBorders>
              <w:top w:val="nil"/>
              <w:bottom w:val="single" w:sz="4" w:space="0" w:color="auto"/>
            </w:tcBorders>
          </w:tcPr>
          <w:p w14:paraId="4BAFBD48" w14:textId="26F3A450" w:rsidR="00D043B0" w:rsidRPr="00E06AFF" w:rsidRDefault="00D043B0" w:rsidP="00D043B0">
            <w:pPr>
              <w:pStyle w:val="Table8ptText-ASDEFCON"/>
              <w:jc w:val="center"/>
              <w:rPr>
                <w:snapToGrid w:val="0"/>
              </w:rPr>
            </w:pPr>
            <w:r>
              <w:rPr>
                <w:snapToGrid w:val="0"/>
              </w:rPr>
              <w:t>b</w:t>
            </w:r>
          </w:p>
        </w:tc>
        <w:tc>
          <w:tcPr>
            <w:tcW w:w="931" w:type="dxa"/>
            <w:tcBorders>
              <w:top w:val="nil"/>
              <w:bottom w:val="single" w:sz="4" w:space="0" w:color="auto"/>
            </w:tcBorders>
          </w:tcPr>
          <w:p w14:paraId="2FFD5850" w14:textId="6BF35CBD" w:rsidR="00D043B0" w:rsidRPr="00E06AFF" w:rsidRDefault="00D043B0" w:rsidP="00D043B0">
            <w:pPr>
              <w:pStyle w:val="Table8ptText-ASDEFCON"/>
              <w:jc w:val="center"/>
              <w:rPr>
                <w:snapToGrid w:val="0"/>
              </w:rPr>
            </w:pPr>
            <w:r w:rsidRPr="00E06AFF">
              <w:rPr>
                <w:snapToGrid w:val="0"/>
              </w:rPr>
              <w:t>Update</w:t>
            </w:r>
          </w:p>
        </w:tc>
        <w:tc>
          <w:tcPr>
            <w:tcW w:w="1134" w:type="dxa"/>
            <w:tcBorders>
              <w:top w:val="nil"/>
              <w:bottom w:val="single" w:sz="4" w:space="0" w:color="auto"/>
            </w:tcBorders>
          </w:tcPr>
          <w:p w14:paraId="2531B0C8" w14:textId="2AEACEA6" w:rsidR="00D043B0" w:rsidRPr="003522A2" w:rsidRDefault="00D043B0" w:rsidP="00D043B0">
            <w:pPr>
              <w:pStyle w:val="Table8ptText-ASDEFCON"/>
              <w:jc w:val="center"/>
              <w:rPr>
                <w:snapToGrid w:val="0"/>
              </w:rPr>
            </w:pPr>
            <w:r>
              <w:rPr>
                <w:snapToGrid w:val="0"/>
              </w:rPr>
              <w:t>See note</w:t>
            </w:r>
            <w:r w:rsidR="00B0285A">
              <w:rPr>
                <w:snapToGrid w:val="0"/>
              </w:rPr>
              <w:t>s</w:t>
            </w:r>
          </w:p>
        </w:tc>
        <w:tc>
          <w:tcPr>
            <w:tcW w:w="709" w:type="dxa"/>
            <w:tcBorders>
              <w:top w:val="nil"/>
              <w:bottom w:val="single" w:sz="4" w:space="0" w:color="auto"/>
            </w:tcBorders>
          </w:tcPr>
          <w:p w14:paraId="7E57B993" w14:textId="7AA0198D" w:rsidR="00D043B0" w:rsidRPr="00E06AFF" w:rsidRDefault="00D043B0" w:rsidP="00D043B0">
            <w:pPr>
              <w:pStyle w:val="Table8ptText-ASDEFCON"/>
              <w:jc w:val="center"/>
              <w:rPr>
                <w:snapToGrid w:val="0"/>
              </w:rPr>
            </w:pPr>
            <w:r w:rsidRPr="00E06AFF">
              <w:rPr>
                <w:snapToGrid w:val="0"/>
              </w:rPr>
              <w:t>DMS</w:t>
            </w:r>
          </w:p>
        </w:tc>
        <w:tc>
          <w:tcPr>
            <w:tcW w:w="850" w:type="dxa"/>
            <w:tcBorders>
              <w:top w:val="nil"/>
              <w:bottom w:val="single" w:sz="4" w:space="0" w:color="auto"/>
            </w:tcBorders>
          </w:tcPr>
          <w:p w14:paraId="06774334" w14:textId="0010BB2E" w:rsidR="00D043B0" w:rsidRPr="00E06AFF" w:rsidRDefault="00D043B0" w:rsidP="00D043B0">
            <w:pPr>
              <w:pStyle w:val="Table8ptText-ASDEFCON"/>
              <w:jc w:val="center"/>
              <w:rPr>
                <w:snapToGrid w:val="0"/>
              </w:rPr>
            </w:pPr>
            <w:r>
              <w:rPr>
                <w:snapToGrid w:val="0"/>
              </w:rPr>
              <w:t>CR</w:t>
            </w:r>
          </w:p>
        </w:tc>
        <w:tc>
          <w:tcPr>
            <w:tcW w:w="1418" w:type="dxa"/>
            <w:tcBorders>
              <w:top w:val="nil"/>
              <w:bottom w:val="single" w:sz="4" w:space="0" w:color="auto"/>
            </w:tcBorders>
          </w:tcPr>
          <w:p w14:paraId="2859CCAD" w14:textId="77777777" w:rsidR="00D043B0" w:rsidRPr="003522A2" w:rsidRDefault="00D043B0" w:rsidP="00D043B0">
            <w:pPr>
              <w:pStyle w:val="Table8ptText-ASDEFCON"/>
              <w:jc w:val="center"/>
              <w:rPr>
                <w:snapToGrid w:val="0"/>
              </w:rPr>
            </w:pPr>
          </w:p>
        </w:tc>
        <w:tc>
          <w:tcPr>
            <w:tcW w:w="708" w:type="dxa"/>
            <w:tcBorders>
              <w:top w:val="nil"/>
              <w:bottom w:val="single" w:sz="4" w:space="0" w:color="auto"/>
            </w:tcBorders>
          </w:tcPr>
          <w:p w14:paraId="180DD7D3" w14:textId="293CD9FC" w:rsidR="00D043B0" w:rsidRPr="00E06AFF" w:rsidRDefault="00D043B0" w:rsidP="00D043B0">
            <w:pPr>
              <w:pStyle w:val="Table8ptText-ASDEFCON"/>
              <w:jc w:val="center"/>
              <w:rPr>
                <w:snapToGrid w:val="0"/>
              </w:rPr>
            </w:pPr>
            <w:r>
              <w:rPr>
                <w:snapToGrid w:val="0"/>
              </w:rPr>
              <w:t>20</w:t>
            </w:r>
          </w:p>
        </w:tc>
        <w:tc>
          <w:tcPr>
            <w:tcW w:w="851" w:type="dxa"/>
            <w:tcBorders>
              <w:top w:val="nil"/>
              <w:bottom w:val="single" w:sz="4" w:space="0" w:color="auto"/>
            </w:tcBorders>
          </w:tcPr>
          <w:p w14:paraId="661D7E5C" w14:textId="1E8373BD" w:rsidR="00D043B0" w:rsidRPr="00E06AFF" w:rsidRDefault="00D043B0" w:rsidP="00D043B0">
            <w:pPr>
              <w:pStyle w:val="Table8ptText-ASDEFCON"/>
              <w:jc w:val="center"/>
              <w:rPr>
                <w:snapToGrid w:val="0"/>
              </w:rPr>
            </w:pPr>
            <w:r w:rsidRPr="00E06AFF">
              <w:rPr>
                <w:snapToGrid w:val="0"/>
              </w:rPr>
              <w:t>CCP approval</w:t>
            </w:r>
          </w:p>
        </w:tc>
        <w:tc>
          <w:tcPr>
            <w:tcW w:w="1134" w:type="dxa"/>
            <w:tcBorders>
              <w:top w:val="nil"/>
              <w:bottom w:val="single" w:sz="4" w:space="0" w:color="auto"/>
            </w:tcBorders>
          </w:tcPr>
          <w:p w14:paraId="14857EEB" w14:textId="77777777" w:rsidR="00D043B0" w:rsidRPr="00E06AFF" w:rsidRDefault="00D043B0" w:rsidP="00D043B0">
            <w:pPr>
              <w:pStyle w:val="Table8ptText-ASDEFCON"/>
              <w:jc w:val="center"/>
              <w:rPr>
                <w:snapToGrid w:val="0"/>
              </w:rPr>
            </w:pPr>
          </w:p>
        </w:tc>
        <w:tc>
          <w:tcPr>
            <w:tcW w:w="2551" w:type="dxa"/>
            <w:tcBorders>
              <w:top w:val="nil"/>
              <w:bottom w:val="single" w:sz="4" w:space="0" w:color="auto"/>
            </w:tcBorders>
          </w:tcPr>
          <w:p w14:paraId="6062BBA3" w14:textId="7FE7DFB2" w:rsidR="00D043B0" w:rsidRPr="003522A2" w:rsidRDefault="00D043B0" w:rsidP="00D043B0">
            <w:pPr>
              <w:pStyle w:val="Table8ptText-ASDEFCON"/>
              <w:jc w:val="left"/>
              <w:rPr>
                <w:snapToGrid w:val="0"/>
              </w:rPr>
            </w:pPr>
            <w:r>
              <w:rPr>
                <w:snapToGrid w:val="0"/>
              </w:rPr>
              <w:t>Update</w:t>
            </w:r>
            <w:r w:rsidRPr="00E06AFF">
              <w:rPr>
                <w:snapToGrid w:val="0"/>
              </w:rPr>
              <w:t xml:space="preserve"> </w:t>
            </w:r>
            <w:r>
              <w:rPr>
                <w:snapToGrid w:val="0"/>
              </w:rPr>
              <w:t>in accordance with</w:t>
            </w:r>
            <w:r w:rsidRPr="00E06AFF">
              <w:rPr>
                <w:snapToGrid w:val="0"/>
              </w:rPr>
              <w:t xml:space="preserve"> SOW clause 3.1</w:t>
            </w:r>
            <w:r>
              <w:rPr>
                <w:snapToGrid w:val="0"/>
              </w:rPr>
              <w:t>3</w:t>
            </w:r>
            <w:r w:rsidRPr="00E06AFF">
              <w:rPr>
                <w:snapToGrid w:val="0"/>
              </w:rPr>
              <w:t>.3.</w:t>
            </w:r>
          </w:p>
        </w:tc>
      </w:tr>
      <w:tr w:rsidR="00A60698" w:rsidRPr="00EC1CB3" w14:paraId="7CBAC729" w14:textId="77777777" w:rsidTr="004275EA">
        <w:tc>
          <w:tcPr>
            <w:tcW w:w="736" w:type="dxa"/>
            <w:tcBorders>
              <w:top w:val="single" w:sz="4" w:space="0" w:color="auto"/>
              <w:bottom w:val="single" w:sz="4" w:space="0" w:color="auto"/>
            </w:tcBorders>
          </w:tcPr>
          <w:p w14:paraId="5538428C" w14:textId="0846FE0E" w:rsidR="00D043B0" w:rsidRPr="00EC1CB3" w:rsidRDefault="00D043B0" w:rsidP="00D043B0">
            <w:pPr>
              <w:pStyle w:val="Table8ptText-ASDEFCON"/>
              <w:jc w:val="left"/>
            </w:pPr>
            <w:r>
              <w:t>MGT-800</w:t>
            </w:r>
          </w:p>
        </w:tc>
        <w:tc>
          <w:tcPr>
            <w:tcW w:w="1671" w:type="dxa"/>
            <w:tcBorders>
              <w:top w:val="single" w:sz="4" w:space="0" w:color="auto"/>
              <w:bottom w:val="single" w:sz="4" w:space="0" w:color="auto"/>
            </w:tcBorders>
          </w:tcPr>
          <w:p w14:paraId="6A5DE420" w14:textId="77777777" w:rsidR="00D043B0" w:rsidRPr="006A0D4C" w:rsidRDefault="00D043B0" w:rsidP="00D043B0">
            <w:pPr>
              <w:pStyle w:val="Table8ptText-ASDEFCON"/>
              <w:jc w:val="left"/>
            </w:pPr>
          </w:p>
        </w:tc>
        <w:tc>
          <w:tcPr>
            <w:tcW w:w="734" w:type="dxa"/>
            <w:tcBorders>
              <w:top w:val="single" w:sz="4" w:space="0" w:color="auto"/>
              <w:bottom w:val="single" w:sz="4" w:space="0" w:color="auto"/>
            </w:tcBorders>
          </w:tcPr>
          <w:p w14:paraId="2F0595B7" w14:textId="62535EE6" w:rsidR="00D043B0" w:rsidRDefault="00D043B0" w:rsidP="00D043B0">
            <w:pPr>
              <w:pStyle w:val="Table8ptText-ASDEFCON"/>
              <w:jc w:val="center"/>
            </w:pPr>
            <w:r>
              <w:t>3.15</w:t>
            </w:r>
          </w:p>
        </w:tc>
        <w:tc>
          <w:tcPr>
            <w:tcW w:w="318" w:type="dxa"/>
            <w:tcBorders>
              <w:top w:val="single" w:sz="4" w:space="0" w:color="auto"/>
              <w:bottom w:val="single" w:sz="4" w:space="0" w:color="auto"/>
            </w:tcBorders>
          </w:tcPr>
          <w:p w14:paraId="044D4B27" w14:textId="77777777" w:rsidR="00D043B0" w:rsidRDefault="00D043B0" w:rsidP="00D043B0">
            <w:pPr>
              <w:pStyle w:val="Table8ptText-ASDEFCON"/>
              <w:jc w:val="center"/>
            </w:pPr>
          </w:p>
        </w:tc>
        <w:tc>
          <w:tcPr>
            <w:tcW w:w="931" w:type="dxa"/>
            <w:tcBorders>
              <w:top w:val="single" w:sz="4" w:space="0" w:color="auto"/>
              <w:bottom w:val="single" w:sz="4" w:space="0" w:color="auto"/>
            </w:tcBorders>
          </w:tcPr>
          <w:p w14:paraId="2448B717" w14:textId="77777777" w:rsidR="00D043B0" w:rsidRDefault="00D043B0" w:rsidP="00D043B0">
            <w:pPr>
              <w:pStyle w:val="Table8ptText-ASDEFCON"/>
              <w:jc w:val="center"/>
            </w:pPr>
          </w:p>
        </w:tc>
        <w:tc>
          <w:tcPr>
            <w:tcW w:w="1134" w:type="dxa"/>
            <w:tcBorders>
              <w:top w:val="single" w:sz="4" w:space="0" w:color="auto"/>
              <w:bottom w:val="single" w:sz="4" w:space="0" w:color="auto"/>
            </w:tcBorders>
          </w:tcPr>
          <w:p w14:paraId="14A4AF5F" w14:textId="77777777" w:rsidR="00D043B0" w:rsidRDefault="00D043B0" w:rsidP="00D043B0">
            <w:pPr>
              <w:pStyle w:val="Table8ptText-ASDEFCON"/>
              <w:jc w:val="center"/>
            </w:pPr>
          </w:p>
        </w:tc>
        <w:tc>
          <w:tcPr>
            <w:tcW w:w="709" w:type="dxa"/>
            <w:tcBorders>
              <w:top w:val="single" w:sz="4" w:space="0" w:color="auto"/>
              <w:bottom w:val="single" w:sz="4" w:space="0" w:color="auto"/>
            </w:tcBorders>
          </w:tcPr>
          <w:p w14:paraId="0CE883F7" w14:textId="77777777" w:rsidR="00D043B0" w:rsidRDefault="00D043B0" w:rsidP="00D043B0">
            <w:pPr>
              <w:pStyle w:val="Table8ptText-ASDEFCON"/>
              <w:jc w:val="center"/>
            </w:pPr>
          </w:p>
        </w:tc>
        <w:tc>
          <w:tcPr>
            <w:tcW w:w="850" w:type="dxa"/>
            <w:tcBorders>
              <w:top w:val="single" w:sz="4" w:space="0" w:color="auto"/>
              <w:bottom w:val="single" w:sz="4" w:space="0" w:color="auto"/>
            </w:tcBorders>
          </w:tcPr>
          <w:p w14:paraId="4F1B53E6" w14:textId="77777777" w:rsidR="00D043B0" w:rsidRPr="00EC1CB3" w:rsidRDefault="00D043B0" w:rsidP="00D043B0">
            <w:pPr>
              <w:pStyle w:val="Table8ptText-ASDEFCON"/>
              <w:jc w:val="center"/>
            </w:pPr>
          </w:p>
        </w:tc>
        <w:tc>
          <w:tcPr>
            <w:tcW w:w="1418" w:type="dxa"/>
            <w:tcBorders>
              <w:top w:val="single" w:sz="4" w:space="0" w:color="auto"/>
              <w:bottom w:val="single" w:sz="4" w:space="0" w:color="auto"/>
            </w:tcBorders>
          </w:tcPr>
          <w:p w14:paraId="666E8F18" w14:textId="77777777" w:rsidR="00D043B0" w:rsidRPr="00EC1CB3" w:rsidDel="006A0D4C" w:rsidRDefault="00D043B0" w:rsidP="00D043B0">
            <w:pPr>
              <w:pStyle w:val="Table8ptText-ASDEFCON"/>
              <w:jc w:val="center"/>
            </w:pPr>
          </w:p>
        </w:tc>
        <w:tc>
          <w:tcPr>
            <w:tcW w:w="708" w:type="dxa"/>
            <w:tcBorders>
              <w:top w:val="single" w:sz="4" w:space="0" w:color="auto"/>
              <w:bottom w:val="single" w:sz="4" w:space="0" w:color="auto"/>
            </w:tcBorders>
          </w:tcPr>
          <w:p w14:paraId="3A74852E" w14:textId="77777777" w:rsidR="00D043B0" w:rsidRDefault="00D043B0" w:rsidP="00D043B0">
            <w:pPr>
              <w:pStyle w:val="Table8ptText-ASDEFCON"/>
              <w:jc w:val="center"/>
            </w:pPr>
          </w:p>
        </w:tc>
        <w:tc>
          <w:tcPr>
            <w:tcW w:w="851" w:type="dxa"/>
            <w:tcBorders>
              <w:top w:val="single" w:sz="4" w:space="0" w:color="auto"/>
              <w:bottom w:val="single" w:sz="4" w:space="0" w:color="auto"/>
            </w:tcBorders>
          </w:tcPr>
          <w:p w14:paraId="2325FA0C" w14:textId="77777777" w:rsidR="00D043B0" w:rsidRPr="00EC1CB3" w:rsidRDefault="00D043B0" w:rsidP="00D043B0">
            <w:pPr>
              <w:pStyle w:val="Table8ptText-ASDEFCON"/>
              <w:jc w:val="center"/>
            </w:pPr>
          </w:p>
        </w:tc>
        <w:tc>
          <w:tcPr>
            <w:tcW w:w="1134" w:type="dxa"/>
            <w:tcBorders>
              <w:top w:val="single" w:sz="4" w:space="0" w:color="auto"/>
              <w:bottom w:val="single" w:sz="4" w:space="0" w:color="auto"/>
            </w:tcBorders>
          </w:tcPr>
          <w:p w14:paraId="02F66B04" w14:textId="77777777" w:rsidR="00D043B0" w:rsidRDefault="00D043B0" w:rsidP="00D043B0">
            <w:pPr>
              <w:pStyle w:val="Table8ptText-ASDEFCON"/>
              <w:jc w:val="center"/>
            </w:pPr>
          </w:p>
        </w:tc>
        <w:tc>
          <w:tcPr>
            <w:tcW w:w="2551" w:type="dxa"/>
            <w:tcBorders>
              <w:top w:val="single" w:sz="4" w:space="0" w:color="auto"/>
              <w:bottom w:val="single" w:sz="4" w:space="0" w:color="auto"/>
            </w:tcBorders>
          </w:tcPr>
          <w:p w14:paraId="427424F6" w14:textId="6B012438" w:rsidR="00D043B0" w:rsidRPr="00397FA2" w:rsidRDefault="00D043B0" w:rsidP="00D043B0">
            <w:pPr>
              <w:pStyle w:val="NoteToDrafters-ASDEFCON"/>
              <w:rPr>
                <w:sz w:val="16"/>
                <w:szCs w:val="16"/>
              </w:rPr>
            </w:pPr>
            <w:r w:rsidRPr="00397FA2">
              <w:rPr>
                <w:sz w:val="16"/>
                <w:szCs w:val="16"/>
              </w:rPr>
              <w:t>Note to drafters:</w:t>
            </w:r>
            <w:r w:rsidR="00FA09AF">
              <w:rPr>
                <w:sz w:val="16"/>
                <w:szCs w:val="16"/>
              </w:rPr>
              <w:t xml:space="preserve"> </w:t>
            </w:r>
            <w:r w:rsidRPr="00397FA2">
              <w:rPr>
                <w:sz w:val="16"/>
                <w:szCs w:val="16"/>
              </w:rPr>
              <w:t xml:space="preserve">Data items for Contract-related security (eg, </w:t>
            </w:r>
            <w:r>
              <w:rPr>
                <w:sz w:val="16"/>
                <w:szCs w:val="16"/>
              </w:rPr>
              <w:t xml:space="preserve">a Contract </w:t>
            </w:r>
            <w:r w:rsidRPr="00397FA2">
              <w:rPr>
                <w:sz w:val="16"/>
                <w:szCs w:val="16"/>
              </w:rPr>
              <w:t xml:space="preserve">security </w:t>
            </w:r>
            <w:r>
              <w:rPr>
                <w:sz w:val="16"/>
                <w:szCs w:val="16"/>
              </w:rPr>
              <w:t xml:space="preserve">management </w:t>
            </w:r>
            <w:r w:rsidRPr="00397FA2">
              <w:rPr>
                <w:sz w:val="16"/>
                <w:szCs w:val="16"/>
              </w:rPr>
              <w:t>plan) should be inserted here.</w:t>
            </w:r>
          </w:p>
        </w:tc>
      </w:tr>
      <w:tr w:rsidR="00A60698" w:rsidRPr="00EC1CB3" w14:paraId="581FEDE5" w14:textId="77777777" w:rsidTr="004275EA">
        <w:tc>
          <w:tcPr>
            <w:tcW w:w="736" w:type="dxa"/>
            <w:tcBorders>
              <w:top w:val="single" w:sz="4" w:space="0" w:color="auto"/>
              <w:bottom w:val="nil"/>
            </w:tcBorders>
          </w:tcPr>
          <w:p w14:paraId="0FFBD85D" w14:textId="77777777" w:rsidR="00D043B0" w:rsidRPr="00EC1CB3" w:rsidRDefault="00D043B0" w:rsidP="00D043B0">
            <w:pPr>
              <w:pStyle w:val="Table8ptText-ASDEFCON"/>
              <w:jc w:val="left"/>
            </w:pPr>
            <w:r w:rsidRPr="00EC1CB3">
              <w:t>MGT-900</w:t>
            </w:r>
          </w:p>
        </w:tc>
        <w:tc>
          <w:tcPr>
            <w:tcW w:w="1671" w:type="dxa"/>
            <w:tcBorders>
              <w:top w:val="single" w:sz="4" w:space="0" w:color="auto"/>
              <w:bottom w:val="nil"/>
            </w:tcBorders>
          </w:tcPr>
          <w:p w14:paraId="4BA81617" w14:textId="77777777" w:rsidR="00D043B0" w:rsidRPr="00EC1CB3" w:rsidRDefault="00D043B0" w:rsidP="00D043B0">
            <w:pPr>
              <w:pStyle w:val="Table8ptText-ASDEFCON"/>
              <w:jc w:val="left"/>
            </w:pPr>
            <w:r w:rsidRPr="00EC1CB3">
              <w:t>Lifecycle Cost Management Plan</w:t>
            </w:r>
          </w:p>
        </w:tc>
        <w:tc>
          <w:tcPr>
            <w:tcW w:w="734" w:type="dxa"/>
            <w:tcBorders>
              <w:top w:val="single" w:sz="4" w:space="0" w:color="auto"/>
              <w:bottom w:val="nil"/>
            </w:tcBorders>
          </w:tcPr>
          <w:p w14:paraId="0A6453F0" w14:textId="77777777" w:rsidR="00D043B0" w:rsidRPr="00EC1CB3" w:rsidRDefault="00D043B0" w:rsidP="00D043B0">
            <w:pPr>
              <w:pStyle w:val="Table8ptText-ASDEFCON"/>
              <w:jc w:val="center"/>
            </w:pPr>
            <w:r>
              <w:t>3.11.1</w:t>
            </w:r>
          </w:p>
        </w:tc>
        <w:tc>
          <w:tcPr>
            <w:tcW w:w="318" w:type="dxa"/>
            <w:tcBorders>
              <w:top w:val="single" w:sz="4" w:space="0" w:color="auto"/>
              <w:bottom w:val="nil"/>
            </w:tcBorders>
          </w:tcPr>
          <w:p w14:paraId="45F4E106" w14:textId="77777777" w:rsidR="00D043B0" w:rsidRPr="00EC1CB3" w:rsidRDefault="00D043B0" w:rsidP="00D043B0">
            <w:pPr>
              <w:pStyle w:val="Table8ptText-ASDEFCON"/>
              <w:jc w:val="center"/>
            </w:pPr>
            <w:r w:rsidRPr="00EC1CB3">
              <w:t>a</w:t>
            </w:r>
          </w:p>
        </w:tc>
        <w:tc>
          <w:tcPr>
            <w:tcW w:w="931" w:type="dxa"/>
            <w:tcBorders>
              <w:top w:val="single" w:sz="4" w:space="0" w:color="auto"/>
              <w:bottom w:val="nil"/>
            </w:tcBorders>
          </w:tcPr>
          <w:p w14:paraId="5E697DEB" w14:textId="77777777" w:rsidR="00D043B0" w:rsidRPr="00EC1CB3" w:rsidRDefault="00D043B0" w:rsidP="00D043B0">
            <w:pPr>
              <w:pStyle w:val="Table8ptText-ASDEFCON"/>
              <w:jc w:val="center"/>
            </w:pPr>
            <w:r w:rsidRPr="00EC1CB3">
              <w:t>Final</w:t>
            </w:r>
          </w:p>
        </w:tc>
        <w:tc>
          <w:tcPr>
            <w:tcW w:w="1134" w:type="dxa"/>
            <w:tcBorders>
              <w:top w:val="single" w:sz="4" w:space="0" w:color="auto"/>
              <w:bottom w:val="nil"/>
            </w:tcBorders>
          </w:tcPr>
          <w:p w14:paraId="101078F1" w14:textId="77777777" w:rsidR="00D043B0" w:rsidRPr="00EC1CB3" w:rsidRDefault="00D043B0" w:rsidP="00D043B0">
            <w:pPr>
              <w:pStyle w:val="Table8ptText-ASDEFCON"/>
              <w:jc w:val="center"/>
            </w:pPr>
            <w:r w:rsidRPr="00EC1CB3">
              <w:t>ED</w:t>
            </w:r>
            <w:r>
              <w:t>+40</w:t>
            </w:r>
          </w:p>
        </w:tc>
        <w:tc>
          <w:tcPr>
            <w:tcW w:w="709" w:type="dxa"/>
            <w:tcBorders>
              <w:top w:val="single" w:sz="4" w:space="0" w:color="auto"/>
              <w:bottom w:val="nil"/>
            </w:tcBorders>
          </w:tcPr>
          <w:p w14:paraId="62FC5D7C" w14:textId="77777777" w:rsidR="00D043B0" w:rsidRPr="00EC1CB3" w:rsidRDefault="00D043B0" w:rsidP="00D043B0">
            <w:pPr>
              <w:pStyle w:val="Table8ptText-ASDEFCON"/>
              <w:jc w:val="center"/>
            </w:pPr>
            <w:r w:rsidRPr="00EC1CB3">
              <w:t>DMS</w:t>
            </w:r>
          </w:p>
        </w:tc>
        <w:tc>
          <w:tcPr>
            <w:tcW w:w="850" w:type="dxa"/>
            <w:tcBorders>
              <w:top w:val="single" w:sz="4" w:space="0" w:color="auto"/>
              <w:bottom w:val="nil"/>
            </w:tcBorders>
          </w:tcPr>
          <w:p w14:paraId="069B5723" w14:textId="77777777" w:rsidR="00D043B0" w:rsidRPr="00EC1CB3" w:rsidRDefault="00D043B0" w:rsidP="00D043B0">
            <w:pPr>
              <w:pStyle w:val="Table8ptText-ASDEFCON"/>
              <w:jc w:val="center"/>
            </w:pPr>
            <w:r w:rsidRPr="00EC1CB3">
              <w:t>CR</w:t>
            </w:r>
          </w:p>
        </w:tc>
        <w:tc>
          <w:tcPr>
            <w:tcW w:w="1418" w:type="dxa"/>
            <w:tcBorders>
              <w:top w:val="single" w:sz="4" w:space="0" w:color="auto"/>
              <w:bottom w:val="nil"/>
            </w:tcBorders>
          </w:tcPr>
          <w:p w14:paraId="106A7B36" w14:textId="77777777" w:rsidR="00D043B0" w:rsidRPr="00EC1CB3" w:rsidRDefault="00D043B0" w:rsidP="00D043B0">
            <w:pPr>
              <w:pStyle w:val="Table8ptText-ASDEFCON"/>
              <w:jc w:val="center"/>
            </w:pPr>
            <w:r w:rsidRPr="00EC1CB3">
              <w:t>DID-PM-LCC-LCCMP</w:t>
            </w:r>
          </w:p>
        </w:tc>
        <w:tc>
          <w:tcPr>
            <w:tcW w:w="708" w:type="dxa"/>
            <w:tcBorders>
              <w:top w:val="single" w:sz="4" w:space="0" w:color="auto"/>
              <w:bottom w:val="nil"/>
            </w:tcBorders>
          </w:tcPr>
          <w:p w14:paraId="60058182" w14:textId="77777777" w:rsidR="00D043B0" w:rsidRPr="00EC1CB3" w:rsidRDefault="00D043B0" w:rsidP="00D043B0">
            <w:pPr>
              <w:pStyle w:val="Table8ptText-ASDEFCON"/>
              <w:jc w:val="center"/>
            </w:pPr>
            <w:r>
              <w:t>20</w:t>
            </w:r>
          </w:p>
        </w:tc>
        <w:tc>
          <w:tcPr>
            <w:tcW w:w="851" w:type="dxa"/>
            <w:tcBorders>
              <w:top w:val="single" w:sz="4" w:space="0" w:color="auto"/>
              <w:bottom w:val="nil"/>
            </w:tcBorders>
          </w:tcPr>
          <w:p w14:paraId="4E464F96" w14:textId="77777777" w:rsidR="00D043B0" w:rsidRPr="00EC1CB3" w:rsidRDefault="00D043B0" w:rsidP="00D043B0">
            <w:pPr>
              <w:pStyle w:val="Table8ptText-ASDEFCON"/>
              <w:jc w:val="center"/>
            </w:pPr>
            <w:r w:rsidRPr="00EC1CB3">
              <w:t>Approval</w:t>
            </w:r>
          </w:p>
        </w:tc>
        <w:tc>
          <w:tcPr>
            <w:tcW w:w="1134" w:type="dxa"/>
            <w:tcBorders>
              <w:top w:val="single" w:sz="4" w:space="0" w:color="auto"/>
              <w:bottom w:val="nil"/>
            </w:tcBorders>
          </w:tcPr>
          <w:p w14:paraId="7A6814E4" w14:textId="336C7B11" w:rsidR="00D043B0" w:rsidRPr="00EC1CB3" w:rsidRDefault="00D043B0" w:rsidP="00D043B0">
            <w:pPr>
              <w:pStyle w:val="Table8ptText-ASDEFCON"/>
              <w:jc w:val="center"/>
            </w:pPr>
            <w:r>
              <w:t>12</w:t>
            </w:r>
            <w:r w:rsidRPr="00EC1CB3">
              <w:t>M</w:t>
            </w:r>
          </w:p>
        </w:tc>
        <w:tc>
          <w:tcPr>
            <w:tcW w:w="2551" w:type="dxa"/>
            <w:tcBorders>
              <w:top w:val="single" w:sz="4" w:space="0" w:color="auto"/>
              <w:bottom w:val="nil"/>
            </w:tcBorders>
          </w:tcPr>
          <w:p w14:paraId="05F66226" w14:textId="77777777" w:rsidR="00D043B0" w:rsidRPr="00397FA2" w:rsidRDefault="00D043B0" w:rsidP="00D043B0">
            <w:pPr>
              <w:pStyle w:val="Table8ptText-ASDEFCON"/>
              <w:jc w:val="left"/>
            </w:pPr>
          </w:p>
        </w:tc>
      </w:tr>
      <w:tr w:rsidR="00A60698" w:rsidRPr="00EC1CB3" w14:paraId="05F12581" w14:textId="77777777" w:rsidTr="004275EA">
        <w:tc>
          <w:tcPr>
            <w:tcW w:w="736" w:type="dxa"/>
            <w:tcBorders>
              <w:bottom w:val="nil"/>
            </w:tcBorders>
          </w:tcPr>
          <w:p w14:paraId="5BF65CD5" w14:textId="77777777" w:rsidR="00D043B0" w:rsidRPr="00EC1CB3" w:rsidRDefault="00D043B0" w:rsidP="00D043B0">
            <w:pPr>
              <w:pStyle w:val="Table8ptText-ASDEFCON"/>
              <w:jc w:val="left"/>
            </w:pPr>
            <w:r w:rsidRPr="00EC1CB3">
              <w:lastRenderedPageBreak/>
              <w:t>MGT-910</w:t>
            </w:r>
          </w:p>
        </w:tc>
        <w:tc>
          <w:tcPr>
            <w:tcW w:w="1671" w:type="dxa"/>
            <w:tcBorders>
              <w:bottom w:val="nil"/>
            </w:tcBorders>
          </w:tcPr>
          <w:p w14:paraId="15542DC6" w14:textId="77777777" w:rsidR="00D043B0" w:rsidRPr="00EC1CB3" w:rsidRDefault="00D043B0" w:rsidP="00D043B0">
            <w:pPr>
              <w:pStyle w:val="Table8ptText-ASDEFCON"/>
              <w:jc w:val="left"/>
            </w:pPr>
            <w:r w:rsidRPr="00EC1CB3">
              <w:t>Lifecycle Cost Report and Model</w:t>
            </w:r>
          </w:p>
        </w:tc>
        <w:tc>
          <w:tcPr>
            <w:tcW w:w="734" w:type="dxa"/>
            <w:tcBorders>
              <w:bottom w:val="nil"/>
            </w:tcBorders>
          </w:tcPr>
          <w:p w14:paraId="596CC8F7" w14:textId="77777777" w:rsidR="00D043B0" w:rsidRPr="00EC1CB3" w:rsidRDefault="00D043B0" w:rsidP="00D043B0">
            <w:pPr>
              <w:pStyle w:val="Table8ptText-ASDEFCON"/>
              <w:jc w:val="center"/>
            </w:pPr>
            <w:r>
              <w:t>3.11.3</w:t>
            </w:r>
          </w:p>
        </w:tc>
        <w:tc>
          <w:tcPr>
            <w:tcW w:w="318" w:type="dxa"/>
            <w:tcBorders>
              <w:bottom w:val="nil"/>
            </w:tcBorders>
          </w:tcPr>
          <w:p w14:paraId="3D6682DF" w14:textId="77777777" w:rsidR="00D043B0" w:rsidRPr="00EC1CB3" w:rsidRDefault="00D043B0" w:rsidP="00D043B0">
            <w:pPr>
              <w:pStyle w:val="Table8ptText-ASDEFCON"/>
              <w:jc w:val="center"/>
            </w:pPr>
            <w:r w:rsidRPr="00EC1CB3">
              <w:t>a</w:t>
            </w:r>
          </w:p>
        </w:tc>
        <w:tc>
          <w:tcPr>
            <w:tcW w:w="931" w:type="dxa"/>
            <w:tcBorders>
              <w:bottom w:val="nil"/>
            </w:tcBorders>
          </w:tcPr>
          <w:p w14:paraId="20B7885E" w14:textId="77777777" w:rsidR="00D043B0" w:rsidRPr="00EC1CB3" w:rsidRDefault="00D043B0" w:rsidP="00D043B0">
            <w:pPr>
              <w:pStyle w:val="Table8ptText-ASDEFCON"/>
              <w:jc w:val="center"/>
            </w:pPr>
            <w:r w:rsidRPr="00EC1CB3">
              <w:t>Draft 1</w:t>
            </w:r>
          </w:p>
        </w:tc>
        <w:tc>
          <w:tcPr>
            <w:tcW w:w="1134" w:type="dxa"/>
            <w:tcBorders>
              <w:bottom w:val="nil"/>
            </w:tcBorders>
          </w:tcPr>
          <w:p w14:paraId="3BF75271" w14:textId="51E89644" w:rsidR="00D043B0" w:rsidRPr="00EC1CB3" w:rsidRDefault="00D043B0" w:rsidP="00ED512A">
            <w:pPr>
              <w:pStyle w:val="Table8ptText-ASDEFCON"/>
              <w:jc w:val="center"/>
            </w:pPr>
            <w:r w:rsidRPr="00EC1CB3">
              <w:t>SRR-20</w:t>
            </w:r>
          </w:p>
        </w:tc>
        <w:tc>
          <w:tcPr>
            <w:tcW w:w="709" w:type="dxa"/>
            <w:tcBorders>
              <w:bottom w:val="nil"/>
            </w:tcBorders>
          </w:tcPr>
          <w:p w14:paraId="1A22A028" w14:textId="77777777" w:rsidR="00D043B0" w:rsidRPr="00EC1CB3" w:rsidRDefault="00D043B0" w:rsidP="00D043B0">
            <w:pPr>
              <w:pStyle w:val="Table8ptText-ASDEFCON"/>
              <w:jc w:val="center"/>
            </w:pPr>
            <w:r w:rsidRPr="00EC1CB3">
              <w:t>DMS</w:t>
            </w:r>
          </w:p>
        </w:tc>
        <w:tc>
          <w:tcPr>
            <w:tcW w:w="850" w:type="dxa"/>
            <w:tcBorders>
              <w:bottom w:val="nil"/>
            </w:tcBorders>
          </w:tcPr>
          <w:p w14:paraId="3D66CF9C" w14:textId="77777777" w:rsidR="00D043B0" w:rsidRPr="00EC1CB3" w:rsidRDefault="00D043B0" w:rsidP="00D043B0">
            <w:pPr>
              <w:pStyle w:val="Table8ptText-ASDEFCON"/>
              <w:jc w:val="center"/>
            </w:pPr>
            <w:r w:rsidRPr="00EC1CB3">
              <w:t>CR</w:t>
            </w:r>
          </w:p>
        </w:tc>
        <w:tc>
          <w:tcPr>
            <w:tcW w:w="1418" w:type="dxa"/>
            <w:tcBorders>
              <w:bottom w:val="nil"/>
            </w:tcBorders>
          </w:tcPr>
          <w:p w14:paraId="2C376C8A" w14:textId="77777777" w:rsidR="00D043B0" w:rsidRPr="00EC1CB3" w:rsidRDefault="00D043B0" w:rsidP="00D043B0">
            <w:pPr>
              <w:pStyle w:val="Table8ptText-ASDEFCON"/>
              <w:jc w:val="center"/>
            </w:pPr>
            <w:r w:rsidRPr="00EC1CB3">
              <w:t>DID-PM-LCC-LCCRM</w:t>
            </w:r>
          </w:p>
        </w:tc>
        <w:tc>
          <w:tcPr>
            <w:tcW w:w="708" w:type="dxa"/>
            <w:tcBorders>
              <w:bottom w:val="nil"/>
            </w:tcBorders>
          </w:tcPr>
          <w:p w14:paraId="654BADF1" w14:textId="77777777" w:rsidR="00D043B0" w:rsidRPr="00EC1CB3" w:rsidRDefault="00D043B0" w:rsidP="00D043B0">
            <w:pPr>
              <w:pStyle w:val="Table8ptText-ASDEFCON"/>
              <w:jc w:val="center"/>
            </w:pPr>
            <w:r w:rsidRPr="00EC1CB3">
              <w:t>by MSR</w:t>
            </w:r>
          </w:p>
        </w:tc>
        <w:tc>
          <w:tcPr>
            <w:tcW w:w="851" w:type="dxa"/>
            <w:tcBorders>
              <w:bottom w:val="nil"/>
            </w:tcBorders>
          </w:tcPr>
          <w:p w14:paraId="235CDF27" w14:textId="77777777" w:rsidR="00D043B0" w:rsidRPr="00EC1CB3" w:rsidRDefault="00D043B0" w:rsidP="00D043B0">
            <w:pPr>
              <w:pStyle w:val="Table8ptText-ASDEFCON"/>
              <w:jc w:val="center"/>
            </w:pPr>
            <w:r w:rsidRPr="00EC1CB3">
              <w:t>Approval</w:t>
            </w:r>
          </w:p>
        </w:tc>
        <w:tc>
          <w:tcPr>
            <w:tcW w:w="1134" w:type="dxa"/>
            <w:tcBorders>
              <w:bottom w:val="nil"/>
            </w:tcBorders>
          </w:tcPr>
          <w:p w14:paraId="3CE9A486" w14:textId="77777777" w:rsidR="00D043B0" w:rsidRPr="00EC1CB3" w:rsidRDefault="00D043B0" w:rsidP="00D043B0">
            <w:pPr>
              <w:pStyle w:val="Table8ptText-ASDEFCON"/>
              <w:jc w:val="center"/>
            </w:pPr>
            <w:r w:rsidRPr="00EC1CB3">
              <w:t>NA</w:t>
            </w:r>
          </w:p>
        </w:tc>
        <w:tc>
          <w:tcPr>
            <w:tcW w:w="2551" w:type="dxa"/>
            <w:tcBorders>
              <w:bottom w:val="nil"/>
            </w:tcBorders>
          </w:tcPr>
          <w:p w14:paraId="6A597BD9" w14:textId="77777777" w:rsidR="00D043B0" w:rsidRPr="00397FA2" w:rsidRDefault="00D043B0" w:rsidP="00D043B0">
            <w:pPr>
              <w:pStyle w:val="Table8ptText-ASDEFCON"/>
              <w:jc w:val="left"/>
            </w:pPr>
            <w:r w:rsidRPr="00397FA2">
              <w:t>Required for the purposes of SOW clause 3.11.3, commensurate with the maturity of the system design.</w:t>
            </w:r>
          </w:p>
        </w:tc>
      </w:tr>
      <w:tr w:rsidR="00A60698" w:rsidRPr="00EC1CB3" w14:paraId="2456628C" w14:textId="77777777" w:rsidTr="004275EA">
        <w:tc>
          <w:tcPr>
            <w:tcW w:w="736" w:type="dxa"/>
            <w:tcBorders>
              <w:top w:val="nil"/>
              <w:bottom w:val="nil"/>
            </w:tcBorders>
          </w:tcPr>
          <w:p w14:paraId="0F386809" w14:textId="77777777" w:rsidR="00D043B0" w:rsidRPr="00EC1CB3" w:rsidRDefault="00D043B0" w:rsidP="00D043B0">
            <w:pPr>
              <w:pStyle w:val="Table8ptText-ASDEFCON"/>
              <w:jc w:val="left"/>
            </w:pPr>
          </w:p>
        </w:tc>
        <w:tc>
          <w:tcPr>
            <w:tcW w:w="1671" w:type="dxa"/>
            <w:tcBorders>
              <w:top w:val="nil"/>
              <w:bottom w:val="nil"/>
            </w:tcBorders>
          </w:tcPr>
          <w:p w14:paraId="01FBCE28" w14:textId="77777777" w:rsidR="00D043B0" w:rsidRPr="00EC1CB3" w:rsidRDefault="00D043B0" w:rsidP="00D043B0">
            <w:pPr>
              <w:pStyle w:val="Table8ptText-ASDEFCON"/>
              <w:jc w:val="left"/>
            </w:pPr>
          </w:p>
        </w:tc>
        <w:tc>
          <w:tcPr>
            <w:tcW w:w="734" w:type="dxa"/>
            <w:tcBorders>
              <w:top w:val="nil"/>
              <w:bottom w:val="nil"/>
            </w:tcBorders>
          </w:tcPr>
          <w:p w14:paraId="34208071" w14:textId="77777777" w:rsidR="00D043B0" w:rsidRPr="00EC1CB3" w:rsidRDefault="00D043B0" w:rsidP="00D043B0">
            <w:pPr>
              <w:pStyle w:val="Table8ptText-ASDEFCON"/>
              <w:jc w:val="center"/>
            </w:pPr>
          </w:p>
        </w:tc>
        <w:tc>
          <w:tcPr>
            <w:tcW w:w="318" w:type="dxa"/>
            <w:tcBorders>
              <w:top w:val="nil"/>
              <w:bottom w:val="nil"/>
            </w:tcBorders>
          </w:tcPr>
          <w:p w14:paraId="5DEC3376"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497F207D" w14:textId="77777777" w:rsidR="00D043B0" w:rsidRPr="00EC1CB3" w:rsidRDefault="00D043B0" w:rsidP="00D043B0">
            <w:pPr>
              <w:pStyle w:val="Table8ptText-ASDEFCON"/>
              <w:jc w:val="center"/>
            </w:pPr>
            <w:r w:rsidRPr="00EC1CB3">
              <w:t>Draft 2</w:t>
            </w:r>
          </w:p>
        </w:tc>
        <w:tc>
          <w:tcPr>
            <w:tcW w:w="1134" w:type="dxa"/>
            <w:tcBorders>
              <w:top w:val="nil"/>
              <w:bottom w:val="nil"/>
            </w:tcBorders>
          </w:tcPr>
          <w:p w14:paraId="2D0E4775" w14:textId="50C2125D" w:rsidR="00D043B0" w:rsidRPr="00EC1CB3" w:rsidRDefault="00D043B0" w:rsidP="00ED512A">
            <w:pPr>
              <w:pStyle w:val="Table8ptText-ASDEFCON"/>
              <w:jc w:val="center"/>
            </w:pPr>
            <w:r w:rsidRPr="00EC1CB3">
              <w:t>SDR-20</w:t>
            </w:r>
          </w:p>
        </w:tc>
        <w:tc>
          <w:tcPr>
            <w:tcW w:w="709" w:type="dxa"/>
            <w:tcBorders>
              <w:top w:val="nil"/>
              <w:bottom w:val="nil"/>
            </w:tcBorders>
          </w:tcPr>
          <w:p w14:paraId="17D82A80"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5AE31F8E"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563E671F" w14:textId="77777777" w:rsidR="00D043B0" w:rsidRPr="00EC1CB3" w:rsidRDefault="00D043B0" w:rsidP="00D043B0">
            <w:pPr>
              <w:pStyle w:val="Table8ptText-ASDEFCON"/>
              <w:jc w:val="center"/>
            </w:pPr>
          </w:p>
        </w:tc>
        <w:tc>
          <w:tcPr>
            <w:tcW w:w="708" w:type="dxa"/>
            <w:tcBorders>
              <w:top w:val="nil"/>
              <w:bottom w:val="nil"/>
            </w:tcBorders>
          </w:tcPr>
          <w:p w14:paraId="3306F69D"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2D2FC385"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1C6CA108"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0E6A6FF9" w14:textId="40474F81" w:rsidR="00D043B0" w:rsidRPr="00397FA2" w:rsidRDefault="00B0285A" w:rsidP="00D043B0">
            <w:pPr>
              <w:pStyle w:val="Table8ptText-ASDEFCON"/>
              <w:jc w:val="left"/>
            </w:pPr>
            <w:r>
              <w:t>As above</w:t>
            </w:r>
          </w:p>
        </w:tc>
      </w:tr>
      <w:tr w:rsidR="00A60698" w:rsidRPr="00EC1CB3" w14:paraId="40759A14" w14:textId="77777777" w:rsidTr="004275EA">
        <w:tc>
          <w:tcPr>
            <w:tcW w:w="736" w:type="dxa"/>
            <w:tcBorders>
              <w:top w:val="nil"/>
              <w:bottom w:val="nil"/>
            </w:tcBorders>
          </w:tcPr>
          <w:p w14:paraId="210F6C74" w14:textId="77777777" w:rsidR="00D043B0" w:rsidRPr="00EC1CB3" w:rsidRDefault="00D043B0" w:rsidP="00D043B0">
            <w:pPr>
              <w:pStyle w:val="Table8ptText-ASDEFCON"/>
              <w:jc w:val="left"/>
            </w:pPr>
          </w:p>
        </w:tc>
        <w:tc>
          <w:tcPr>
            <w:tcW w:w="1671" w:type="dxa"/>
            <w:tcBorders>
              <w:top w:val="nil"/>
              <w:bottom w:val="nil"/>
            </w:tcBorders>
          </w:tcPr>
          <w:p w14:paraId="67C05E94" w14:textId="77777777" w:rsidR="00D043B0" w:rsidRPr="00EC1CB3" w:rsidRDefault="00D043B0" w:rsidP="00D043B0">
            <w:pPr>
              <w:pStyle w:val="Table8ptText-ASDEFCON"/>
              <w:jc w:val="left"/>
            </w:pPr>
          </w:p>
        </w:tc>
        <w:tc>
          <w:tcPr>
            <w:tcW w:w="734" w:type="dxa"/>
            <w:tcBorders>
              <w:top w:val="nil"/>
              <w:bottom w:val="nil"/>
            </w:tcBorders>
          </w:tcPr>
          <w:p w14:paraId="59F935B2" w14:textId="77777777" w:rsidR="00D043B0" w:rsidRPr="00EC1CB3" w:rsidRDefault="00D043B0" w:rsidP="00D043B0">
            <w:pPr>
              <w:pStyle w:val="Table8ptText-ASDEFCON"/>
              <w:jc w:val="center"/>
            </w:pPr>
          </w:p>
        </w:tc>
        <w:tc>
          <w:tcPr>
            <w:tcW w:w="318" w:type="dxa"/>
            <w:tcBorders>
              <w:top w:val="nil"/>
              <w:bottom w:val="nil"/>
            </w:tcBorders>
          </w:tcPr>
          <w:p w14:paraId="488DD703"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047E76C5" w14:textId="77777777" w:rsidR="00D043B0" w:rsidRPr="00EC1CB3" w:rsidRDefault="00D043B0" w:rsidP="00D043B0">
            <w:pPr>
              <w:pStyle w:val="Table8ptText-ASDEFCON"/>
              <w:jc w:val="center"/>
            </w:pPr>
            <w:r w:rsidRPr="00EC1CB3">
              <w:t>Draft 3</w:t>
            </w:r>
          </w:p>
        </w:tc>
        <w:tc>
          <w:tcPr>
            <w:tcW w:w="1134" w:type="dxa"/>
            <w:tcBorders>
              <w:top w:val="nil"/>
              <w:bottom w:val="nil"/>
            </w:tcBorders>
          </w:tcPr>
          <w:p w14:paraId="029F0D88" w14:textId="49D19583" w:rsidR="00D043B0" w:rsidRPr="00EC1CB3" w:rsidRDefault="00D043B0" w:rsidP="00ED512A">
            <w:pPr>
              <w:pStyle w:val="Table8ptText-ASDEFCON"/>
              <w:jc w:val="center"/>
            </w:pPr>
            <w:r w:rsidRPr="00EC1CB3">
              <w:t>PDR-20</w:t>
            </w:r>
          </w:p>
        </w:tc>
        <w:tc>
          <w:tcPr>
            <w:tcW w:w="709" w:type="dxa"/>
            <w:tcBorders>
              <w:top w:val="nil"/>
              <w:bottom w:val="nil"/>
            </w:tcBorders>
          </w:tcPr>
          <w:p w14:paraId="2AD6C31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0C073B67"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0C7E9412" w14:textId="77777777" w:rsidR="00D043B0" w:rsidRPr="00EC1CB3" w:rsidRDefault="00D043B0" w:rsidP="00D043B0">
            <w:pPr>
              <w:pStyle w:val="Table8ptText-ASDEFCON"/>
              <w:jc w:val="center"/>
            </w:pPr>
          </w:p>
        </w:tc>
        <w:tc>
          <w:tcPr>
            <w:tcW w:w="708" w:type="dxa"/>
            <w:tcBorders>
              <w:top w:val="nil"/>
              <w:bottom w:val="nil"/>
            </w:tcBorders>
          </w:tcPr>
          <w:p w14:paraId="6F032C1C"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67C02980"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5205131A"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27BAB319" w14:textId="0861A294" w:rsidR="00D043B0" w:rsidRPr="00397FA2" w:rsidRDefault="00B0285A" w:rsidP="00D043B0">
            <w:pPr>
              <w:pStyle w:val="Table8ptText-ASDEFCON"/>
              <w:jc w:val="left"/>
            </w:pPr>
            <w:r>
              <w:t>As above</w:t>
            </w:r>
          </w:p>
        </w:tc>
      </w:tr>
      <w:tr w:rsidR="00A60698" w:rsidRPr="00EC1CB3" w14:paraId="3260EE2D" w14:textId="77777777" w:rsidTr="004275EA">
        <w:tc>
          <w:tcPr>
            <w:tcW w:w="736" w:type="dxa"/>
            <w:tcBorders>
              <w:top w:val="nil"/>
              <w:bottom w:val="nil"/>
            </w:tcBorders>
          </w:tcPr>
          <w:p w14:paraId="7AA4BC7E" w14:textId="77777777" w:rsidR="00D043B0" w:rsidRPr="00EC1CB3" w:rsidRDefault="00D043B0" w:rsidP="00D043B0">
            <w:pPr>
              <w:pStyle w:val="Table8ptText-ASDEFCON"/>
              <w:jc w:val="left"/>
            </w:pPr>
          </w:p>
        </w:tc>
        <w:tc>
          <w:tcPr>
            <w:tcW w:w="1671" w:type="dxa"/>
            <w:tcBorders>
              <w:top w:val="nil"/>
              <w:bottom w:val="nil"/>
            </w:tcBorders>
          </w:tcPr>
          <w:p w14:paraId="1CE015B4" w14:textId="77777777" w:rsidR="00D043B0" w:rsidRPr="00EC1CB3" w:rsidRDefault="00D043B0" w:rsidP="00D043B0">
            <w:pPr>
              <w:pStyle w:val="Table8ptText-ASDEFCON"/>
              <w:jc w:val="left"/>
            </w:pPr>
          </w:p>
        </w:tc>
        <w:tc>
          <w:tcPr>
            <w:tcW w:w="734" w:type="dxa"/>
            <w:tcBorders>
              <w:top w:val="nil"/>
              <w:bottom w:val="nil"/>
            </w:tcBorders>
          </w:tcPr>
          <w:p w14:paraId="5BAD4B78" w14:textId="77777777" w:rsidR="00D043B0" w:rsidRPr="00EC1CB3" w:rsidRDefault="00D043B0" w:rsidP="00D043B0">
            <w:pPr>
              <w:pStyle w:val="Table8ptText-ASDEFCON"/>
              <w:jc w:val="center"/>
            </w:pPr>
          </w:p>
        </w:tc>
        <w:tc>
          <w:tcPr>
            <w:tcW w:w="318" w:type="dxa"/>
            <w:tcBorders>
              <w:top w:val="nil"/>
              <w:bottom w:val="nil"/>
            </w:tcBorders>
          </w:tcPr>
          <w:p w14:paraId="22351376" w14:textId="77777777" w:rsidR="00D043B0" w:rsidRPr="00EC1CB3" w:rsidRDefault="00D043B0" w:rsidP="00D043B0">
            <w:pPr>
              <w:pStyle w:val="Table8ptText-ASDEFCON"/>
              <w:jc w:val="center"/>
            </w:pPr>
            <w:r w:rsidRPr="00EC1CB3">
              <w:t>d</w:t>
            </w:r>
          </w:p>
        </w:tc>
        <w:tc>
          <w:tcPr>
            <w:tcW w:w="931" w:type="dxa"/>
            <w:tcBorders>
              <w:top w:val="nil"/>
              <w:bottom w:val="nil"/>
            </w:tcBorders>
          </w:tcPr>
          <w:p w14:paraId="693859AD" w14:textId="77777777" w:rsidR="00D043B0" w:rsidRPr="00EC1CB3" w:rsidRDefault="00D043B0" w:rsidP="00D043B0">
            <w:pPr>
              <w:pStyle w:val="Table8ptText-ASDEFCON"/>
              <w:jc w:val="center"/>
            </w:pPr>
            <w:r w:rsidRPr="00EC1CB3">
              <w:t>Draft 4</w:t>
            </w:r>
          </w:p>
        </w:tc>
        <w:tc>
          <w:tcPr>
            <w:tcW w:w="1134" w:type="dxa"/>
            <w:tcBorders>
              <w:top w:val="nil"/>
              <w:bottom w:val="nil"/>
            </w:tcBorders>
          </w:tcPr>
          <w:p w14:paraId="31D52A73" w14:textId="29958047" w:rsidR="00D043B0" w:rsidRPr="00EC1CB3" w:rsidRDefault="00D043B0" w:rsidP="00ED512A">
            <w:pPr>
              <w:pStyle w:val="Table8ptText-ASDEFCON"/>
              <w:jc w:val="center"/>
            </w:pPr>
            <w:r w:rsidRPr="00EC1CB3">
              <w:t>DDR-20</w:t>
            </w:r>
          </w:p>
        </w:tc>
        <w:tc>
          <w:tcPr>
            <w:tcW w:w="709" w:type="dxa"/>
            <w:tcBorders>
              <w:top w:val="nil"/>
              <w:bottom w:val="nil"/>
            </w:tcBorders>
          </w:tcPr>
          <w:p w14:paraId="59CA4722"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4017B686"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68C1FDFB" w14:textId="77777777" w:rsidR="00D043B0" w:rsidRPr="00EC1CB3" w:rsidRDefault="00D043B0" w:rsidP="00D043B0">
            <w:pPr>
              <w:pStyle w:val="Table8ptText-ASDEFCON"/>
              <w:jc w:val="center"/>
            </w:pPr>
          </w:p>
        </w:tc>
        <w:tc>
          <w:tcPr>
            <w:tcW w:w="708" w:type="dxa"/>
            <w:tcBorders>
              <w:top w:val="nil"/>
              <w:bottom w:val="nil"/>
            </w:tcBorders>
          </w:tcPr>
          <w:p w14:paraId="75397513"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384D5383"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09899AF1"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7F09B490" w14:textId="6766EA60" w:rsidR="00D043B0" w:rsidRPr="00397FA2" w:rsidRDefault="00B0285A" w:rsidP="00D043B0">
            <w:pPr>
              <w:pStyle w:val="Table8ptText-ASDEFCON"/>
              <w:jc w:val="left"/>
            </w:pPr>
            <w:r>
              <w:t>As above</w:t>
            </w:r>
          </w:p>
        </w:tc>
      </w:tr>
      <w:tr w:rsidR="00A60698" w:rsidRPr="00EC1CB3" w14:paraId="2A2B918C" w14:textId="77777777" w:rsidTr="004275EA">
        <w:tc>
          <w:tcPr>
            <w:tcW w:w="736" w:type="dxa"/>
            <w:tcBorders>
              <w:top w:val="nil"/>
              <w:bottom w:val="nil"/>
            </w:tcBorders>
          </w:tcPr>
          <w:p w14:paraId="4B9E038C" w14:textId="77777777" w:rsidR="00D043B0" w:rsidRPr="00EC1CB3" w:rsidRDefault="00D043B0" w:rsidP="00D043B0">
            <w:pPr>
              <w:pStyle w:val="Table8ptText-ASDEFCON"/>
              <w:jc w:val="left"/>
            </w:pPr>
          </w:p>
        </w:tc>
        <w:tc>
          <w:tcPr>
            <w:tcW w:w="1671" w:type="dxa"/>
            <w:tcBorders>
              <w:top w:val="nil"/>
              <w:bottom w:val="nil"/>
            </w:tcBorders>
          </w:tcPr>
          <w:p w14:paraId="07FAEB7A" w14:textId="77777777" w:rsidR="00D043B0" w:rsidRPr="00EC1CB3" w:rsidRDefault="00D043B0" w:rsidP="00D043B0">
            <w:pPr>
              <w:pStyle w:val="Table8ptText-ASDEFCON"/>
              <w:jc w:val="left"/>
            </w:pPr>
          </w:p>
        </w:tc>
        <w:tc>
          <w:tcPr>
            <w:tcW w:w="734" w:type="dxa"/>
            <w:tcBorders>
              <w:top w:val="nil"/>
              <w:bottom w:val="nil"/>
            </w:tcBorders>
          </w:tcPr>
          <w:p w14:paraId="40286416" w14:textId="77777777" w:rsidR="00D043B0" w:rsidRPr="00EC1CB3" w:rsidRDefault="00D043B0" w:rsidP="00D043B0">
            <w:pPr>
              <w:pStyle w:val="Table8ptText-ASDEFCON"/>
              <w:jc w:val="center"/>
            </w:pPr>
          </w:p>
        </w:tc>
        <w:tc>
          <w:tcPr>
            <w:tcW w:w="318" w:type="dxa"/>
            <w:tcBorders>
              <w:top w:val="nil"/>
              <w:bottom w:val="nil"/>
            </w:tcBorders>
          </w:tcPr>
          <w:p w14:paraId="689485BE" w14:textId="77777777" w:rsidR="00D043B0" w:rsidRPr="00EC1CB3" w:rsidRDefault="00D043B0" w:rsidP="00D043B0">
            <w:pPr>
              <w:pStyle w:val="Table8ptText-ASDEFCON"/>
              <w:jc w:val="center"/>
            </w:pPr>
            <w:r w:rsidRPr="00EC1CB3">
              <w:t>e</w:t>
            </w:r>
          </w:p>
        </w:tc>
        <w:tc>
          <w:tcPr>
            <w:tcW w:w="931" w:type="dxa"/>
            <w:tcBorders>
              <w:top w:val="nil"/>
              <w:bottom w:val="nil"/>
            </w:tcBorders>
          </w:tcPr>
          <w:p w14:paraId="24DBBD7D" w14:textId="77777777" w:rsidR="00D043B0" w:rsidRPr="00EC1CB3" w:rsidRDefault="00D043B0" w:rsidP="00D043B0">
            <w:pPr>
              <w:pStyle w:val="Table8ptText-ASDEFCON"/>
              <w:jc w:val="center"/>
            </w:pPr>
            <w:r w:rsidRPr="00EC1CB3">
              <w:t>Final</w:t>
            </w:r>
          </w:p>
        </w:tc>
        <w:tc>
          <w:tcPr>
            <w:tcW w:w="1134" w:type="dxa"/>
            <w:tcBorders>
              <w:top w:val="nil"/>
              <w:bottom w:val="nil"/>
            </w:tcBorders>
          </w:tcPr>
          <w:p w14:paraId="1D013ABB" w14:textId="401FFD2B" w:rsidR="00D043B0" w:rsidRPr="00EC1CB3" w:rsidRDefault="00D043B0" w:rsidP="00ED512A">
            <w:pPr>
              <w:pStyle w:val="Table8ptText-ASDEFCON"/>
              <w:jc w:val="center"/>
            </w:pPr>
            <w:r w:rsidRPr="00EC1CB3">
              <w:t>SSDDR-20</w:t>
            </w:r>
          </w:p>
        </w:tc>
        <w:tc>
          <w:tcPr>
            <w:tcW w:w="709" w:type="dxa"/>
            <w:tcBorders>
              <w:top w:val="nil"/>
              <w:bottom w:val="nil"/>
            </w:tcBorders>
          </w:tcPr>
          <w:p w14:paraId="5336D500"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79963C42"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1392B953" w14:textId="77777777" w:rsidR="00D043B0" w:rsidRPr="00EC1CB3" w:rsidRDefault="00D043B0" w:rsidP="00D043B0">
            <w:pPr>
              <w:pStyle w:val="Table8ptText-ASDEFCON"/>
              <w:jc w:val="center"/>
            </w:pPr>
          </w:p>
        </w:tc>
        <w:tc>
          <w:tcPr>
            <w:tcW w:w="708" w:type="dxa"/>
            <w:tcBorders>
              <w:top w:val="nil"/>
              <w:bottom w:val="nil"/>
            </w:tcBorders>
          </w:tcPr>
          <w:p w14:paraId="7EDC56AD"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65F62D85"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303D3F21" w14:textId="77777777" w:rsidR="00D043B0" w:rsidRPr="00EC1CB3" w:rsidRDefault="00D043B0" w:rsidP="00D043B0">
            <w:pPr>
              <w:pStyle w:val="Table8ptText-ASDEFCON"/>
              <w:jc w:val="center"/>
            </w:pPr>
            <w:r w:rsidRPr="00EC1CB3">
              <w:t>each SA</w:t>
            </w:r>
          </w:p>
        </w:tc>
        <w:tc>
          <w:tcPr>
            <w:tcW w:w="2551" w:type="dxa"/>
            <w:tcBorders>
              <w:top w:val="nil"/>
              <w:bottom w:val="nil"/>
            </w:tcBorders>
          </w:tcPr>
          <w:p w14:paraId="38AB9979" w14:textId="26403BA8" w:rsidR="00D043B0" w:rsidRPr="00397FA2" w:rsidRDefault="00B0285A" w:rsidP="00D043B0">
            <w:pPr>
              <w:pStyle w:val="Table8ptText-ASDEFCON"/>
              <w:jc w:val="left"/>
            </w:pPr>
            <w:r>
              <w:t>As above</w:t>
            </w:r>
          </w:p>
        </w:tc>
      </w:tr>
      <w:tr w:rsidR="00A60698" w:rsidRPr="00EC1CB3" w14:paraId="4E2C0358" w14:textId="77777777" w:rsidTr="004275EA">
        <w:tc>
          <w:tcPr>
            <w:tcW w:w="736" w:type="dxa"/>
            <w:tcBorders>
              <w:top w:val="nil"/>
              <w:bottom w:val="single" w:sz="4" w:space="0" w:color="auto"/>
            </w:tcBorders>
          </w:tcPr>
          <w:p w14:paraId="647B727C" w14:textId="77777777" w:rsidR="00D043B0" w:rsidRPr="00EC1CB3" w:rsidRDefault="00D043B0" w:rsidP="00D043B0">
            <w:pPr>
              <w:pStyle w:val="Table8ptText-ASDEFCON"/>
              <w:jc w:val="left"/>
            </w:pPr>
          </w:p>
        </w:tc>
        <w:tc>
          <w:tcPr>
            <w:tcW w:w="1671" w:type="dxa"/>
            <w:tcBorders>
              <w:top w:val="nil"/>
              <w:bottom w:val="single" w:sz="4" w:space="0" w:color="auto"/>
            </w:tcBorders>
          </w:tcPr>
          <w:p w14:paraId="6EE3FBF3" w14:textId="77777777" w:rsidR="00D043B0" w:rsidRPr="00EC1CB3" w:rsidRDefault="00D043B0" w:rsidP="00D043B0">
            <w:pPr>
              <w:pStyle w:val="Table8ptText-ASDEFCON"/>
              <w:jc w:val="left"/>
            </w:pPr>
          </w:p>
        </w:tc>
        <w:tc>
          <w:tcPr>
            <w:tcW w:w="734" w:type="dxa"/>
            <w:tcBorders>
              <w:top w:val="nil"/>
              <w:bottom w:val="single" w:sz="4" w:space="0" w:color="auto"/>
            </w:tcBorders>
          </w:tcPr>
          <w:p w14:paraId="3B45919D" w14:textId="77777777" w:rsidR="00D043B0" w:rsidRPr="00EC1CB3" w:rsidRDefault="00D043B0" w:rsidP="00D043B0">
            <w:pPr>
              <w:pStyle w:val="Table8ptText-ASDEFCON"/>
              <w:jc w:val="center"/>
            </w:pPr>
          </w:p>
        </w:tc>
        <w:tc>
          <w:tcPr>
            <w:tcW w:w="318" w:type="dxa"/>
            <w:tcBorders>
              <w:top w:val="nil"/>
              <w:bottom w:val="single" w:sz="4" w:space="0" w:color="auto"/>
            </w:tcBorders>
          </w:tcPr>
          <w:p w14:paraId="76F00315" w14:textId="77777777" w:rsidR="00D043B0" w:rsidRPr="00EC1CB3" w:rsidRDefault="00D043B0" w:rsidP="00D043B0">
            <w:pPr>
              <w:pStyle w:val="Table8ptText-ASDEFCON"/>
              <w:jc w:val="center"/>
            </w:pPr>
            <w:r w:rsidRPr="00EC1CB3">
              <w:t>f</w:t>
            </w:r>
          </w:p>
        </w:tc>
        <w:tc>
          <w:tcPr>
            <w:tcW w:w="931" w:type="dxa"/>
            <w:tcBorders>
              <w:top w:val="nil"/>
              <w:bottom w:val="single" w:sz="4" w:space="0" w:color="auto"/>
            </w:tcBorders>
          </w:tcPr>
          <w:p w14:paraId="70B32EAB" w14:textId="77777777" w:rsidR="00D043B0" w:rsidRPr="00EC1CB3" w:rsidRDefault="00D043B0" w:rsidP="00D043B0">
            <w:pPr>
              <w:pStyle w:val="Table8ptText-ASDEFCON"/>
              <w:jc w:val="center"/>
            </w:pPr>
            <w:r w:rsidRPr="00EC1CB3">
              <w:t>Update</w:t>
            </w:r>
          </w:p>
        </w:tc>
        <w:tc>
          <w:tcPr>
            <w:tcW w:w="1134" w:type="dxa"/>
            <w:tcBorders>
              <w:top w:val="nil"/>
              <w:bottom w:val="single" w:sz="4" w:space="0" w:color="auto"/>
            </w:tcBorders>
          </w:tcPr>
          <w:p w14:paraId="251241A5" w14:textId="116A9107" w:rsidR="00D043B0" w:rsidRPr="00EC1CB3" w:rsidRDefault="00D043B0" w:rsidP="00D043B0">
            <w:pPr>
              <w:pStyle w:val="Table8ptText-ASDEFCON"/>
              <w:jc w:val="center"/>
            </w:pPr>
            <w:r>
              <w:t>FA</w:t>
            </w:r>
            <w:r w:rsidRPr="00EC1CB3">
              <w:noBreakHyphen/>
              <w:t>20</w:t>
            </w:r>
          </w:p>
        </w:tc>
        <w:tc>
          <w:tcPr>
            <w:tcW w:w="709" w:type="dxa"/>
            <w:tcBorders>
              <w:top w:val="nil"/>
              <w:bottom w:val="single" w:sz="4" w:space="0" w:color="auto"/>
            </w:tcBorders>
          </w:tcPr>
          <w:p w14:paraId="486D2398" w14:textId="77777777" w:rsidR="00D043B0" w:rsidRPr="00EC1CB3" w:rsidRDefault="00D043B0" w:rsidP="00D043B0">
            <w:pPr>
              <w:pStyle w:val="Table8ptText-ASDEFCON"/>
              <w:jc w:val="center"/>
            </w:pPr>
            <w:r w:rsidRPr="00EC1CB3">
              <w:t>DMS</w:t>
            </w:r>
          </w:p>
        </w:tc>
        <w:tc>
          <w:tcPr>
            <w:tcW w:w="850" w:type="dxa"/>
            <w:tcBorders>
              <w:top w:val="nil"/>
              <w:bottom w:val="single" w:sz="4" w:space="0" w:color="auto"/>
            </w:tcBorders>
          </w:tcPr>
          <w:p w14:paraId="1DFB5118" w14:textId="77777777" w:rsidR="00D043B0" w:rsidRPr="00EC1CB3" w:rsidRDefault="00D043B0" w:rsidP="00D043B0">
            <w:pPr>
              <w:pStyle w:val="Table8ptText-ASDEFCON"/>
              <w:jc w:val="center"/>
            </w:pPr>
            <w:r w:rsidRPr="00EC1CB3">
              <w:t>CR</w:t>
            </w:r>
          </w:p>
        </w:tc>
        <w:tc>
          <w:tcPr>
            <w:tcW w:w="1418" w:type="dxa"/>
            <w:tcBorders>
              <w:top w:val="nil"/>
              <w:bottom w:val="single" w:sz="4" w:space="0" w:color="auto"/>
            </w:tcBorders>
          </w:tcPr>
          <w:p w14:paraId="4D62B526" w14:textId="77777777" w:rsidR="00D043B0" w:rsidRPr="00EC1CB3" w:rsidRDefault="00D043B0" w:rsidP="00D043B0">
            <w:pPr>
              <w:pStyle w:val="Table8ptText-ASDEFCON"/>
              <w:jc w:val="center"/>
            </w:pPr>
          </w:p>
        </w:tc>
        <w:tc>
          <w:tcPr>
            <w:tcW w:w="708" w:type="dxa"/>
            <w:tcBorders>
              <w:top w:val="nil"/>
              <w:bottom w:val="single" w:sz="4" w:space="0" w:color="auto"/>
            </w:tcBorders>
          </w:tcPr>
          <w:p w14:paraId="5ECC4BD1" w14:textId="77777777" w:rsidR="00D043B0" w:rsidRPr="00EC1CB3" w:rsidRDefault="00D043B0" w:rsidP="00D043B0">
            <w:pPr>
              <w:pStyle w:val="Table8ptText-ASDEFCON"/>
              <w:jc w:val="center"/>
            </w:pPr>
            <w:r w:rsidRPr="00EC1CB3">
              <w:t>20</w:t>
            </w:r>
          </w:p>
        </w:tc>
        <w:tc>
          <w:tcPr>
            <w:tcW w:w="851" w:type="dxa"/>
            <w:tcBorders>
              <w:top w:val="nil"/>
              <w:bottom w:val="single" w:sz="4" w:space="0" w:color="auto"/>
            </w:tcBorders>
          </w:tcPr>
          <w:p w14:paraId="5E858909" w14:textId="77777777" w:rsidR="00D043B0" w:rsidRPr="00EC1CB3" w:rsidRDefault="00D043B0" w:rsidP="00D043B0">
            <w:pPr>
              <w:pStyle w:val="Table8ptText-ASDEFCON"/>
              <w:jc w:val="center"/>
            </w:pPr>
            <w:r w:rsidRPr="00EC1CB3">
              <w:t>Acceptance</w:t>
            </w:r>
          </w:p>
        </w:tc>
        <w:tc>
          <w:tcPr>
            <w:tcW w:w="1134" w:type="dxa"/>
            <w:tcBorders>
              <w:top w:val="nil"/>
              <w:bottom w:val="single" w:sz="4" w:space="0" w:color="auto"/>
            </w:tcBorders>
          </w:tcPr>
          <w:p w14:paraId="43E6FEA1" w14:textId="77777777" w:rsidR="00D043B0" w:rsidRPr="00EC1CB3" w:rsidRDefault="00D043B0" w:rsidP="00D043B0">
            <w:pPr>
              <w:pStyle w:val="Table8ptText-ASDEFCON"/>
              <w:jc w:val="center"/>
            </w:pPr>
            <w:r w:rsidRPr="00EC1CB3">
              <w:t>NA</w:t>
            </w:r>
          </w:p>
        </w:tc>
        <w:tc>
          <w:tcPr>
            <w:tcW w:w="2551" w:type="dxa"/>
            <w:tcBorders>
              <w:top w:val="nil"/>
              <w:bottom w:val="single" w:sz="4" w:space="0" w:color="auto"/>
            </w:tcBorders>
          </w:tcPr>
          <w:p w14:paraId="0FC33098" w14:textId="77777777" w:rsidR="00D043B0" w:rsidRPr="00397FA2" w:rsidRDefault="00D043B0" w:rsidP="00D043B0">
            <w:pPr>
              <w:pStyle w:val="Table8ptText-ASDEFCON"/>
              <w:jc w:val="left"/>
            </w:pPr>
            <w:r w:rsidRPr="00397FA2">
              <w:t>This version is Accepted because it will form part of the Support System.</w:t>
            </w:r>
          </w:p>
        </w:tc>
      </w:tr>
      <w:tr w:rsidR="00A60698" w:rsidRPr="00EC1CB3" w14:paraId="6A59D8AB" w14:textId="77777777" w:rsidTr="004275EA">
        <w:tc>
          <w:tcPr>
            <w:tcW w:w="736" w:type="dxa"/>
            <w:tcBorders>
              <w:top w:val="single" w:sz="4" w:space="0" w:color="auto"/>
              <w:bottom w:val="nil"/>
            </w:tcBorders>
          </w:tcPr>
          <w:p w14:paraId="098935CB" w14:textId="77777777" w:rsidR="00D043B0" w:rsidRPr="00EC1CB3" w:rsidRDefault="00D043B0" w:rsidP="00D043B0">
            <w:pPr>
              <w:pStyle w:val="Table8ptText-ASDEFCON"/>
              <w:jc w:val="left"/>
            </w:pPr>
            <w:r w:rsidRPr="00EC1CB3">
              <w:t>MGT-1000</w:t>
            </w:r>
          </w:p>
        </w:tc>
        <w:tc>
          <w:tcPr>
            <w:tcW w:w="1671" w:type="dxa"/>
            <w:tcBorders>
              <w:top w:val="single" w:sz="4" w:space="0" w:color="auto"/>
              <w:bottom w:val="nil"/>
            </w:tcBorders>
          </w:tcPr>
          <w:p w14:paraId="6FE152A8" w14:textId="77777777" w:rsidR="00D043B0" w:rsidRPr="00EC1CB3" w:rsidRDefault="00D043B0" w:rsidP="00D043B0">
            <w:pPr>
              <w:pStyle w:val="Table8ptText-ASDEFCON"/>
              <w:jc w:val="left"/>
            </w:pPr>
            <w:r w:rsidRPr="00EC1CB3">
              <w:t>Contractor Transition Plan</w:t>
            </w:r>
            <w:r>
              <w:t xml:space="preserve"> (CTXP)</w:t>
            </w:r>
          </w:p>
        </w:tc>
        <w:tc>
          <w:tcPr>
            <w:tcW w:w="734" w:type="dxa"/>
            <w:tcBorders>
              <w:top w:val="single" w:sz="4" w:space="0" w:color="auto"/>
              <w:bottom w:val="nil"/>
            </w:tcBorders>
          </w:tcPr>
          <w:p w14:paraId="322CF3CA" w14:textId="77777777" w:rsidR="00D043B0" w:rsidRPr="00EC1CB3" w:rsidRDefault="00D043B0" w:rsidP="00D043B0">
            <w:pPr>
              <w:pStyle w:val="Table8ptText-ASDEFCON"/>
              <w:jc w:val="center"/>
            </w:pPr>
            <w:r>
              <w:t>3.12.1</w:t>
            </w:r>
          </w:p>
        </w:tc>
        <w:tc>
          <w:tcPr>
            <w:tcW w:w="318" w:type="dxa"/>
            <w:tcBorders>
              <w:top w:val="single" w:sz="4" w:space="0" w:color="auto"/>
              <w:bottom w:val="nil"/>
            </w:tcBorders>
          </w:tcPr>
          <w:p w14:paraId="0191507F" w14:textId="77777777" w:rsidR="00D043B0" w:rsidRPr="00EC1CB3" w:rsidRDefault="00D043B0" w:rsidP="00D043B0">
            <w:pPr>
              <w:pStyle w:val="Table8ptText-ASDEFCON"/>
              <w:jc w:val="center"/>
            </w:pPr>
            <w:r w:rsidRPr="00EC1CB3">
              <w:t>a</w:t>
            </w:r>
          </w:p>
        </w:tc>
        <w:tc>
          <w:tcPr>
            <w:tcW w:w="931" w:type="dxa"/>
            <w:tcBorders>
              <w:top w:val="single" w:sz="4" w:space="0" w:color="auto"/>
              <w:bottom w:val="nil"/>
            </w:tcBorders>
          </w:tcPr>
          <w:p w14:paraId="3EC9CFE2" w14:textId="77777777" w:rsidR="00D043B0" w:rsidRPr="00EC1CB3" w:rsidRDefault="00D043B0" w:rsidP="00D043B0">
            <w:pPr>
              <w:pStyle w:val="Table8ptText-ASDEFCON"/>
              <w:jc w:val="center"/>
            </w:pPr>
            <w:r w:rsidRPr="00EC1CB3">
              <w:t>Final</w:t>
            </w:r>
          </w:p>
        </w:tc>
        <w:tc>
          <w:tcPr>
            <w:tcW w:w="1134" w:type="dxa"/>
            <w:tcBorders>
              <w:top w:val="single" w:sz="4" w:space="0" w:color="auto"/>
              <w:bottom w:val="nil"/>
            </w:tcBorders>
          </w:tcPr>
          <w:p w14:paraId="5F38F056" w14:textId="77777777" w:rsidR="00D043B0" w:rsidRPr="00EC1CB3" w:rsidRDefault="00D043B0" w:rsidP="00D043B0">
            <w:pPr>
              <w:pStyle w:val="Table8ptText-ASDEFCON"/>
              <w:jc w:val="center"/>
            </w:pPr>
            <w:r>
              <w:t>PDR-20</w:t>
            </w:r>
          </w:p>
        </w:tc>
        <w:tc>
          <w:tcPr>
            <w:tcW w:w="709" w:type="dxa"/>
            <w:tcBorders>
              <w:top w:val="single" w:sz="4" w:space="0" w:color="auto"/>
              <w:bottom w:val="nil"/>
            </w:tcBorders>
          </w:tcPr>
          <w:p w14:paraId="2668F361" w14:textId="77777777" w:rsidR="00D043B0" w:rsidRPr="00EC1CB3" w:rsidRDefault="00D043B0" w:rsidP="00D043B0">
            <w:pPr>
              <w:pStyle w:val="Table8ptText-ASDEFCON"/>
              <w:jc w:val="center"/>
            </w:pPr>
            <w:r w:rsidRPr="00EC1CB3">
              <w:t>DMS</w:t>
            </w:r>
          </w:p>
        </w:tc>
        <w:tc>
          <w:tcPr>
            <w:tcW w:w="850" w:type="dxa"/>
            <w:tcBorders>
              <w:top w:val="single" w:sz="4" w:space="0" w:color="auto"/>
              <w:bottom w:val="nil"/>
            </w:tcBorders>
          </w:tcPr>
          <w:p w14:paraId="234D8570" w14:textId="77777777" w:rsidR="00D043B0" w:rsidRPr="00EC1CB3" w:rsidRDefault="00D043B0" w:rsidP="00D043B0">
            <w:pPr>
              <w:pStyle w:val="Table8ptText-ASDEFCON"/>
              <w:jc w:val="center"/>
            </w:pPr>
            <w:r w:rsidRPr="00EC1CB3">
              <w:t>CR</w:t>
            </w:r>
          </w:p>
        </w:tc>
        <w:tc>
          <w:tcPr>
            <w:tcW w:w="1418" w:type="dxa"/>
            <w:tcBorders>
              <w:top w:val="single" w:sz="4" w:space="0" w:color="auto"/>
              <w:bottom w:val="nil"/>
            </w:tcBorders>
          </w:tcPr>
          <w:p w14:paraId="7004F22D" w14:textId="77777777" w:rsidR="00D043B0" w:rsidRPr="00EC1CB3" w:rsidRDefault="00D043B0" w:rsidP="00D043B0">
            <w:pPr>
              <w:pStyle w:val="Table8ptText-ASDEFCON"/>
              <w:jc w:val="center"/>
            </w:pPr>
            <w:r w:rsidRPr="00EC1CB3">
              <w:t>DID-PM-TRANS-CTXP</w:t>
            </w:r>
          </w:p>
        </w:tc>
        <w:tc>
          <w:tcPr>
            <w:tcW w:w="708" w:type="dxa"/>
            <w:tcBorders>
              <w:top w:val="single" w:sz="4" w:space="0" w:color="auto"/>
              <w:bottom w:val="nil"/>
            </w:tcBorders>
          </w:tcPr>
          <w:p w14:paraId="08CB960C" w14:textId="77777777" w:rsidR="00D043B0" w:rsidRPr="00EC1CB3" w:rsidRDefault="00D043B0" w:rsidP="00D043B0">
            <w:pPr>
              <w:pStyle w:val="Table8ptText-ASDEFCON"/>
              <w:jc w:val="center"/>
            </w:pPr>
            <w:r>
              <w:t>20</w:t>
            </w:r>
          </w:p>
        </w:tc>
        <w:tc>
          <w:tcPr>
            <w:tcW w:w="851" w:type="dxa"/>
            <w:tcBorders>
              <w:top w:val="single" w:sz="4" w:space="0" w:color="auto"/>
              <w:bottom w:val="nil"/>
            </w:tcBorders>
          </w:tcPr>
          <w:p w14:paraId="0547FAD8" w14:textId="77777777" w:rsidR="00D043B0" w:rsidRPr="00EC1CB3" w:rsidRDefault="00D043B0" w:rsidP="00D043B0">
            <w:pPr>
              <w:pStyle w:val="Table8ptText-ASDEFCON"/>
              <w:jc w:val="center"/>
            </w:pPr>
            <w:r w:rsidRPr="00EC1CB3">
              <w:t>Approval</w:t>
            </w:r>
          </w:p>
        </w:tc>
        <w:tc>
          <w:tcPr>
            <w:tcW w:w="1134" w:type="dxa"/>
            <w:tcBorders>
              <w:top w:val="single" w:sz="4" w:space="0" w:color="auto"/>
              <w:bottom w:val="nil"/>
            </w:tcBorders>
          </w:tcPr>
          <w:p w14:paraId="356ED197" w14:textId="77777777" w:rsidR="00D043B0" w:rsidRPr="00EC1CB3" w:rsidRDefault="00D043B0" w:rsidP="00D043B0">
            <w:pPr>
              <w:pStyle w:val="Table8ptText-ASDEFCON"/>
              <w:jc w:val="center"/>
            </w:pPr>
            <w:r>
              <w:t>NA</w:t>
            </w:r>
          </w:p>
        </w:tc>
        <w:tc>
          <w:tcPr>
            <w:tcW w:w="2551" w:type="dxa"/>
            <w:tcBorders>
              <w:top w:val="single" w:sz="4" w:space="0" w:color="auto"/>
              <w:bottom w:val="nil"/>
            </w:tcBorders>
          </w:tcPr>
          <w:p w14:paraId="776B4C45" w14:textId="77777777" w:rsidR="00D043B0" w:rsidRPr="00397FA2" w:rsidRDefault="00D043B0" w:rsidP="00D043B0">
            <w:pPr>
              <w:pStyle w:val="Table8ptText-ASDEFCON"/>
              <w:jc w:val="left"/>
            </w:pPr>
          </w:p>
        </w:tc>
      </w:tr>
      <w:tr w:rsidR="00A60698" w:rsidRPr="00EC1CB3" w14:paraId="1CCDAADD" w14:textId="77777777" w:rsidTr="004275EA">
        <w:tc>
          <w:tcPr>
            <w:tcW w:w="736" w:type="dxa"/>
            <w:tcBorders>
              <w:top w:val="nil"/>
              <w:bottom w:val="nil"/>
            </w:tcBorders>
          </w:tcPr>
          <w:p w14:paraId="13D9FDA7" w14:textId="77777777" w:rsidR="00D043B0" w:rsidRPr="00EC1CB3" w:rsidRDefault="00D043B0" w:rsidP="00D043B0">
            <w:pPr>
              <w:pStyle w:val="Table8ptText-ASDEFCON"/>
              <w:jc w:val="left"/>
            </w:pPr>
          </w:p>
        </w:tc>
        <w:tc>
          <w:tcPr>
            <w:tcW w:w="1671" w:type="dxa"/>
            <w:tcBorders>
              <w:top w:val="nil"/>
              <w:bottom w:val="nil"/>
            </w:tcBorders>
          </w:tcPr>
          <w:p w14:paraId="2CE4A7DE" w14:textId="77777777" w:rsidR="00D043B0" w:rsidRPr="00EC1CB3" w:rsidRDefault="00D043B0" w:rsidP="00D043B0">
            <w:pPr>
              <w:pStyle w:val="Table8ptText-ASDEFCON"/>
              <w:jc w:val="left"/>
            </w:pPr>
          </w:p>
        </w:tc>
        <w:tc>
          <w:tcPr>
            <w:tcW w:w="734" w:type="dxa"/>
            <w:tcBorders>
              <w:top w:val="nil"/>
              <w:bottom w:val="nil"/>
            </w:tcBorders>
          </w:tcPr>
          <w:p w14:paraId="5B08ABF7" w14:textId="77777777" w:rsidR="00D043B0" w:rsidRPr="00EC1CB3" w:rsidRDefault="00D043B0" w:rsidP="00D043B0">
            <w:pPr>
              <w:pStyle w:val="Table8ptText-ASDEFCON"/>
              <w:jc w:val="center"/>
            </w:pPr>
          </w:p>
        </w:tc>
        <w:tc>
          <w:tcPr>
            <w:tcW w:w="318" w:type="dxa"/>
            <w:tcBorders>
              <w:top w:val="nil"/>
              <w:bottom w:val="nil"/>
            </w:tcBorders>
          </w:tcPr>
          <w:p w14:paraId="76BA0509"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59601019"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5556633A" w14:textId="77777777" w:rsidR="00D043B0" w:rsidRPr="00EC1CB3" w:rsidRDefault="00D043B0" w:rsidP="00D043B0">
            <w:pPr>
              <w:pStyle w:val="Table8ptText-ASDEFCON"/>
              <w:jc w:val="center"/>
            </w:pPr>
            <w:r w:rsidRPr="00EC1CB3">
              <w:t>SSDDR+20</w:t>
            </w:r>
          </w:p>
        </w:tc>
        <w:tc>
          <w:tcPr>
            <w:tcW w:w="709" w:type="dxa"/>
            <w:tcBorders>
              <w:top w:val="nil"/>
              <w:bottom w:val="nil"/>
            </w:tcBorders>
          </w:tcPr>
          <w:p w14:paraId="6E29813C"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494FBA7B"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12B1D8E1" w14:textId="77777777" w:rsidR="00D043B0" w:rsidRPr="00EC1CB3" w:rsidRDefault="00D043B0" w:rsidP="00D043B0">
            <w:pPr>
              <w:pStyle w:val="Table8ptText-ASDEFCON"/>
              <w:jc w:val="center"/>
            </w:pPr>
          </w:p>
        </w:tc>
        <w:tc>
          <w:tcPr>
            <w:tcW w:w="708" w:type="dxa"/>
            <w:tcBorders>
              <w:top w:val="nil"/>
              <w:bottom w:val="nil"/>
            </w:tcBorders>
          </w:tcPr>
          <w:p w14:paraId="4BD9DB32" w14:textId="77777777" w:rsidR="00D043B0" w:rsidRPr="00EC1CB3" w:rsidRDefault="00D043B0" w:rsidP="00D043B0">
            <w:pPr>
              <w:pStyle w:val="Table8ptText-ASDEFCON"/>
              <w:jc w:val="center"/>
            </w:pPr>
            <w:r w:rsidRPr="00EC1CB3">
              <w:t>20</w:t>
            </w:r>
          </w:p>
        </w:tc>
        <w:tc>
          <w:tcPr>
            <w:tcW w:w="851" w:type="dxa"/>
            <w:tcBorders>
              <w:top w:val="nil"/>
              <w:bottom w:val="nil"/>
            </w:tcBorders>
          </w:tcPr>
          <w:p w14:paraId="7FBAF47D"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42424BC2" w14:textId="77777777" w:rsidR="00D043B0" w:rsidRPr="00EC1CB3" w:rsidRDefault="00D043B0" w:rsidP="00D043B0">
            <w:pPr>
              <w:pStyle w:val="Table8ptText-ASDEFCON"/>
              <w:jc w:val="center"/>
            </w:pPr>
            <w:r>
              <w:t>NA</w:t>
            </w:r>
          </w:p>
        </w:tc>
        <w:tc>
          <w:tcPr>
            <w:tcW w:w="2551" w:type="dxa"/>
            <w:tcBorders>
              <w:top w:val="nil"/>
              <w:bottom w:val="nil"/>
            </w:tcBorders>
          </w:tcPr>
          <w:p w14:paraId="04611E22" w14:textId="77777777" w:rsidR="00D043B0" w:rsidRPr="00397FA2" w:rsidRDefault="00D043B0" w:rsidP="00D043B0">
            <w:pPr>
              <w:pStyle w:val="Table8ptText-ASDEFCON"/>
              <w:jc w:val="left"/>
            </w:pPr>
          </w:p>
        </w:tc>
      </w:tr>
      <w:tr w:rsidR="00A60698" w:rsidRPr="00EC1CB3" w14:paraId="0057A05B" w14:textId="77777777" w:rsidTr="004275EA">
        <w:tc>
          <w:tcPr>
            <w:tcW w:w="736" w:type="dxa"/>
            <w:tcBorders>
              <w:top w:val="nil"/>
            </w:tcBorders>
          </w:tcPr>
          <w:p w14:paraId="19208FB8" w14:textId="77777777" w:rsidR="00D043B0" w:rsidRPr="00EC1CB3" w:rsidRDefault="00D043B0" w:rsidP="00D043B0">
            <w:pPr>
              <w:pStyle w:val="Table8ptText-ASDEFCON"/>
              <w:jc w:val="left"/>
            </w:pPr>
          </w:p>
        </w:tc>
        <w:tc>
          <w:tcPr>
            <w:tcW w:w="1671" w:type="dxa"/>
            <w:tcBorders>
              <w:top w:val="nil"/>
            </w:tcBorders>
          </w:tcPr>
          <w:p w14:paraId="11363880" w14:textId="77777777" w:rsidR="00D043B0" w:rsidRPr="00EC1CB3" w:rsidRDefault="00D043B0" w:rsidP="00D043B0">
            <w:pPr>
              <w:pStyle w:val="Table8ptText-ASDEFCON"/>
              <w:jc w:val="left"/>
            </w:pPr>
          </w:p>
        </w:tc>
        <w:tc>
          <w:tcPr>
            <w:tcW w:w="734" w:type="dxa"/>
            <w:tcBorders>
              <w:top w:val="nil"/>
            </w:tcBorders>
          </w:tcPr>
          <w:p w14:paraId="682231E2" w14:textId="77777777" w:rsidR="00D043B0" w:rsidRPr="00EC1CB3" w:rsidRDefault="00D043B0" w:rsidP="00D043B0">
            <w:pPr>
              <w:pStyle w:val="Table8ptText-ASDEFCON"/>
              <w:jc w:val="center"/>
            </w:pPr>
          </w:p>
        </w:tc>
        <w:tc>
          <w:tcPr>
            <w:tcW w:w="318" w:type="dxa"/>
            <w:tcBorders>
              <w:top w:val="nil"/>
            </w:tcBorders>
          </w:tcPr>
          <w:p w14:paraId="02E08B77" w14:textId="77777777" w:rsidR="00D043B0" w:rsidRPr="00EC1CB3" w:rsidRDefault="00D043B0" w:rsidP="00D043B0">
            <w:pPr>
              <w:pStyle w:val="Table8ptText-ASDEFCON"/>
              <w:jc w:val="center"/>
            </w:pPr>
            <w:r>
              <w:t>c</w:t>
            </w:r>
          </w:p>
        </w:tc>
        <w:tc>
          <w:tcPr>
            <w:tcW w:w="931" w:type="dxa"/>
            <w:tcBorders>
              <w:top w:val="nil"/>
            </w:tcBorders>
          </w:tcPr>
          <w:p w14:paraId="7B52F7F8" w14:textId="77777777" w:rsidR="00D043B0" w:rsidRPr="00EC1CB3" w:rsidRDefault="00D043B0" w:rsidP="00D043B0">
            <w:pPr>
              <w:pStyle w:val="Table8ptText-ASDEFCON"/>
              <w:numPr>
                <w:ilvl w:val="0"/>
                <w:numId w:val="0"/>
              </w:numPr>
              <w:jc w:val="center"/>
            </w:pPr>
            <w:r>
              <w:t>Update</w:t>
            </w:r>
          </w:p>
        </w:tc>
        <w:tc>
          <w:tcPr>
            <w:tcW w:w="1134" w:type="dxa"/>
            <w:tcBorders>
              <w:top w:val="nil"/>
            </w:tcBorders>
          </w:tcPr>
          <w:p w14:paraId="38FFD796" w14:textId="77777777" w:rsidR="00D043B0" w:rsidRPr="00EC1CB3" w:rsidRDefault="00D043B0" w:rsidP="00D043B0">
            <w:pPr>
              <w:pStyle w:val="Table8ptText-ASDEFCON"/>
              <w:jc w:val="center"/>
            </w:pPr>
            <w:r>
              <w:t>TXRR-20</w:t>
            </w:r>
          </w:p>
        </w:tc>
        <w:tc>
          <w:tcPr>
            <w:tcW w:w="709" w:type="dxa"/>
            <w:tcBorders>
              <w:top w:val="nil"/>
            </w:tcBorders>
          </w:tcPr>
          <w:p w14:paraId="49FE7507" w14:textId="77777777" w:rsidR="00D043B0" w:rsidRPr="00EC1CB3" w:rsidRDefault="00D043B0" w:rsidP="00D043B0">
            <w:pPr>
              <w:pStyle w:val="Table8ptText-ASDEFCON"/>
              <w:jc w:val="center"/>
            </w:pPr>
            <w:r>
              <w:t>DMS</w:t>
            </w:r>
          </w:p>
        </w:tc>
        <w:tc>
          <w:tcPr>
            <w:tcW w:w="850" w:type="dxa"/>
            <w:tcBorders>
              <w:top w:val="nil"/>
            </w:tcBorders>
          </w:tcPr>
          <w:p w14:paraId="41DC57B9" w14:textId="77777777" w:rsidR="00D043B0" w:rsidRPr="00EC1CB3" w:rsidRDefault="00D043B0" w:rsidP="00D043B0">
            <w:pPr>
              <w:pStyle w:val="Table8ptText-ASDEFCON"/>
              <w:numPr>
                <w:ilvl w:val="0"/>
                <w:numId w:val="0"/>
              </w:numPr>
              <w:jc w:val="center"/>
            </w:pPr>
            <w:r>
              <w:t>CR</w:t>
            </w:r>
          </w:p>
        </w:tc>
        <w:tc>
          <w:tcPr>
            <w:tcW w:w="1418" w:type="dxa"/>
            <w:tcBorders>
              <w:top w:val="nil"/>
            </w:tcBorders>
          </w:tcPr>
          <w:p w14:paraId="3D1E274E" w14:textId="77777777" w:rsidR="00D043B0" w:rsidRPr="00EC1CB3" w:rsidRDefault="00D043B0" w:rsidP="00D043B0">
            <w:pPr>
              <w:pStyle w:val="Table8ptText-ASDEFCON"/>
              <w:jc w:val="center"/>
            </w:pPr>
          </w:p>
        </w:tc>
        <w:tc>
          <w:tcPr>
            <w:tcW w:w="708" w:type="dxa"/>
            <w:tcBorders>
              <w:top w:val="nil"/>
            </w:tcBorders>
          </w:tcPr>
          <w:p w14:paraId="48D69FAC" w14:textId="77777777" w:rsidR="00D043B0" w:rsidRPr="00EC1CB3" w:rsidRDefault="00D043B0" w:rsidP="00D043B0">
            <w:pPr>
              <w:pStyle w:val="Table8ptText-ASDEFCON"/>
              <w:jc w:val="center"/>
            </w:pPr>
            <w:r>
              <w:t>by MSR</w:t>
            </w:r>
          </w:p>
        </w:tc>
        <w:tc>
          <w:tcPr>
            <w:tcW w:w="851" w:type="dxa"/>
            <w:tcBorders>
              <w:top w:val="nil"/>
            </w:tcBorders>
          </w:tcPr>
          <w:p w14:paraId="6CB85622" w14:textId="77777777" w:rsidR="00D043B0" w:rsidRPr="00EC1CB3" w:rsidRDefault="00D043B0" w:rsidP="00D043B0">
            <w:pPr>
              <w:pStyle w:val="Table8ptText-ASDEFCON"/>
              <w:jc w:val="center"/>
            </w:pPr>
            <w:r>
              <w:t>Approval</w:t>
            </w:r>
          </w:p>
        </w:tc>
        <w:tc>
          <w:tcPr>
            <w:tcW w:w="1134" w:type="dxa"/>
            <w:tcBorders>
              <w:top w:val="nil"/>
            </w:tcBorders>
          </w:tcPr>
          <w:p w14:paraId="76CD4F95" w14:textId="05A845C3" w:rsidR="00D043B0" w:rsidRPr="00EC1CB3" w:rsidDel="00084ADF" w:rsidRDefault="00D043B0" w:rsidP="00D043B0">
            <w:pPr>
              <w:pStyle w:val="Table8ptText-ASDEFCON"/>
              <w:numPr>
                <w:ilvl w:val="0"/>
                <w:numId w:val="0"/>
              </w:numPr>
              <w:jc w:val="center"/>
            </w:pPr>
            <w:r>
              <w:t>12M</w:t>
            </w:r>
          </w:p>
        </w:tc>
        <w:tc>
          <w:tcPr>
            <w:tcW w:w="2551" w:type="dxa"/>
            <w:tcBorders>
              <w:top w:val="nil"/>
            </w:tcBorders>
          </w:tcPr>
          <w:p w14:paraId="3D73036F" w14:textId="77777777" w:rsidR="00D043B0" w:rsidRPr="00397FA2" w:rsidRDefault="00D043B0" w:rsidP="00D043B0">
            <w:pPr>
              <w:pStyle w:val="Table8ptText-ASDEFCON"/>
              <w:jc w:val="left"/>
            </w:pPr>
          </w:p>
        </w:tc>
      </w:tr>
      <w:tr w:rsidR="00A60698" w:rsidRPr="00EC1CB3" w14:paraId="1E400B57" w14:textId="77777777" w:rsidTr="004275EA">
        <w:tc>
          <w:tcPr>
            <w:tcW w:w="736" w:type="dxa"/>
          </w:tcPr>
          <w:p w14:paraId="3CAF6D2B" w14:textId="77777777" w:rsidR="00D043B0" w:rsidRPr="00EC1CB3" w:rsidRDefault="00D043B0" w:rsidP="00D043B0">
            <w:pPr>
              <w:pStyle w:val="Table8ptText-ASDEFCON"/>
              <w:jc w:val="left"/>
            </w:pPr>
            <w:r w:rsidRPr="00EC1CB3">
              <w:t>MGT-1010</w:t>
            </w:r>
          </w:p>
        </w:tc>
        <w:tc>
          <w:tcPr>
            <w:tcW w:w="1671" w:type="dxa"/>
          </w:tcPr>
          <w:p w14:paraId="30FBE79C" w14:textId="77777777" w:rsidR="00D043B0" w:rsidRPr="00EC1CB3" w:rsidRDefault="00D043B0" w:rsidP="00D043B0">
            <w:pPr>
              <w:pStyle w:val="Table8ptText-ASDEFCON"/>
              <w:jc w:val="left"/>
            </w:pPr>
            <w:r w:rsidRPr="00EC1CB3">
              <w:t>Transition Register</w:t>
            </w:r>
          </w:p>
        </w:tc>
        <w:tc>
          <w:tcPr>
            <w:tcW w:w="734" w:type="dxa"/>
          </w:tcPr>
          <w:p w14:paraId="4AF11D7E" w14:textId="77777777" w:rsidR="00D043B0" w:rsidRPr="00EC1CB3" w:rsidRDefault="00D043B0" w:rsidP="00D043B0">
            <w:pPr>
              <w:pStyle w:val="Table8ptText-ASDEFCON"/>
              <w:jc w:val="center"/>
            </w:pPr>
            <w:r>
              <w:t>3.12.3</w:t>
            </w:r>
          </w:p>
        </w:tc>
        <w:tc>
          <w:tcPr>
            <w:tcW w:w="318" w:type="dxa"/>
          </w:tcPr>
          <w:p w14:paraId="1F05521A" w14:textId="77777777" w:rsidR="00D043B0" w:rsidRPr="00EC1CB3" w:rsidRDefault="00D043B0" w:rsidP="00D043B0">
            <w:pPr>
              <w:pStyle w:val="Table8ptText-ASDEFCON"/>
              <w:jc w:val="center"/>
            </w:pPr>
            <w:r w:rsidRPr="00EC1CB3">
              <w:t>a</w:t>
            </w:r>
          </w:p>
        </w:tc>
        <w:tc>
          <w:tcPr>
            <w:tcW w:w="931" w:type="dxa"/>
          </w:tcPr>
          <w:p w14:paraId="2A2B756E" w14:textId="77777777" w:rsidR="00D043B0" w:rsidRPr="00EC1CB3" w:rsidRDefault="00D043B0" w:rsidP="00D043B0">
            <w:pPr>
              <w:pStyle w:val="Table8ptText-ASDEFCON"/>
              <w:jc w:val="center"/>
            </w:pPr>
            <w:r w:rsidRPr="00EC1CB3">
              <w:t>Progressive</w:t>
            </w:r>
          </w:p>
        </w:tc>
        <w:tc>
          <w:tcPr>
            <w:tcW w:w="1134" w:type="dxa"/>
          </w:tcPr>
          <w:p w14:paraId="6044C976" w14:textId="77777777" w:rsidR="00D043B0" w:rsidRPr="00EC1CB3" w:rsidRDefault="00D043B0" w:rsidP="00D043B0">
            <w:pPr>
              <w:pStyle w:val="Table8ptText-ASDEFCON"/>
              <w:jc w:val="center"/>
            </w:pPr>
            <w:r w:rsidRPr="00EC1CB3">
              <w:t xml:space="preserve">Weekly after </w:t>
            </w:r>
            <w:r>
              <w:t>TXRR</w:t>
            </w:r>
          </w:p>
        </w:tc>
        <w:tc>
          <w:tcPr>
            <w:tcW w:w="709" w:type="dxa"/>
          </w:tcPr>
          <w:p w14:paraId="49F19F2A" w14:textId="77777777" w:rsidR="00D043B0" w:rsidRPr="00EC1CB3" w:rsidRDefault="00D043B0" w:rsidP="00D043B0">
            <w:pPr>
              <w:pStyle w:val="Table8ptText-ASDEFCON"/>
              <w:jc w:val="center"/>
            </w:pPr>
            <w:r w:rsidRPr="00EC1CB3">
              <w:t>DMS</w:t>
            </w:r>
          </w:p>
        </w:tc>
        <w:tc>
          <w:tcPr>
            <w:tcW w:w="850" w:type="dxa"/>
          </w:tcPr>
          <w:p w14:paraId="5573EC4B" w14:textId="77777777" w:rsidR="00D043B0" w:rsidRPr="00EC1CB3" w:rsidRDefault="00D043B0" w:rsidP="00D043B0">
            <w:pPr>
              <w:pStyle w:val="Table8ptText-ASDEFCON"/>
              <w:jc w:val="center"/>
            </w:pPr>
            <w:r w:rsidRPr="00EC1CB3">
              <w:t>CR</w:t>
            </w:r>
          </w:p>
        </w:tc>
        <w:tc>
          <w:tcPr>
            <w:tcW w:w="1418" w:type="dxa"/>
          </w:tcPr>
          <w:p w14:paraId="5B3CD183" w14:textId="77777777" w:rsidR="00D043B0" w:rsidRPr="00EC1CB3" w:rsidRDefault="00D043B0" w:rsidP="00D043B0">
            <w:pPr>
              <w:pStyle w:val="Table8ptText-ASDEFCON"/>
              <w:jc w:val="center"/>
            </w:pPr>
            <w:r w:rsidRPr="00EC1CB3">
              <w:t xml:space="preserve">As per Approved </w:t>
            </w:r>
            <w:r>
              <w:t>CTXP</w:t>
            </w:r>
          </w:p>
        </w:tc>
        <w:tc>
          <w:tcPr>
            <w:tcW w:w="708" w:type="dxa"/>
          </w:tcPr>
          <w:p w14:paraId="473E6761" w14:textId="77777777" w:rsidR="00D043B0" w:rsidRPr="00EC1CB3" w:rsidRDefault="00D043B0" w:rsidP="00D043B0">
            <w:pPr>
              <w:pStyle w:val="Table8ptText-ASDEFCON"/>
              <w:jc w:val="center"/>
            </w:pPr>
            <w:r w:rsidRPr="00EC1CB3">
              <w:t>5</w:t>
            </w:r>
          </w:p>
        </w:tc>
        <w:tc>
          <w:tcPr>
            <w:tcW w:w="851" w:type="dxa"/>
          </w:tcPr>
          <w:p w14:paraId="4010D772" w14:textId="77777777" w:rsidR="00D043B0" w:rsidRPr="00EC1CB3" w:rsidRDefault="00D043B0" w:rsidP="00D043B0">
            <w:pPr>
              <w:pStyle w:val="Table8ptText-ASDEFCON"/>
              <w:jc w:val="center"/>
            </w:pPr>
            <w:r w:rsidRPr="00EC1CB3">
              <w:t>Review</w:t>
            </w:r>
          </w:p>
        </w:tc>
        <w:tc>
          <w:tcPr>
            <w:tcW w:w="1134" w:type="dxa"/>
          </w:tcPr>
          <w:p w14:paraId="6125F6C5" w14:textId="77777777" w:rsidR="00D043B0" w:rsidRPr="00EC1CB3" w:rsidRDefault="00D043B0" w:rsidP="00D043B0">
            <w:pPr>
              <w:pStyle w:val="Table8ptText-ASDEFCON"/>
              <w:jc w:val="center"/>
            </w:pPr>
            <w:r w:rsidRPr="00EC1CB3">
              <w:t>NA</w:t>
            </w:r>
          </w:p>
        </w:tc>
        <w:tc>
          <w:tcPr>
            <w:tcW w:w="2551" w:type="dxa"/>
          </w:tcPr>
          <w:p w14:paraId="0878D2EA" w14:textId="77777777" w:rsidR="00D043B0" w:rsidRPr="00397FA2" w:rsidRDefault="00D043B0" w:rsidP="00D043B0">
            <w:pPr>
              <w:pStyle w:val="Table8ptText-ASDEFCON"/>
              <w:jc w:val="left"/>
            </w:pPr>
          </w:p>
        </w:tc>
      </w:tr>
      <w:tr w:rsidR="00A60698" w:rsidRPr="00EC1CB3" w14:paraId="3BAAC133" w14:textId="77777777" w:rsidTr="004275EA">
        <w:tc>
          <w:tcPr>
            <w:tcW w:w="736" w:type="dxa"/>
            <w:tcBorders>
              <w:bottom w:val="single" w:sz="4" w:space="0" w:color="auto"/>
            </w:tcBorders>
          </w:tcPr>
          <w:p w14:paraId="19FFC227" w14:textId="77777777" w:rsidR="00D043B0" w:rsidRPr="00EC1CB3" w:rsidRDefault="00D043B0" w:rsidP="00D043B0">
            <w:pPr>
              <w:pStyle w:val="Table8ptText-ASDEFCON"/>
              <w:jc w:val="left"/>
            </w:pPr>
            <w:r w:rsidRPr="00EC1CB3">
              <w:t>MGT-1100</w:t>
            </w:r>
          </w:p>
        </w:tc>
        <w:tc>
          <w:tcPr>
            <w:tcW w:w="1671" w:type="dxa"/>
            <w:tcBorders>
              <w:bottom w:val="single" w:sz="4" w:space="0" w:color="auto"/>
            </w:tcBorders>
          </w:tcPr>
          <w:p w14:paraId="03C818D4" w14:textId="77777777" w:rsidR="00D043B0" w:rsidRPr="00EC1CB3" w:rsidRDefault="00D043B0" w:rsidP="00D043B0">
            <w:pPr>
              <w:pStyle w:val="Table8ptText-ASDEFCON"/>
              <w:jc w:val="left"/>
            </w:pPr>
            <w:r w:rsidRPr="00EC1CB3">
              <w:t>Safety Data Sheet</w:t>
            </w:r>
            <w:r>
              <w:t xml:space="preserve"> (SDS)</w:t>
            </w:r>
          </w:p>
        </w:tc>
        <w:tc>
          <w:tcPr>
            <w:tcW w:w="734" w:type="dxa"/>
            <w:tcBorders>
              <w:bottom w:val="single" w:sz="4" w:space="0" w:color="auto"/>
            </w:tcBorders>
          </w:tcPr>
          <w:p w14:paraId="2E6D3B82" w14:textId="77777777" w:rsidR="00D043B0" w:rsidRPr="00EC1CB3" w:rsidRDefault="00D043B0" w:rsidP="00D043B0">
            <w:pPr>
              <w:pStyle w:val="Table8ptText-ASDEFCON"/>
              <w:jc w:val="center"/>
            </w:pPr>
            <w:r>
              <w:t>9.1</w:t>
            </w:r>
          </w:p>
        </w:tc>
        <w:tc>
          <w:tcPr>
            <w:tcW w:w="318" w:type="dxa"/>
            <w:tcBorders>
              <w:bottom w:val="single" w:sz="4" w:space="0" w:color="auto"/>
            </w:tcBorders>
          </w:tcPr>
          <w:p w14:paraId="2F90B070" w14:textId="77777777" w:rsidR="00D043B0" w:rsidRPr="00EC1CB3" w:rsidRDefault="00D043B0" w:rsidP="00D043B0">
            <w:pPr>
              <w:pStyle w:val="Table8ptText-ASDEFCON"/>
              <w:jc w:val="center"/>
            </w:pPr>
            <w:r w:rsidRPr="00EC1CB3">
              <w:t>a</w:t>
            </w:r>
          </w:p>
        </w:tc>
        <w:tc>
          <w:tcPr>
            <w:tcW w:w="931" w:type="dxa"/>
            <w:tcBorders>
              <w:bottom w:val="single" w:sz="4" w:space="0" w:color="auto"/>
            </w:tcBorders>
          </w:tcPr>
          <w:p w14:paraId="5CCD73BB" w14:textId="77777777" w:rsidR="00D043B0" w:rsidRPr="00EC1CB3" w:rsidRDefault="00D043B0" w:rsidP="00D043B0">
            <w:pPr>
              <w:pStyle w:val="Table8ptText-ASDEFCON"/>
              <w:jc w:val="center"/>
            </w:pPr>
            <w:r w:rsidRPr="00EC1CB3">
              <w:t>NA</w:t>
            </w:r>
          </w:p>
        </w:tc>
        <w:tc>
          <w:tcPr>
            <w:tcW w:w="1134" w:type="dxa"/>
            <w:tcBorders>
              <w:bottom w:val="single" w:sz="4" w:space="0" w:color="auto"/>
            </w:tcBorders>
          </w:tcPr>
          <w:p w14:paraId="50DDABDE" w14:textId="77777777" w:rsidR="00D043B0" w:rsidRPr="00B1767B" w:rsidRDefault="00D043B0" w:rsidP="00D043B0">
            <w:pPr>
              <w:pStyle w:val="Table8ptText-ASDEFCON"/>
              <w:jc w:val="center"/>
            </w:pPr>
            <w:r w:rsidRPr="00EC1CB3">
              <w:t xml:space="preserve">Advice to CR of a </w:t>
            </w:r>
            <w:r>
              <w:t>Problematic Substance</w:t>
            </w:r>
            <w:r w:rsidRPr="00EC1CB3">
              <w:t>+10</w:t>
            </w:r>
          </w:p>
        </w:tc>
        <w:tc>
          <w:tcPr>
            <w:tcW w:w="709" w:type="dxa"/>
            <w:tcBorders>
              <w:bottom w:val="single" w:sz="4" w:space="0" w:color="auto"/>
            </w:tcBorders>
          </w:tcPr>
          <w:p w14:paraId="631742CE" w14:textId="77777777" w:rsidR="00D043B0" w:rsidRPr="00EC1CB3" w:rsidRDefault="00D043B0" w:rsidP="00D043B0">
            <w:pPr>
              <w:pStyle w:val="Table8ptText-ASDEFCON"/>
              <w:jc w:val="center"/>
            </w:pPr>
            <w:r w:rsidRPr="00EC1CB3">
              <w:t>DMS</w:t>
            </w:r>
          </w:p>
        </w:tc>
        <w:tc>
          <w:tcPr>
            <w:tcW w:w="850" w:type="dxa"/>
            <w:tcBorders>
              <w:bottom w:val="single" w:sz="4" w:space="0" w:color="auto"/>
            </w:tcBorders>
          </w:tcPr>
          <w:p w14:paraId="0E6ACCE7" w14:textId="77777777" w:rsidR="00D043B0" w:rsidRPr="00EC1CB3" w:rsidRDefault="00D043B0" w:rsidP="00D043B0">
            <w:pPr>
              <w:pStyle w:val="Table8ptText-ASDEFCON"/>
              <w:jc w:val="center"/>
            </w:pPr>
            <w:r w:rsidRPr="00EC1CB3">
              <w:t>CR</w:t>
            </w:r>
          </w:p>
        </w:tc>
        <w:tc>
          <w:tcPr>
            <w:tcW w:w="1418" w:type="dxa"/>
            <w:tcBorders>
              <w:bottom w:val="single" w:sz="4" w:space="0" w:color="auto"/>
            </w:tcBorders>
          </w:tcPr>
          <w:p w14:paraId="32437B42" w14:textId="77777777" w:rsidR="00D043B0" w:rsidRPr="00EC1CB3" w:rsidRDefault="00D043B0" w:rsidP="00D043B0">
            <w:pPr>
              <w:pStyle w:val="Table8ptText-ASDEFCON"/>
              <w:jc w:val="center"/>
            </w:pPr>
            <w:r>
              <w:t>DID-PM-HSE-</w:t>
            </w:r>
            <w:r w:rsidRPr="00EC1CB3">
              <w:t>SDS</w:t>
            </w:r>
          </w:p>
        </w:tc>
        <w:tc>
          <w:tcPr>
            <w:tcW w:w="708" w:type="dxa"/>
            <w:tcBorders>
              <w:bottom w:val="single" w:sz="4" w:space="0" w:color="auto"/>
            </w:tcBorders>
          </w:tcPr>
          <w:p w14:paraId="61DC5570" w14:textId="77777777" w:rsidR="00D043B0" w:rsidRPr="00EC1CB3" w:rsidRDefault="00D043B0" w:rsidP="00D043B0">
            <w:pPr>
              <w:pStyle w:val="Table8ptText-ASDEFCON"/>
              <w:jc w:val="center"/>
            </w:pPr>
            <w:r w:rsidRPr="00EC1CB3">
              <w:t>20</w:t>
            </w:r>
          </w:p>
        </w:tc>
        <w:tc>
          <w:tcPr>
            <w:tcW w:w="851" w:type="dxa"/>
            <w:tcBorders>
              <w:bottom w:val="single" w:sz="4" w:space="0" w:color="auto"/>
            </w:tcBorders>
          </w:tcPr>
          <w:p w14:paraId="5CC687F2" w14:textId="77777777" w:rsidR="00D043B0" w:rsidRPr="00EC1CB3" w:rsidRDefault="00D043B0" w:rsidP="00D043B0">
            <w:pPr>
              <w:pStyle w:val="Table8ptText-ASDEFCON"/>
              <w:jc w:val="center"/>
            </w:pPr>
            <w:r w:rsidRPr="00EC1CB3">
              <w:t>Review</w:t>
            </w:r>
          </w:p>
        </w:tc>
        <w:tc>
          <w:tcPr>
            <w:tcW w:w="1134" w:type="dxa"/>
            <w:tcBorders>
              <w:bottom w:val="single" w:sz="4" w:space="0" w:color="auto"/>
            </w:tcBorders>
          </w:tcPr>
          <w:p w14:paraId="475A3C16" w14:textId="77777777" w:rsidR="00D043B0" w:rsidRPr="00EC1CB3" w:rsidRDefault="00D043B0" w:rsidP="00D043B0">
            <w:pPr>
              <w:pStyle w:val="Table8ptText-ASDEFCON"/>
              <w:jc w:val="center"/>
            </w:pPr>
            <w:r>
              <w:t>NA</w:t>
            </w:r>
          </w:p>
        </w:tc>
        <w:tc>
          <w:tcPr>
            <w:tcW w:w="2551" w:type="dxa"/>
            <w:tcBorders>
              <w:bottom w:val="single" w:sz="4" w:space="0" w:color="auto"/>
            </w:tcBorders>
          </w:tcPr>
          <w:p w14:paraId="6BBFE46B" w14:textId="3CAAC00F" w:rsidR="00D043B0" w:rsidRPr="00397FA2" w:rsidRDefault="00D043B0" w:rsidP="00D043B0">
            <w:pPr>
              <w:pStyle w:val="Table8ptText-ASDEFCON"/>
              <w:jc w:val="left"/>
            </w:pPr>
            <w:r w:rsidRPr="00397FA2">
              <w:rPr>
                <w:snapToGrid w:val="0"/>
              </w:rPr>
              <w:t>An SDS may not require delivery if already held by Defence - refer to DID-PM-HSE-SDS.  Any change to an SDS is to be advised to the CR.</w:t>
            </w:r>
          </w:p>
        </w:tc>
      </w:tr>
      <w:tr w:rsidR="00A60698" w:rsidRPr="00EC1CB3" w14:paraId="1A254C0F" w14:textId="77777777" w:rsidTr="004275EA">
        <w:tc>
          <w:tcPr>
            <w:tcW w:w="736" w:type="dxa"/>
            <w:tcBorders>
              <w:bottom w:val="nil"/>
            </w:tcBorders>
          </w:tcPr>
          <w:p w14:paraId="20C2A3C3" w14:textId="77777777" w:rsidR="00D043B0" w:rsidRPr="00EC1CB3" w:rsidRDefault="00D043B0" w:rsidP="00D043B0">
            <w:pPr>
              <w:pStyle w:val="Table8ptText-ASDEFCON"/>
              <w:jc w:val="left"/>
            </w:pPr>
            <w:r w:rsidRPr="00EC1CB3">
              <w:t>MGT-1</w:t>
            </w:r>
            <w:r>
              <w:t>11</w:t>
            </w:r>
            <w:r w:rsidRPr="00EC1CB3">
              <w:t>0</w:t>
            </w:r>
          </w:p>
        </w:tc>
        <w:tc>
          <w:tcPr>
            <w:tcW w:w="1671" w:type="dxa"/>
            <w:tcBorders>
              <w:bottom w:val="nil"/>
            </w:tcBorders>
          </w:tcPr>
          <w:p w14:paraId="66112855" w14:textId="77777777" w:rsidR="00D043B0" w:rsidRPr="00EC1CB3" w:rsidRDefault="00D043B0" w:rsidP="00D043B0">
            <w:pPr>
              <w:pStyle w:val="Table8ptText-ASDEFCON"/>
              <w:jc w:val="left"/>
            </w:pPr>
            <w:r>
              <w:t>Health and Safety</w:t>
            </w:r>
            <w:r w:rsidRPr="00EC1CB3">
              <w:t xml:space="preserve"> Management Plan</w:t>
            </w:r>
            <w:r>
              <w:t xml:space="preserve"> (HSMP)</w:t>
            </w:r>
          </w:p>
        </w:tc>
        <w:tc>
          <w:tcPr>
            <w:tcW w:w="734" w:type="dxa"/>
            <w:tcBorders>
              <w:bottom w:val="nil"/>
            </w:tcBorders>
          </w:tcPr>
          <w:p w14:paraId="3B45436F" w14:textId="77777777" w:rsidR="00D043B0" w:rsidRPr="00EC1CB3" w:rsidRDefault="00D043B0" w:rsidP="00D043B0">
            <w:pPr>
              <w:pStyle w:val="Table8ptText-ASDEFCON"/>
              <w:jc w:val="center"/>
            </w:pPr>
            <w:r>
              <w:t>9.3</w:t>
            </w:r>
          </w:p>
        </w:tc>
        <w:tc>
          <w:tcPr>
            <w:tcW w:w="318" w:type="dxa"/>
            <w:tcBorders>
              <w:bottom w:val="nil"/>
            </w:tcBorders>
          </w:tcPr>
          <w:p w14:paraId="6B38CB25" w14:textId="77777777" w:rsidR="00D043B0" w:rsidRPr="00EC1CB3" w:rsidRDefault="00D043B0" w:rsidP="00D043B0">
            <w:pPr>
              <w:pStyle w:val="Table8ptText-ASDEFCON"/>
              <w:jc w:val="center"/>
            </w:pPr>
            <w:r w:rsidRPr="00EC1CB3">
              <w:t>a</w:t>
            </w:r>
          </w:p>
        </w:tc>
        <w:tc>
          <w:tcPr>
            <w:tcW w:w="931" w:type="dxa"/>
            <w:tcBorders>
              <w:bottom w:val="nil"/>
            </w:tcBorders>
          </w:tcPr>
          <w:p w14:paraId="7CD631C4" w14:textId="77777777" w:rsidR="00D043B0" w:rsidRPr="00EC1CB3" w:rsidRDefault="00D043B0" w:rsidP="00D043B0">
            <w:pPr>
              <w:pStyle w:val="Table8ptText-ASDEFCON"/>
              <w:jc w:val="center"/>
            </w:pPr>
            <w:r w:rsidRPr="00EC1CB3">
              <w:t>Final</w:t>
            </w:r>
          </w:p>
        </w:tc>
        <w:tc>
          <w:tcPr>
            <w:tcW w:w="1134" w:type="dxa"/>
            <w:tcBorders>
              <w:bottom w:val="nil"/>
            </w:tcBorders>
          </w:tcPr>
          <w:p w14:paraId="404018A0" w14:textId="77777777" w:rsidR="00D043B0" w:rsidRPr="00EC1CB3" w:rsidRDefault="00D043B0" w:rsidP="00D043B0">
            <w:pPr>
              <w:pStyle w:val="Table8ptText-ASDEFCON"/>
              <w:jc w:val="center"/>
            </w:pPr>
            <w:r w:rsidRPr="00EC1CB3">
              <w:t>ED</w:t>
            </w:r>
            <w:r>
              <w:t>+40</w:t>
            </w:r>
          </w:p>
        </w:tc>
        <w:tc>
          <w:tcPr>
            <w:tcW w:w="709" w:type="dxa"/>
            <w:tcBorders>
              <w:bottom w:val="nil"/>
            </w:tcBorders>
          </w:tcPr>
          <w:p w14:paraId="75FD85AB" w14:textId="77777777" w:rsidR="00D043B0" w:rsidRPr="00EC1CB3" w:rsidRDefault="00D043B0" w:rsidP="00D043B0">
            <w:pPr>
              <w:pStyle w:val="Table8ptText-ASDEFCON"/>
              <w:jc w:val="center"/>
            </w:pPr>
            <w:r w:rsidRPr="00EC1CB3">
              <w:t>DMS</w:t>
            </w:r>
          </w:p>
        </w:tc>
        <w:tc>
          <w:tcPr>
            <w:tcW w:w="850" w:type="dxa"/>
            <w:tcBorders>
              <w:bottom w:val="nil"/>
            </w:tcBorders>
          </w:tcPr>
          <w:p w14:paraId="19FDDF45" w14:textId="77777777" w:rsidR="00D043B0" w:rsidRPr="00EC1CB3" w:rsidRDefault="00D043B0" w:rsidP="00D043B0">
            <w:pPr>
              <w:pStyle w:val="Table8ptText-ASDEFCON"/>
              <w:jc w:val="center"/>
            </w:pPr>
            <w:r w:rsidRPr="00EC1CB3">
              <w:t>CR</w:t>
            </w:r>
          </w:p>
        </w:tc>
        <w:tc>
          <w:tcPr>
            <w:tcW w:w="1418" w:type="dxa"/>
            <w:tcBorders>
              <w:bottom w:val="nil"/>
            </w:tcBorders>
          </w:tcPr>
          <w:p w14:paraId="150A5E23" w14:textId="404A855F" w:rsidR="00D043B0" w:rsidRPr="00EC1CB3" w:rsidRDefault="00D043B0" w:rsidP="00ED512A">
            <w:pPr>
              <w:pStyle w:val="Table8ptText-ASDEFCON"/>
              <w:jc w:val="center"/>
            </w:pPr>
            <w:r w:rsidRPr="00EC1CB3">
              <w:t>DID-PM-</w:t>
            </w:r>
            <w:r>
              <w:t>HSE</w:t>
            </w:r>
            <w:r w:rsidRPr="00EC1CB3">
              <w:t>-</w:t>
            </w:r>
            <w:r>
              <w:t>HS</w:t>
            </w:r>
            <w:r w:rsidRPr="00EC1CB3">
              <w:t>MP</w:t>
            </w:r>
          </w:p>
        </w:tc>
        <w:tc>
          <w:tcPr>
            <w:tcW w:w="708" w:type="dxa"/>
            <w:tcBorders>
              <w:bottom w:val="nil"/>
            </w:tcBorders>
          </w:tcPr>
          <w:p w14:paraId="49CA1D23" w14:textId="77777777" w:rsidR="00D043B0" w:rsidRPr="00EC1CB3" w:rsidRDefault="00D043B0" w:rsidP="00D043B0">
            <w:pPr>
              <w:pStyle w:val="Table8ptText-ASDEFCON"/>
              <w:jc w:val="center"/>
            </w:pPr>
            <w:r>
              <w:t>20</w:t>
            </w:r>
          </w:p>
        </w:tc>
        <w:tc>
          <w:tcPr>
            <w:tcW w:w="851" w:type="dxa"/>
            <w:tcBorders>
              <w:bottom w:val="nil"/>
            </w:tcBorders>
          </w:tcPr>
          <w:p w14:paraId="69CC98EF" w14:textId="77777777" w:rsidR="00D043B0" w:rsidRPr="00EC1CB3" w:rsidRDefault="00D043B0" w:rsidP="00D043B0">
            <w:pPr>
              <w:pStyle w:val="Table8ptText-ASDEFCON"/>
              <w:jc w:val="center"/>
            </w:pPr>
            <w:r w:rsidRPr="00EC1CB3">
              <w:t>Approval</w:t>
            </w:r>
          </w:p>
        </w:tc>
        <w:tc>
          <w:tcPr>
            <w:tcW w:w="1134" w:type="dxa"/>
            <w:tcBorders>
              <w:bottom w:val="nil"/>
            </w:tcBorders>
          </w:tcPr>
          <w:p w14:paraId="69140521" w14:textId="2389057C" w:rsidR="00D043B0" w:rsidRPr="00EC1CB3" w:rsidRDefault="00D043B0" w:rsidP="00D043B0">
            <w:pPr>
              <w:pStyle w:val="Table8ptText-ASDEFCON"/>
              <w:jc w:val="center"/>
            </w:pPr>
            <w:r>
              <w:t>12</w:t>
            </w:r>
            <w:r w:rsidRPr="00EC1CB3">
              <w:t>M</w:t>
            </w:r>
          </w:p>
        </w:tc>
        <w:tc>
          <w:tcPr>
            <w:tcW w:w="2551" w:type="dxa"/>
            <w:tcBorders>
              <w:bottom w:val="nil"/>
            </w:tcBorders>
          </w:tcPr>
          <w:p w14:paraId="4015A9F1" w14:textId="05EB6076" w:rsidR="00D043B0" w:rsidRPr="00397FA2" w:rsidRDefault="00D043B0" w:rsidP="00D043B0">
            <w:pPr>
              <w:pStyle w:val="NoteToDrafters-ASDEFCON"/>
              <w:jc w:val="left"/>
              <w:rPr>
                <w:sz w:val="16"/>
                <w:szCs w:val="16"/>
              </w:rPr>
            </w:pPr>
            <w:r w:rsidRPr="00397FA2">
              <w:rPr>
                <w:snapToGrid w:val="0"/>
                <w:sz w:val="16"/>
                <w:szCs w:val="16"/>
              </w:rPr>
              <w:t>Note to drafters:</w:t>
            </w:r>
            <w:r w:rsidR="00FA09AF">
              <w:rPr>
                <w:snapToGrid w:val="0"/>
                <w:sz w:val="16"/>
                <w:szCs w:val="16"/>
              </w:rPr>
              <w:t xml:space="preserve"> </w:t>
            </w:r>
            <w:r w:rsidRPr="00397FA2">
              <w:rPr>
                <w:snapToGrid w:val="0"/>
                <w:sz w:val="16"/>
                <w:szCs w:val="16"/>
              </w:rPr>
              <w:t>The delivery schedule may be amended to reflect a time closer before the start of work on Commonwealth Premises.</w:t>
            </w:r>
          </w:p>
        </w:tc>
      </w:tr>
      <w:tr w:rsidR="00A60698" w:rsidRPr="00EC1CB3" w14:paraId="0A7BFB86" w14:textId="77777777" w:rsidTr="004275EA">
        <w:trPr>
          <w:trHeight w:val="120"/>
        </w:trPr>
        <w:tc>
          <w:tcPr>
            <w:tcW w:w="736" w:type="dxa"/>
            <w:tcBorders>
              <w:top w:val="nil"/>
              <w:bottom w:val="single" w:sz="4" w:space="0" w:color="auto"/>
            </w:tcBorders>
          </w:tcPr>
          <w:p w14:paraId="23E39632" w14:textId="77777777" w:rsidR="00D043B0" w:rsidRPr="00EC1CB3" w:rsidRDefault="00D043B0" w:rsidP="00D043B0">
            <w:pPr>
              <w:pStyle w:val="Table8ptText-ASDEFCON"/>
              <w:jc w:val="left"/>
            </w:pPr>
          </w:p>
        </w:tc>
        <w:tc>
          <w:tcPr>
            <w:tcW w:w="1671" w:type="dxa"/>
            <w:tcBorders>
              <w:top w:val="nil"/>
              <w:bottom w:val="single" w:sz="4" w:space="0" w:color="auto"/>
            </w:tcBorders>
          </w:tcPr>
          <w:p w14:paraId="6D05BF39" w14:textId="77777777" w:rsidR="00D043B0" w:rsidRDefault="00D043B0" w:rsidP="00D043B0">
            <w:pPr>
              <w:pStyle w:val="Table8ptText-ASDEFCON"/>
              <w:jc w:val="left"/>
            </w:pPr>
          </w:p>
        </w:tc>
        <w:tc>
          <w:tcPr>
            <w:tcW w:w="734" w:type="dxa"/>
            <w:tcBorders>
              <w:top w:val="nil"/>
              <w:bottom w:val="single" w:sz="4" w:space="0" w:color="auto"/>
            </w:tcBorders>
          </w:tcPr>
          <w:p w14:paraId="1085DD5A" w14:textId="77777777" w:rsidR="00D043B0" w:rsidRDefault="00D043B0" w:rsidP="00D043B0">
            <w:pPr>
              <w:pStyle w:val="Table8ptText-ASDEFCON"/>
              <w:jc w:val="center"/>
            </w:pPr>
            <w:r>
              <w:t>9.1</w:t>
            </w:r>
          </w:p>
        </w:tc>
        <w:tc>
          <w:tcPr>
            <w:tcW w:w="318" w:type="dxa"/>
            <w:tcBorders>
              <w:top w:val="nil"/>
              <w:bottom w:val="single" w:sz="4" w:space="0" w:color="auto"/>
            </w:tcBorders>
          </w:tcPr>
          <w:p w14:paraId="7A89920B" w14:textId="77777777" w:rsidR="00D043B0" w:rsidRPr="00EC1CB3" w:rsidRDefault="00D043B0" w:rsidP="00D043B0">
            <w:pPr>
              <w:pStyle w:val="Table8ptText-ASDEFCON"/>
              <w:jc w:val="center"/>
            </w:pPr>
            <w:r>
              <w:t>b</w:t>
            </w:r>
          </w:p>
        </w:tc>
        <w:tc>
          <w:tcPr>
            <w:tcW w:w="931" w:type="dxa"/>
            <w:tcBorders>
              <w:top w:val="nil"/>
              <w:bottom w:val="single" w:sz="4" w:space="0" w:color="auto"/>
            </w:tcBorders>
          </w:tcPr>
          <w:p w14:paraId="0AB4B3B9" w14:textId="77777777" w:rsidR="00D043B0" w:rsidRPr="00EC1CB3" w:rsidRDefault="00D043B0" w:rsidP="00D043B0">
            <w:pPr>
              <w:pStyle w:val="Table8ptText-ASDEFCON"/>
              <w:jc w:val="center"/>
            </w:pPr>
            <w:r>
              <w:t>Update</w:t>
            </w:r>
          </w:p>
        </w:tc>
        <w:tc>
          <w:tcPr>
            <w:tcW w:w="1134" w:type="dxa"/>
            <w:tcBorders>
              <w:top w:val="nil"/>
              <w:bottom w:val="single" w:sz="4" w:space="0" w:color="auto"/>
            </w:tcBorders>
          </w:tcPr>
          <w:p w14:paraId="515F8045" w14:textId="77777777" w:rsidR="00D043B0" w:rsidRPr="00EC1CB3" w:rsidRDefault="00D043B0" w:rsidP="00D043B0">
            <w:pPr>
              <w:pStyle w:val="Table8ptText-ASDEFCON"/>
              <w:jc w:val="center"/>
            </w:pPr>
            <w:r w:rsidRPr="00EC1CB3">
              <w:t xml:space="preserve">Advice to CR of a </w:t>
            </w:r>
            <w:r>
              <w:t>Problematic Substance or a Problematic Source+1</w:t>
            </w:r>
            <w:r w:rsidRPr="00EC1CB3">
              <w:t>0</w:t>
            </w:r>
          </w:p>
        </w:tc>
        <w:tc>
          <w:tcPr>
            <w:tcW w:w="709" w:type="dxa"/>
            <w:tcBorders>
              <w:top w:val="nil"/>
              <w:bottom w:val="single" w:sz="4" w:space="0" w:color="auto"/>
            </w:tcBorders>
          </w:tcPr>
          <w:p w14:paraId="57C8BC85" w14:textId="77777777" w:rsidR="00D043B0" w:rsidRPr="00EC1CB3" w:rsidRDefault="00D043B0" w:rsidP="00D043B0">
            <w:pPr>
              <w:pStyle w:val="Table8ptText-ASDEFCON"/>
              <w:jc w:val="center"/>
            </w:pPr>
            <w:r>
              <w:t>DMS</w:t>
            </w:r>
          </w:p>
        </w:tc>
        <w:tc>
          <w:tcPr>
            <w:tcW w:w="850" w:type="dxa"/>
            <w:tcBorders>
              <w:top w:val="nil"/>
              <w:bottom w:val="single" w:sz="4" w:space="0" w:color="auto"/>
            </w:tcBorders>
          </w:tcPr>
          <w:p w14:paraId="4AF511E8" w14:textId="77777777" w:rsidR="00D043B0" w:rsidRPr="00EC1CB3" w:rsidRDefault="00D043B0" w:rsidP="00D043B0">
            <w:pPr>
              <w:pStyle w:val="Table8ptText-ASDEFCON"/>
              <w:jc w:val="center"/>
            </w:pPr>
            <w:r>
              <w:t>CR</w:t>
            </w:r>
          </w:p>
        </w:tc>
        <w:tc>
          <w:tcPr>
            <w:tcW w:w="1418" w:type="dxa"/>
            <w:tcBorders>
              <w:top w:val="nil"/>
              <w:bottom w:val="single" w:sz="4" w:space="0" w:color="auto"/>
            </w:tcBorders>
          </w:tcPr>
          <w:p w14:paraId="36BCD815" w14:textId="77777777" w:rsidR="00D043B0" w:rsidRPr="00EC1CB3" w:rsidRDefault="00D043B0" w:rsidP="00D043B0">
            <w:pPr>
              <w:pStyle w:val="Table8ptText-ASDEFCON"/>
              <w:jc w:val="center"/>
            </w:pPr>
          </w:p>
        </w:tc>
        <w:tc>
          <w:tcPr>
            <w:tcW w:w="708" w:type="dxa"/>
            <w:tcBorders>
              <w:top w:val="nil"/>
              <w:bottom w:val="single" w:sz="4" w:space="0" w:color="auto"/>
            </w:tcBorders>
          </w:tcPr>
          <w:p w14:paraId="05BA7F90" w14:textId="77777777" w:rsidR="00D043B0" w:rsidRPr="00EC1CB3" w:rsidRDefault="00D043B0" w:rsidP="00D043B0">
            <w:pPr>
              <w:pStyle w:val="Table8ptText-ASDEFCON"/>
              <w:jc w:val="center"/>
            </w:pPr>
            <w:r>
              <w:t>20</w:t>
            </w:r>
          </w:p>
        </w:tc>
        <w:tc>
          <w:tcPr>
            <w:tcW w:w="851" w:type="dxa"/>
            <w:tcBorders>
              <w:top w:val="nil"/>
              <w:bottom w:val="single" w:sz="4" w:space="0" w:color="auto"/>
            </w:tcBorders>
          </w:tcPr>
          <w:p w14:paraId="5EBC7A4C" w14:textId="77777777" w:rsidR="00D043B0" w:rsidRPr="00EC1CB3" w:rsidRDefault="00D043B0" w:rsidP="00D043B0">
            <w:pPr>
              <w:pStyle w:val="Table8ptText-ASDEFCON"/>
              <w:jc w:val="center"/>
            </w:pPr>
            <w:r>
              <w:t>Approval</w:t>
            </w:r>
          </w:p>
        </w:tc>
        <w:tc>
          <w:tcPr>
            <w:tcW w:w="1134" w:type="dxa"/>
            <w:tcBorders>
              <w:top w:val="nil"/>
              <w:bottom w:val="single" w:sz="4" w:space="0" w:color="auto"/>
            </w:tcBorders>
          </w:tcPr>
          <w:p w14:paraId="7FAC9E48" w14:textId="77777777" w:rsidR="00D043B0" w:rsidRDefault="00D043B0" w:rsidP="00D043B0">
            <w:pPr>
              <w:pStyle w:val="Table8ptText-ASDEFCON"/>
              <w:jc w:val="center"/>
            </w:pPr>
            <w:r>
              <w:t>NA</w:t>
            </w:r>
          </w:p>
        </w:tc>
        <w:tc>
          <w:tcPr>
            <w:tcW w:w="2551" w:type="dxa"/>
            <w:tcBorders>
              <w:top w:val="nil"/>
              <w:bottom w:val="single" w:sz="4" w:space="0" w:color="auto"/>
            </w:tcBorders>
          </w:tcPr>
          <w:p w14:paraId="1C4126D8" w14:textId="77777777" w:rsidR="00D043B0" w:rsidRPr="00397FA2" w:rsidRDefault="00D043B0" w:rsidP="00D043B0">
            <w:pPr>
              <w:pStyle w:val="Table8ptText-ASDEFCON"/>
              <w:jc w:val="left"/>
            </w:pPr>
            <w:r w:rsidRPr="00397FA2">
              <w:t>This update applies to the annex of Problematic Substances and Problematic Sources Approved for use on Commonwealth Premises (and not Approved in the HL).</w:t>
            </w:r>
          </w:p>
        </w:tc>
      </w:tr>
      <w:tr w:rsidR="00A60698" w:rsidRPr="00EC1CB3" w14:paraId="6ADCDE6C" w14:textId="77777777" w:rsidTr="004275EA">
        <w:trPr>
          <w:trHeight w:val="120"/>
        </w:trPr>
        <w:tc>
          <w:tcPr>
            <w:tcW w:w="736" w:type="dxa"/>
            <w:tcBorders>
              <w:bottom w:val="nil"/>
            </w:tcBorders>
          </w:tcPr>
          <w:p w14:paraId="516CE8FE" w14:textId="77777777" w:rsidR="00D043B0" w:rsidRPr="00EC1CB3" w:rsidRDefault="00D043B0" w:rsidP="00D043B0">
            <w:pPr>
              <w:pStyle w:val="Table8ptText-ASDEFCON"/>
              <w:jc w:val="left"/>
            </w:pPr>
            <w:r w:rsidRPr="00EC1CB3">
              <w:t>MGT-1200</w:t>
            </w:r>
          </w:p>
        </w:tc>
        <w:tc>
          <w:tcPr>
            <w:tcW w:w="1671" w:type="dxa"/>
            <w:tcBorders>
              <w:bottom w:val="nil"/>
            </w:tcBorders>
          </w:tcPr>
          <w:p w14:paraId="5A3343A5" w14:textId="77777777" w:rsidR="00D043B0" w:rsidRPr="00EC1CB3" w:rsidRDefault="00D043B0" w:rsidP="00D043B0">
            <w:pPr>
              <w:pStyle w:val="Table8ptText-ASDEFCON"/>
              <w:jc w:val="left"/>
            </w:pPr>
            <w:r w:rsidRPr="00EC1CB3">
              <w:t>DMS Concept of Operation Document</w:t>
            </w:r>
          </w:p>
        </w:tc>
        <w:tc>
          <w:tcPr>
            <w:tcW w:w="734" w:type="dxa"/>
            <w:tcBorders>
              <w:bottom w:val="nil"/>
            </w:tcBorders>
          </w:tcPr>
          <w:p w14:paraId="7BB6F5F1" w14:textId="051D9835" w:rsidR="00D043B0" w:rsidRPr="00EC1CB3" w:rsidRDefault="00D043B0" w:rsidP="00D043B0">
            <w:pPr>
              <w:pStyle w:val="Table8ptText-ASDEFCON"/>
              <w:jc w:val="center"/>
            </w:pPr>
            <w:r>
              <w:t>2.3</w:t>
            </w:r>
          </w:p>
        </w:tc>
        <w:tc>
          <w:tcPr>
            <w:tcW w:w="318" w:type="dxa"/>
            <w:tcBorders>
              <w:bottom w:val="nil"/>
            </w:tcBorders>
          </w:tcPr>
          <w:p w14:paraId="3506190F" w14:textId="77777777" w:rsidR="00D043B0" w:rsidRPr="00EC1CB3" w:rsidRDefault="00D043B0" w:rsidP="00D043B0">
            <w:pPr>
              <w:pStyle w:val="Table8ptText-ASDEFCON"/>
              <w:jc w:val="center"/>
            </w:pPr>
            <w:r w:rsidRPr="00EC1CB3">
              <w:t>a</w:t>
            </w:r>
          </w:p>
        </w:tc>
        <w:tc>
          <w:tcPr>
            <w:tcW w:w="931" w:type="dxa"/>
            <w:tcBorders>
              <w:bottom w:val="nil"/>
            </w:tcBorders>
          </w:tcPr>
          <w:p w14:paraId="45FC2DB0" w14:textId="77777777" w:rsidR="00D043B0" w:rsidRPr="00EC1CB3" w:rsidRDefault="00D043B0" w:rsidP="00D043B0">
            <w:pPr>
              <w:pStyle w:val="Table8ptText-ASDEFCON"/>
              <w:jc w:val="center"/>
            </w:pPr>
            <w:r w:rsidRPr="00EC1CB3">
              <w:t>Final</w:t>
            </w:r>
          </w:p>
        </w:tc>
        <w:tc>
          <w:tcPr>
            <w:tcW w:w="1134" w:type="dxa"/>
            <w:tcBorders>
              <w:bottom w:val="nil"/>
            </w:tcBorders>
          </w:tcPr>
          <w:p w14:paraId="76719F96" w14:textId="77777777" w:rsidR="00D043B0" w:rsidRPr="00EC1CB3" w:rsidRDefault="00D043B0" w:rsidP="00D043B0">
            <w:pPr>
              <w:pStyle w:val="Table8ptText-ASDEFCON"/>
              <w:jc w:val="center"/>
            </w:pPr>
            <w:r w:rsidRPr="00EC1CB3">
              <w:t>ED+40</w:t>
            </w:r>
          </w:p>
        </w:tc>
        <w:tc>
          <w:tcPr>
            <w:tcW w:w="709" w:type="dxa"/>
            <w:tcBorders>
              <w:bottom w:val="nil"/>
            </w:tcBorders>
          </w:tcPr>
          <w:p w14:paraId="000437DB" w14:textId="1445BDB5" w:rsidR="00D043B0" w:rsidRPr="00EC1CB3" w:rsidRDefault="00142CC7" w:rsidP="00B159FD">
            <w:pPr>
              <w:pStyle w:val="Table8ptText-ASDEFCON"/>
              <w:jc w:val="center"/>
            </w:pPr>
            <w:r>
              <w:t>1S</w:t>
            </w:r>
          </w:p>
        </w:tc>
        <w:tc>
          <w:tcPr>
            <w:tcW w:w="850" w:type="dxa"/>
            <w:tcBorders>
              <w:bottom w:val="nil"/>
            </w:tcBorders>
          </w:tcPr>
          <w:p w14:paraId="3CDF7180" w14:textId="77777777" w:rsidR="00D043B0" w:rsidRPr="00EC1CB3" w:rsidRDefault="00D043B0" w:rsidP="00D043B0">
            <w:pPr>
              <w:pStyle w:val="Table8ptText-ASDEFCON"/>
              <w:jc w:val="center"/>
            </w:pPr>
            <w:r w:rsidRPr="00EC1CB3">
              <w:t>CR</w:t>
            </w:r>
          </w:p>
        </w:tc>
        <w:tc>
          <w:tcPr>
            <w:tcW w:w="1418" w:type="dxa"/>
            <w:tcBorders>
              <w:bottom w:val="nil"/>
            </w:tcBorders>
          </w:tcPr>
          <w:p w14:paraId="63120408" w14:textId="77777777" w:rsidR="00D043B0" w:rsidRPr="00EC1CB3" w:rsidRDefault="00D043B0" w:rsidP="00D043B0">
            <w:pPr>
              <w:pStyle w:val="Table8ptText-ASDEFCON"/>
              <w:jc w:val="center"/>
            </w:pPr>
            <w:r w:rsidRPr="00EC1CB3">
              <w:t>DID-PM-DEF-DCOD</w:t>
            </w:r>
          </w:p>
        </w:tc>
        <w:tc>
          <w:tcPr>
            <w:tcW w:w="708" w:type="dxa"/>
            <w:tcBorders>
              <w:bottom w:val="nil"/>
            </w:tcBorders>
          </w:tcPr>
          <w:p w14:paraId="45318803" w14:textId="77777777" w:rsidR="00D043B0" w:rsidRPr="00EC1CB3" w:rsidRDefault="00D043B0" w:rsidP="00D043B0">
            <w:pPr>
              <w:pStyle w:val="Table8ptText-ASDEFCON"/>
              <w:jc w:val="center"/>
            </w:pPr>
            <w:r w:rsidRPr="00EC1CB3">
              <w:t>20</w:t>
            </w:r>
          </w:p>
        </w:tc>
        <w:tc>
          <w:tcPr>
            <w:tcW w:w="851" w:type="dxa"/>
            <w:tcBorders>
              <w:bottom w:val="nil"/>
            </w:tcBorders>
          </w:tcPr>
          <w:p w14:paraId="183BC484" w14:textId="77777777" w:rsidR="00D043B0" w:rsidRPr="00EC1CB3" w:rsidRDefault="00D043B0" w:rsidP="00D043B0">
            <w:pPr>
              <w:pStyle w:val="Table8ptText-ASDEFCON"/>
              <w:jc w:val="center"/>
            </w:pPr>
            <w:r w:rsidRPr="00EC1CB3">
              <w:t>Approval</w:t>
            </w:r>
          </w:p>
        </w:tc>
        <w:tc>
          <w:tcPr>
            <w:tcW w:w="1134" w:type="dxa"/>
            <w:tcBorders>
              <w:bottom w:val="nil"/>
            </w:tcBorders>
          </w:tcPr>
          <w:p w14:paraId="47EEC53C" w14:textId="5B64E5F2" w:rsidR="00D043B0" w:rsidRPr="00EC1CB3" w:rsidRDefault="00D043B0" w:rsidP="00D043B0">
            <w:pPr>
              <w:pStyle w:val="Table8ptText-ASDEFCON"/>
              <w:jc w:val="center"/>
            </w:pPr>
            <w:r>
              <w:t>NA</w:t>
            </w:r>
          </w:p>
        </w:tc>
        <w:tc>
          <w:tcPr>
            <w:tcW w:w="2551" w:type="dxa"/>
            <w:tcBorders>
              <w:bottom w:val="nil"/>
            </w:tcBorders>
          </w:tcPr>
          <w:p w14:paraId="2E115B00" w14:textId="77777777" w:rsidR="00D043B0" w:rsidRPr="00397FA2" w:rsidRDefault="00D043B0" w:rsidP="00D043B0">
            <w:pPr>
              <w:pStyle w:val="Table8ptText-ASDEFCON"/>
              <w:jc w:val="left"/>
            </w:pPr>
          </w:p>
        </w:tc>
      </w:tr>
      <w:tr w:rsidR="00A60698" w:rsidRPr="00EC1CB3" w14:paraId="3FC78E95" w14:textId="77777777" w:rsidTr="004275EA">
        <w:trPr>
          <w:trHeight w:val="120"/>
        </w:trPr>
        <w:tc>
          <w:tcPr>
            <w:tcW w:w="736" w:type="dxa"/>
            <w:tcBorders>
              <w:top w:val="nil"/>
            </w:tcBorders>
          </w:tcPr>
          <w:p w14:paraId="167617E0" w14:textId="77777777" w:rsidR="00D043B0" w:rsidRPr="00EC1CB3" w:rsidRDefault="00D043B0" w:rsidP="00D043B0">
            <w:pPr>
              <w:pStyle w:val="Table8ptText-ASDEFCON"/>
              <w:jc w:val="left"/>
            </w:pPr>
          </w:p>
        </w:tc>
        <w:tc>
          <w:tcPr>
            <w:tcW w:w="1671" w:type="dxa"/>
            <w:tcBorders>
              <w:top w:val="nil"/>
            </w:tcBorders>
          </w:tcPr>
          <w:p w14:paraId="4B7EB534" w14:textId="77777777" w:rsidR="00D043B0" w:rsidRPr="00EC1CB3" w:rsidRDefault="00D043B0" w:rsidP="00D043B0">
            <w:pPr>
              <w:pStyle w:val="Table8ptText-ASDEFCON"/>
              <w:jc w:val="left"/>
            </w:pPr>
          </w:p>
        </w:tc>
        <w:tc>
          <w:tcPr>
            <w:tcW w:w="734" w:type="dxa"/>
            <w:tcBorders>
              <w:top w:val="nil"/>
            </w:tcBorders>
          </w:tcPr>
          <w:p w14:paraId="56FA7B02" w14:textId="77777777" w:rsidR="00D043B0" w:rsidRDefault="00D043B0" w:rsidP="00D043B0">
            <w:pPr>
              <w:pStyle w:val="Table8ptText-ASDEFCON"/>
              <w:jc w:val="center"/>
            </w:pPr>
          </w:p>
        </w:tc>
        <w:tc>
          <w:tcPr>
            <w:tcW w:w="318" w:type="dxa"/>
            <w:tcBorders>
              <w:top w:val="nil"/>
            </w:tcBorders>
          </w:tcPr>
          <w:p w14:paraId="624DE3E0" w14:textId="562FF33C" w:rsidR="00D043B0" w:rsidRPr="00EC1CB3" w:rsidRDefault="00D043B0" w:rsidP="00D043B0">
            <w:pPr>
              <w:pStyle w:val="Table8ptText-ASDEFCON"/>
              <w:jc w:val="center"/>
            </w:pPr>
            <w:r>
              <w:t>b</w:t>
            </w:r>
          </w:p>
        </w:tc>
        <w:tc>
          <w:tcPr>
            <w:tcW w:w="931" w:type="dxa"/>
            <w:tcBorders>
              <w:top w:val="nil"/>
            </w:tcBorders>
          </w:tcPr>
          <w:p w14:paraId="612BF4A5" w14:textId="25F1F61D" w:rsidR="00D043B0" w:rsidRPr="00EC1CB3" w:rsidRDefault="00D043B0" w:rsidP="00D043B0">
            <w:pPr>
              <w:pStyle w:val="Table8ptText-ASDEFCON"/>
              <w:numPr>
                <w:ilvl w:val="0"/>
                <w:numId w:val="0"/>
              </w:numPr>
              <w:jc w:val="center"/>
            </w:pPr>
            <w:r>
              <w:t>Update</w:t>
            </w:r>
          </w:p>
        </w:tc>
        <w:tc>
          <w:tcPr>
            <w:tcW w:w="1134" w:type="dxa"/>
            <w:tcBorders>
              <w:top w:val="nil"/>
            </w:tcBorders>
          </w:tcPr>
          <w:p w14:paraId="6E5549D6" w14:textId="72CDBFE1" w:rsidR="00D043B0" w:rsidRPr="00EC1CB3" w:rsidRDefault="00D043B0" w:rsidP="00ED512A">
            <w:pPr>
              <w:pStyle w:val="Table8ptText-ASDEFCON"/>
              <w:jc w:val="center"/>
            </w:pPr>
            <w:r>
              <w:rPr>
                <w:snapToGrid w:val="0"/>
              </w:rPr>
              <w:t>Change</w:t>
            </w:r>
            <w:r w:rsidR="009F345A">
              <w:rPr>
                <w:snapToGrid w:val="0"/>
              </w:rPr>
              <w:t xml:space="preserve"> </w:t>
            </w:r>
            <w:r w:rsidR="00ED512A">
              <w:rPr>
                <w:snapToGrid w:val="0"/>
              </w:rPr>
              <w:t>-</w:t>
            </w:r>
            <w:r>
              <w:rPr>
                <w:snapToGrid w:val="0"/>
              </w:rPr>
              <w:t>20</w:t>
            </w:r>
            <w:r w:rsidR="00CE77B9">
              <w:rPr>
                <w:snapToGrid w:val="0"/>
              </w:rPr>
              <w:t xml:space="preserve"> (s</w:t>
            </w:r>
            <w:r>
              <w:rPr>
                <w:snapToGrid w:val="0"/>
              </w:rPr>
              <w:t>ee note</w:t>
            </w:r>
            <w:r w:rsidR="00CE77B9">
              <w:rPr>
                <w:snapToGrid w:val="0"/>
              </w:rPr>
              <w:t>)</w:t>
            </w:r>
          </w:p>
        </w:tc>
        <w:tc>
          <w:tcPr>
            <w:tcW w:w="709" w:type="dxa"/>
            <w:tcBorders>
              <w:top w:val="nil"/>
            </w:tcBorders>
          </w:tcPr>
          <w:p w14:paraId="58FE8629" w14:textId="2C9F7551" w:rsidR="00D043B0" w:rsidRDefault="00D043B0" w:rsidP="00B159FD">
            <w:pPr>
              <w:pStyle w:val="Table8ptText-ASDEFCON"/>
              <w:jc w:val="center"/>
            </w:pPr>
            <w:r>
              <w:rPr>
                <w:snapToGrid w:val="0"/>
              </w:rPr>
              <w:t>DMS</w:t>
            </w:r>
          </w:p>
        </w:tc>
        <w:tc>
          <w:tcPr>
            <w:tcW w:w="850" w:type="dxa"/>
            <w:tcBorders>
              <w:top w:val="nil"/>
            </w:tcBorders>
          </w:tcPr>
          <w:p w14:paraId="376DB0A1" w14:textId="44BA8878" w:rsidR="00D043B0" w:rsidRPr="00EC1CB3" w:rsidRDefault="00D043B0" w:rsidP="00D043B0">
            <w:pPr>
              <w:pStyle w:val="Table8ptText-ASDEFCON"/>
              <w:jc w:val="center"/>
            </w:pPr>
            <w:r>
              <w:rPr>
                <w:snapToGrid w:val="0"/>
              </w:rPr>
              <w:t>CR</w:t>
            </w:r>
          </w:p>
        </w:tc>
        <w:tc>
          <w:tcPr>
            <w:tcW w:w="1418" w:type="dxa"/>
            <w:tcBorders>
              <w:top w:val="nil"/>
            </w:tcBorders>
          </w:tcPr>
          <w:p w14:paraId="061DF33F" w14:textId="77777777" w:rsidR="00D043B0" w:rsidRPr="00EC1CB3" w:rsidRDefault="00D043B0" w:rsidP="00D043B0">
            <w:pPr>
              <w:pStyle w:val="Table8ptText-ASDEFCON"/>
              <w:jc w:val="center"/>
            </w:pPr>
          </w:p>
        </w:tc>
        <w:tc>
          <w:tcPr>
            <w:tcW w:w="708" w:type="dxa"/>
            <w:tcBorders>
              <w:top w:val="nil"/>
            </w:tcBorders>
          </w:tcPr>
          <w:p w14:paraId="46097ACC" w14:textId="431244B3" w:rsidR="00D043B0" w:rsidRPr="00EC1CB3" w:rsidRDefault="00D043B0" w:rsidP="00D043B0">
            <w:pPr>
              <w:pStyle w:val="Table8ptText-ASDEFCON"/>
              <w:jc w:val="center"/>
            </w:pPr>
            <w:r>
              <w:rPr>
                <w:snapToGrid w:val="0"/>
              </w:rPr>
              <w:t>15</w:t>
            </w:r>
          </w:p>
        </w:tc>
        <w:tc>
          <w:tcPr>
            <w:tcW w:w="851" w:type="dxa"/>
            <w:tcBorders>
              <w:top w:val="nil"/>
            </w:tcBorders>
          </w:tcPr>
          <w:p w14:paraId="74B8C5D0" w14:textId="2EE27074" w:rsidR="00D043B0" w:rsidRPr="00EC1CB3" w:rsidRDefault="00D043B0" w:rsidP="00D043B0">
            <w:pPr>
              <w:pStyle w:val="Table8ptText-ASDEFCON"/>
              <w:jc w:val="center"/>
            </w:pPr>
            <w:r>
              <w:rPr>
                <w:snapToGrid w:val="0"/>
              </w:rPr>
              <w:t>Approval</w:t>
            </w:r>
          </w:p>
        </w:tc>
        <w:tc>
          <w:tcPr>
            <w:tcW w:w="1134" w:type="dxa"/>
            <w:tcBorders>
              <w:top w:val="nil"/>
            </w:tcBorders>
          </w:tcPr>
          <w:p w14:paraId="6F89B75E" w14:textId="4000DB6C" w:rsidR="00D043B0" w:rsidRPr="00EC1CB3" w:rsidRDefault="00D043B0" w:rsidP="00D043B0">
            <w:pPr>
              <w:pStyle w:val="Table8ptText-ASDEFCON"/>
              <w:jc w:val="center"/>
            </w:pPr>
            <w:r>
              <w:rPr>
                <w:snapToGrid w:val="0"/>
              </w:rPr>
              <w:t>NA</w:t>
            </w:r>
          </w:p>
        </w:tc>
        <w:tc>
          <w:tcPr>
            <w:tcW w:w="2551" w:type="dxa"/>
            <w:tcBorders>
              <w:top w:val="nil"/>
            </w:tcBorders>
          </w:tcPr>
          <w:p w14:paraId="114C8644" w14:textId="7BEE8A6F" w:rsidR="00D043B0" w:rsidRPr="00397FA2" w:rsidRDefault="00D043B0" w:rsidP="00D043B0">
            <w:pPr>
              <w:pStyle w:val="Table8ptText-ASDEFCON"/>
              <w:jc w:val="left"/>
            </w:pPr>
            <w:r w:rsidRPr="00397FA2">
              <w:rPr>
                <w:snapToGrid w:val="0"/>
              </w:rPr>
              <w:t>Updates for change to DMS functions or procedures.</w:t>
            </w:r>
          </w:p>
        </w:tc>
      </w:tr>
      <w:tr w:rsidR="00A60698" w:rsidRPr="00EC1CB3" w14:paraId="72E1C67A" w14:textId="77777777" w:rsidTr="004275EA">
        <w:tc>
          <w:tcPr>
            <w:tcW w:w="736" w:type="dxa"/>
          </w:tcPr>
          <w:p w14:paraId="364DC3C1" w14:textId="1C5728DC" w:rsidR="00D043B0" w:rsidRPr="00EC1CB3" w:rsidRDefault="00D043B0" w:rsidP="00D043B0">
            <w:pPr>
              <w:pStyle w:val="Table8ptText-ASDEFCON"/>
              <w:jc w:val="left"/>
            </w:pPr>
            <w:r>
              <w:t>MGT-1300</w:t>
            </w:r>
          </w:p>
        </w:tc>
        <w:tc>
          <w:tcPr>
            <w:tcW w:w="1671" w:type="dxa"/>
          </w:tcPr>
          <w:p w14:paraId="605B99F4" w14:textId="77777777" w:rsidR="00D043B0" w:rsidRPr="00EC1CB3" w:rsidRDefault="00D043B0" w:rsidP="00D043B0">
            <w:pPr>
              <w:pStyle w:val="Table8ptText-ASDEFCON"/>
              <w:jc w:val="left"/>
            </w:pPr>
            <w:r>
              <w:t>Supplies Acceptance Certificate</w:t>
            </w:r>
          </w:p>
        </w:tc>
        <w:tc>
          <w:tcPr>
            <w:tcW w:w="734" w:type="dxa"/>
          </w:tcPr>
          <w:p w14:paraId="352E137D" w14:textId="77777777" w:rsidR="00D043B0" w:rsidRPr="00EC1CB3" w:rsidRDefault="00D043B0" w:rsidP="00D043B0">
            <w:pPr>
              <w:pStyle w:val="Table8ptText-ASDEFCON"/>
              <w:jc w:val="center"/>
            </w:pPr>
            <w:r>
              <w:t>COC 6.8</w:t>
            </w:r>
          </w:p>
        </w:tc>
        <w:tc>
          <w:tcPr>
            <w:tcW w:w="318" w:type="dxa"/>
          </w:tcPr>
          <w:p w14:paraId="43AE60D3" w14:textId="77777777" w:rsidR="00D043B0" w:rsidRPr="00EC1CB3" w:rsidRDefault="00D043B0" w:rsidP="00D043B0">
            <w:pPr>
              <w:pStyle w:val="Table8ptText-ASDEFCON"/>
              <w:jc w:val="center"/>
            </w:pPr>
            <w:r>
              <w:t>a</w:t>
            </w:r>
          </w:p>
        </w:tc>
        <w:tc>
          <w:tcPr>
            <w:tcW w:w="931" w:type="dxa"/>
          </w:tcPr>
          <w:p w14:paraId="13C56442" w14:textId="77777777" w:rsidR="00D043B0" w:rsidRPr="00EC1CB3" w:rsidRDefault="00D043B0" w:rsidP="00D043B0">
            <w:pPr>
              <w:pStyle w:val="Table8ptText-ASDEFCON"/>
              <w:jc w:val="center"/>
            </w:pPr>
            <w:r w:rsidRPr="00EC1CB3">
              <w:t>Final</w:t>
            </w:r>
          </w:p>
        </w:tc>
        <w:tc>
          <w:tcPr>
            <w:tcW w:w="1134" w:type="dxa"/>
          </w:tcPr>
          <w:p w14:paraId="16A3F725" w14:textId="77777777" w:rsidR="00D043B0" w:rsidRPr="00EC1CB3" w:rsidRDefault="00D043B0" w:rsidP="00D043B0">
            <w:pPr>
              <w:pStyle w:val="Table8ptText-ASDEFCON"/>
              <w:jc w:val="center"/>
            </w:pPr>
            <w:r>
              <w:t>When Acceptance of Supplies is required</w:t>
            </w:r>
          </w:p>
        </w:tc>
        <w:tc>
          <w:tcPr>
            <w:tcW w:w="709" w:type="dxa"/>
          </w:tcPr>
          <w:p w14:paraId="2B4CFEA4" w14:textId="321F787C" w:rsidR="00D043B0" w:rsidRPr="00EC1CB3" w:rsidRDefault="008C730D" w:rsidP="00D043B0">
            <w:pPr>
              <w:pStyle w:val="Table8ptText-ASDEFCON"/>
              <w:jc w:val="center"/>
            </w:pPr>
            <w:r>
              <w:t>2</w:t>
            </w:r>
            <w:r w:rsidR="00D043B0">
              <w:t>H</w:t>
            </w:r>
            <w:r>
              <w:t xml:space="preserve"> (see note)</w:t>
            </w:r>
            <w:r w:rsidR="00D043B0">
              <w:t>, DMS</w:t>
            </w:r>
          </w:p>
        </w:tc>
        <w:tc>
          <w:tcPr>
            <w:tcW w:w="850" w:type="dxa"/>
          </w:tcPr>
          <w:p w14:paraId="43D195E5" w14:textId="7C5E0516" w:rsidR="00D043B0" w:rsidRPr="00EC1CB3" w:rsidRDefault="008C730D" w:rsidP="00ED512A">
            <w:pPr>
              <w:pStyle w:val="Table8ptText-ASDEFCON"/>
              <w:jc w:val="center"/>
            </w:pPr>
            <w:r>
              <w:t>As per form,</w:t>
            </w:r>
            <w:r w:rsidR="00CE77B9">
              <w:t xml:space="preserve"> </w:t>
            </w:r>
            <w:r w:rsidR="00D043B0">
              <w:t>CR</w:t>
            </w:r>
          </w:p>
        </w:tc>
        <w:tc>
          <w:tcPr>
            <w:tcW w:w="1418" w:type="dxa"/>
          </w:tcPr>
          <w:p w14:paraId="5A70547F" w14:textId="77777777" w:rsidR="00D043B0" w:rsidRPr="00EC1CB3" w:rsidRDefault="00D043B0" w:rsidP="00D043B0">
            <w:pPr>
              <w:pStyle w:val="Table8ptText-ASDEFCON"/>
              <w:jc w:val="center"/>
            </w:pPr>
            <w:r>
              <w:t>DID-PM-MGT-SAC</w:t>
            </w:r>
          </w:p>
        </w:tc>
        <w:tc>
          <w:tcPr>
            <w:tcW w:w="708" w:type="dxa"/>
          </w:tcPr>
          <w:p w14:paraId="226671F7" w14:textId="3DF6073E" w:rsidR="00D043B0" w:rsidRPr="00EC1CB3" w:rsidRDefault="00D043B0" w:rsidP="00ED512A">
            <w:pPr>
              <w:pStyle w:val="Table8ptText-ASDEFCON"/>
              <w:jc w:val="center"/>
            </w:pPr>
            <w:r>
              <w:t>See note</w:t>
            </w:r>
            <w:r w:rsidR="00B0285A">
              <w:t>s</w:t>
            </w:r>
          </w:p>
        </w:tc>
        <w:tc>
          <w:tcPr>
            <w:tcW w:w="851" w:type="dxa"/>
          </w:tcPr>
          <w:p w14:paraId="4F2EE4CD" w14:textId="77777777" w:rsidR="00D043B0" w:rsidRPr="00EC1CB3" w:rsidRDefault="00D043B0" w:rsidP="00D043B0">
            <w:pPr>
              <w:pStyle w:val="Table8ptText-ASDEFCON"/>
              <w:jc w:val="center"/>
            </w:pPr>
            <w:r>
              <w:t>Approval</w:t>
            </w:r>
          </w:p>
        </w:tc>
        <w:tc>
          <w:tcPr>
            <w:tcW w:w="1134" w:type="dxa"/>
          </w:tcPr>
          <w:p w14:paraId="550C5EAB" w14:textId="77777777" w:rsidR="00D043B0" w:rsidRPr="00EC1CB3" w:rsidRDefault="00D043B0" w:rsidP="00D043B0">
            <w:pPr>
              <w:pStyle w:val="Table8ptText-ASDEFCON"/>
              <w:jc w:val="center"/>
            </w:pPr>
            <w:r>
              <w:t>NA</w:t>
            </w:r>
          </w:p>
        </w:tc>
        <w:tc>
          <w:tcPr>
            <w:tcW w:w="2551" w:type="dxa"/>
          </w:tcPr>
          <w:p w14:paraId="5C91081F" w14:textId="77777777" w:rsidR="009A11B4" w:rsidRPr="00DD49DA" w:rsidRDefault="009A11B4" w:rsidP="00D043B0">
            <w:pPr>
              <w:pStyle w:val="Table8ptText-ASDEFCON"/>
              <w:jc w:val="left"/>
            </w:pPr>
            <w:r>
              <w:rPr>
                <w:snapToGrid w:val="0"/>
              </w:rPr>
              <w:t>When a SAC</w:t>
            </w:r>
            <w:r w:rsidR="008C730D" w:rsidRPr="00DD49DA">
              <w:rPr>
                <w:snapToGrid w:val="0"/>
              </w:rPr>
              <w:t xml:space="preserve"> is delivered with</w:t>
            </w:r>
            <w:r w:rsidR="008C730D" w:rsidRPr="00397FA2">
              <w:rPr>
                <w:snapToGrid w:val="0"/>
              </w:rPr>
              <w:t xml:space="preserve"> </w:t>
            </w:r>
            <w:r w:rsidR="008C730D">
              <w:rPr>
                <w:snapToGrid w:val="0"/>
              </w:rPr>
              <w:t>physical Supplies</w:t>
            </w:r>
            <w:r>
              <w:rPr>
                <w:snapToGrid w:val="0"/>
              </w:rPr>
              <w:t>, the SAC shall be delivered as hard copies (in addition to the DMS copy)</w:t>
            </w:r>
            <w:r w:rsidR="008C730D">
              <w:rPr>
                <w:snapToGrid w:val="0"/>
              </w:rPr>
              <w:t>.</w:t>
            </w:r>
          </w:p>
          <w:p w14:paraId="4D23F0A0" w14:textId="0E14389F" w:rsidR="008C730D" w:rsidRPr="00DD49DA" w:rsidRDefault="008C730D" w:rsidP="00D043B0">
            <w:pPr>
              <w:pStyle w:val="Table8ptText-ASDEFCON"/>
              <w:jc w:val="left"/>
            </w:pPr>
            <w:r w:rsidRPr="00397FA2">
              <w:rPr>
                <w:snapToGrid w:val="0"/>
              </w:rPr>
              <w:t>Delivery locations for data items are specified by this CDRL</w:t>
            </w:r>
            <w:r>
              <w:rPr>
                <w:snapToGrid w:val="0"/>
              </w:rPr>
              <w:t xml:space="preserve"> (including</w:t>
            </w:r>
            <w:r w:rsidR="00236CF5">
              <w:rPr>
                <w:snapToGrid w:val="0"/>
              </w:rPr>
              <w:t xml:space="preserve"> within A</w:t>
            </w:r>
            <w:r>
              <w:rPr>
                <w:snapToGrid w:val="0"/>
              </w:rPr>
              <w:t>pproved Technical Data lists)</w:t>
            </w:r>
            <w:r w:rsidRPr="00397FA2">
              <w:rPr>
                <w:snapToGrid w:val="0"/>
              </w:rPr>
              <w:t xml:space="preserve">.  </w:t>
            </w:r>
            <w:r w:rsidR="00FA09AF">
              <w:rPr>
                <w:snapToGrid w:val="0"/>
              </w:rPr>
              <w:t xml:space="preserve"> </w:t>
            </w:r>
            <w:r w:rsidRPr="00397FA2">
              <w:rPr>
                <w:snapToGrid w:val="0"/>
              </w:rPr>
              <w:t xml:space="preserve">Other deliverables are specified </w:t>
            </w:r>
            <w:r>
              <w:rPr>
                <w:snapToGrid w:val="0"/>
              </w:rPr>
              <w:t>via</w:t>
            </w:r>
            <w:r w:rsidRPr="00397FA2">
              <w:rPr>
                <w:snapToGrid w:val="0"/>
              </w:rPr>
              <w:t xml:space="preserve"> the Delivery Schedule.</w:t>
            </w:r>
          </w:p>
          <w:p w14:paraId="39BBC0D7" w14:textId="3B5BF0E9" w:rsidR="00D043B0" w:rsidRPr="00397FA2" w:rsidRDefault="00D043B0" w:rsidP="00D043B0">
            <w:pPr>
              <w:pStyle w:val="Table8ptText-ASDEFCON"/>
              <w:jc w:val="left"/>
            </w:pPr>
            <w:r w:rsidRPr="00397FA2">
              <w:t>Commonwealth Action Period is in accordance with COC clause 6.8.</w:t>
            </w:r>
          </w:p>
        </w:tc>
      </w:tr>
      <w:tr w:rsidR="00A60698" w:rsidRPr="00EC1CB3" w14:paraId="24364E8E" w14:textId="77777777" w:rsidTr="004275EA">
        <w:tc>
          <w:tcPr>
            <w:tcW w:w="736" w:type="dxa"/>
            <w:tcBorders>
              <w:bottom w:val="single" w:sz="4" w:space="0" w:color="auto"/>
            </w:tcBorders>
          </w:tcPr>
          <w:p w14:paraId="5A88365F" w14:textId="77777777" w:rsidR="00D043B0" w:rsidRPr="00EC1CB3" w:rsidRDefault="00D043B0" w:rsidP="00D043B0">
            <w:pPr>
              <w:pStyle w:val="Table8ptText-ASDEFCON"/>
              <w:jc w:val="left"/>
            </w:pPr>
            <w:r>
              <w:t>MGT 1400</w:t>
            </w:r>
          </w:p>
        </w:tc>
        <w:tc>
          <w:tcPr>
            <w:tcW w:w="1671" w:type="dxa"/>
            <w:tcBorders>
              <w:bottom w:val="single" w:sz="4" w:space="0" w:color="auto"/>
            </w:tcBorders>
          </w:tcPr>
          <w:p w14:paraId="369AC4B0" w14:textId="77777777" w:rsidR="00D043B0" w:rsidRPr="00EC1CB3" w:rsidRDefault="00D043B0" w:rsidP="00D043B0">
            <w:pPr>
              <w:pStyle w:val="Table8ptText-ASDEFCON"/>
              <w:jc w:val="left"/>
            </w:pPr>
            <w:r>
              <w:t>Application for a Deviation</w:t>
            </w:r>
          </w:p>
        </w:tc>
        <w:tc>
          <w:tcPr>
            <w:tcW w:w="734" w:type="dxa"/>
            <w:tcBorders>
              <w:bottom w:val="single" w:sz="4" w:space="0" w:color="auto"/>
            </w:tcBorders>
          </w:tcPr>
          <w:p w14:paraId="6A78562C" w14:textId="77777777" w:rsidR="00D043B0" w:rsidRDefault="00D043B0" w:rsidP="00D043B0">
            <w:pPr>
              <w:pStyle w:val="Table8ptText-ASDEFCON"/>
              <w:jc w:val="center"/>
            </w:pPr>
            <w:r>
              <w:t>4.2</w:t>
            </w:r>
          </w:p>
          <w:p w14:paraId="258EC5B4" w14:textId="77777777" w:rsidR="00D043B0" w:rsidRPr="00EC1CB3" w:rsidRDefault="00D043B0" w:rsidP="00D043B0">
            <w:pPr>
              <w:pStyle w:val="Table8ptText-ASDEFCON"/>
              <w:jc w:val="center"/>
            </w:pPr>
            <w:r>
              <w:t>8.4</w:t>
            </w:r>
          </w:p>
        </w:tc>
        <w:tc>
          <w:tcPr>
            <w:tcW w:w="318" w:type="dxa"/>
            <w:tcBorders>
              <w:bottom w:val="single" w:sz="4" w:space="0" w:color="auto"/>
            </w:tcBorders>
          </w:tcPr>
          <w:p w14:paraId="71435D8F" w14:textId="77777777" w:rsidR="00D043B0" w:rsidRPr="00EC1CB3" w:rsidRDefault="00D043B0" w:rsidP="00D043B0">
            <w:pPr>
              <w:pStyle w:val="Table8ptText-ASDEFCON"/>
              <w:jc w:val="center"/>
            </w:pPr>
            <w:r>
              <w:t>a</w:t>
            </w:r>
          </w:p>
        </w:tc>
        <w:tc>
          <w:tcPr>
            <w:tcW w:w="931" w:type="dxa"/>
            <w:tcBorders>
              <w:bottom w:val="single" w:sz="4" w:space="0" w:color="auto"/>
            </w:tcBorders>
          </w:tcPr>
          <w:p w14:paraId="4069289E" w14:textId="77777777" w:rsidR="00D043B0" w:rsidRPr="00EC1CB3" w:rsidRDefault="00D043B0" w:rsidP="00D043B0">
            <w:pPr>
              <w:pStyle w:val="Table8ptText-ASDEFCON"/>
              <w:jc w:val="center"/>
            </w:pPr>
            <w:r>
              <w:t>Final</w:t>
            </w:r>
          </w:p>
        </w:tc>
        <w:tc>
          <w:tcPr>
            <w:tcW w:w="1134" w:type="dxa"/>
            <w:tcBorders>
              <w:bottom w:val="single" w:sz="4" w:space="0" w:color="auto"/>
            </w:tcBorders>
          </w:tcPr>
          <w:p w14:paraId="1D47FE02" w14:textId="77777777" w:rsidR="00D043B0" w:rsidRPr="00EC1CB3" w:rsidRDefault="00D043B0" w:rsidP="00D043B0">
            <w:pPr>
              <w:pStyle w:val="Table8ptText-ASDEFCON"/>
              <w:jc w:val="center"/>
            </w:pPr>
            <w:r>
              <w:t>When required</w:t>
            </w:r>
          </w:p>
        </w:tc>
        <w:tc>
          <w:tcPr>
            <w:tcW w:w="709" w:type="dxa"/>
            <w:tcBorders>
              <w:bottom w:val="single" w:sz="4" w:space="0" w:color="auto"/>
            </w:tcBorders>
          </w:tcPr>
          <w:p w14:paraId="6DE84693" w14:textId="31D8CF72" w:rsidR="00D043B0" w:rsidRPr="00EC1CB3" w:rsidRDefault="008C730D" w:rsidP="00F80CF7">
            <w:pPr>
              <w:pStyle w:val="Table8ptText-ASDEFCON"/>
              <w:jc w:val="center"/>
            </w:pPr>
            <w:r>
              <w:t>2</w:t>
            </w:r>
            <w:r w:rsidR="00D043B0">
              <w:t>H</w:t>
            </w:r>
            <w:r>
              <w:t xml:space="preserve"> (see notes)</w:t>
            </w:r>
            <w:r w:rsidR="00D043B0">
              <w:t>, DMS.</w:t>
            </w:r>
          </w:p>
        </w:tc>
        <w:tc>
          <w:tcPr>
            <w:tcW w:w="850" w:type="dxa"/>
            <w:tcBorders>
              <w:bottom w:val="single" w:sz="4" w:space="0" w:color="auto"/>
            </w:tcBorders>
          </w:tcPr>
          <w:p w14:paraId="02E869EB" w14:textId="5BD82151" w:rsidR="00D043B0" w:rsidRPr="00EC1CB3" w:rsidRDefault="008C730D" w:rsidP="00D043B0">
            <w:pPr>
              <w:pStyle w:val="Table8ptText-ASDEFCON"/>
              <w:jc w:val="center"/>
            </w:pPr>
            <w:r>
              <w:t>As per form,</w:t>
            </w:r>
            <w:r>
              <w:br/>
            </w:r>
            <w:r w:rsidR="00D043B0">
              <w:t>CR</w:t>
            </w:r>
          </w:p>
        </w:tc>
        <w:tc>
          <w:tcPr>
            <w:tcW w:w="1418" w:type="dxa"/>
            <w:tcBorders>
              <w:bottom w:val="single" w:sz="4" w:space="0" w:color="auto"/>
            </w:tcBorders>
          </w:tcPr>
          <w:p w14:paraId="2934213B" w14:textId="77777777" w:rsidR="00D043B0" w:rsidRPr="00EC1CB3" w:rsidRDefault="00D043B0" w:rsidP="00D043B0">
            <w:pPr>
              <w:pStyle w:val="Table8ptText-ASDEFCON"/>
              <w:jc w:val="center"/>
            </w:pPr>
            <w:r>
              <w:t>DID-PM-MGT-AFD</w:t>
            </w:r>
          </w:p>
        </w:tc>
        <w:tc>
          <w:tcPr>
            <w:tcW w:w="708" w:type="dxa"/>
            <w:tcBorders>
              <w:bottom w:val="single" w:sz="4" w:space="0" w:color="auto"/>
            </w:tcBorders>
          </w:tcPr>
          <w:p w14:paraId="4FEBAB81" w14:textId="659B1AAF" w:rsidR="00D043B0" w:rsidRPr="00EC1CB3" w:rsidRDefault="00D043B0" w:rsidP="00ED512A">
            <w:pPr>
              <w:pStyle w:val="Table8ptText-ASDEFCON"/>
              <w:jc w:val="center"/>
            </w:pPr>
            <w:r>
              <w:t>See note</w:t>
            </w:r>
            <w:r w:rsidR="00B0285A">
              <w:t>s</w:t>
            </w:r>
          </w:p>
        </w:tc>
        <w:tc>
          <w:tcPr>
            <w:tcW w:w="851" w:type="dxa"/>
            <w:tcBorders>
              <w:bottom w:val="single" w:sz="4" w:space="0" w:color="auto"/>
            </w:tcBorders>
          </w:tcPr>
          <w:p w14:paraId="1F1F40E4" w14:textId="77777777" w:rsidR="00D043B0" w:rsidRPr="00EC1CB3" w:rsidRDefault="00D043B0" w:rsidP="00D043B0">
            <w:pPr>
              <w:pStyle w:val="Table8ptText-ASDEFCON"/>
              <w:jc w:val="center"/>
            </w:pPr>
            <w:r>
              <w:t>Approval</w:t>
            </w:r>
          </w:p>
        </w:tc>
        <w:tc>
          <w:tcPr>
            <w:tcW w:w="1134" w:type="dxa"/>
            <w:tcBorders>
              <w:bottom w:val="single" w:sz="4" w:space="0" w:color="auto"/>
            </w:tcBorders>
          </w:tcPr>
          <w:p w14:paraId="0D093A2E" w14:textId="77777777" w:rsidR="00D043B0" w:rsidRPr="00EC1CB3" w:rsidRDefault="00D043B0" w:rsidP="00D043B0">
            <w:pPr>
              <w:pStyle w:val="Table8ptText-ASDEFCON"/>
              <w:jc w:val="center"/>
            </w:pPr>
            <w:r>
              <w:t>NA</w:t>
            </w:r>
          </w:p>
        </w:tc>
        <w:tc>
          <w:tcPr>
            <w:tcW w:w="2551" w:type="dxa"/>
            <w:tcBorders>
              <w:bottom w:val="single" w:sz="4" w:space="0" w:color="auto"/>
            </w:tcBorders>
          </w:tcPr>
          <w:p w14:paraId="709829D5" w14:textId="628EFE88" w:rsidR="008C730D" w:rsidRDefault="0077152A" w:rsidP="00D043B0">
            <w:pPr>
              <w:pStyle w:val="Table8ptText-ASDEFCON"/>
              <w:jc w:val="left"/>
              <w:rPr>
                <w:snapToGrid w:val="0"/>
              </w:rPr>
            </w:pPr>
            <w:r w:rsidRPr="00DD49DA">
              <w:rPr>
                <w:snapToGrid w:val="0"/>
              </w:rPr>
              <w:t>When an AFD is delivered in support of a hard copy of a SAC, the AFD and any supporting documents shall be delivered as hard copies (in addition to the DMS copy)</w:t>
            </w:r>
            <w:r w:rsidR="008C730D" w:rsidRPr="00397FA2">
              <w:rPr>
                <w:snapToGrid w:val="0"/>
              </w:rPr>
              <w:t>.</w:t>
            </w:r>
          </w:p>
          <w:p w14:paraId="2DE0CD72" w14:textId="13FAE194" w:rsidR="00D043B0" w:rsidRPr="00397FA2" w:rsidRDefault="00D043B0" w:rsidP="008C730D">
            <w:pPr>
              <w:pStyle w:val="Table8ptText-ASDEFCON"/>
              <w:jc w:val="left"/>
            </w:pPr>
            <w:r w:rsidRPr="00397FA2">
              <w:rPr>
                <w:snapToGrid w:val="0"/>
              </w:rPr>
              <w:t>Commonwealth action period depend</w:t>
            </w:r>
            <w:r w:rsidR="008C730D">
              <w:rPr>
                <w:snapToGrid w:val="0"/>
              </w:rPr>
              <w:t>s</w:t>
            </w:r>
            <w:r w:rsidRPr="00397FA2">
              <w:rPr>
                <w:snapToGrid w:val="0"/>
              </w:rPr>
              <w:t xml:space="preserve"> on the extent of the Deviation and availability of supporting information.</w:t>
            </w:r>
          </w:p>
        </w:tc>
      </w:tr>
      <w:tr w:rsidR="00A60698" w:rsidRPr="00EC1CB3" w14:paraId="3C6A0A1D" w14:textId="77777777" w:rsidTr="004275EA">
        <w:tc>
          <w:tcPr>
            <w:tcW w:w="736" w:type="dxa"/>
          </w:tcPr>
          <w:p w14:paraId="527063A5" w14:textId="77777777" w:rsidR="00D043B0" w:rsidRPr="00EC1CB3" w:rsidRDefault="00D043B0" w:rsidP="00D043B0">
            <w:pPr>
              <w:pStyle w:val="Table8ptText-ASDEFCON"/>
              <w:jc w:val="left"/>
            </w:pPr>
            <w:r w:rsidRPr="00EC1CB3">
              <w:t>ENG-100</w:t>
            </w:r>
          </w:p>
        </w:tc>
        <w:tc>
          <w:tcPr>
            <w:tcW w:w="1671" w:type="dxa"/>
          </w:tcPr>
          <w:p w14:paraId="3CAB8469" w14:textId="77777777" w:rsidR="00D043B0" w:rsidRPr="00EC1CB3" w:rsidRDefault="00D043B0" w:rsidP="00D043B0">
            <w:pPr>
              <w:pStyle w:val="Table8ptText-ASDEFCON"/>
              <w:jc w:val="left"/>
            </w:pPr>
            <w:r w:rsidRPr="00EC1CB3">
              <w:t>Systems Engineering Management Plan (SEMP)</w:t>
            </w:r>
          </w:p>
        </w:tc>
        <w:tc>
          <w:tcPr>
            <w:tcW w:w="734" w:type="dxa"/>
          </w:tcPr>
          <w:p w14:paraId="1B039753" w14:textId="77777777" w:rsidR="00D043B0" w:rsidRPr="00EC1CB3" w:rsidRDefault="00D043B0" w:rsidP="00D043B0">
            <w:pPr>
              <w:pStyle w:val="Table8ptText-ASDEFCON"/>
              <w:jc w:val="center"/>
            </w:pPr>
            <w:r>
              <w:t>4.1.1</w:t>
            </w:r>
          </w:p>
        </w:tc>
        <w:tc>
          <w:tcPr>
            <w:tcW w:w="318" w:type="dxa"/>
          </w:tcPr>
          <w:p w14:paraId="73D10332" w14:textId="77777777" w:rsidR="00D043B0" w:rsidRPr="00EC1CB3" w:rsidRDefault="00D043B0" w:rsidP="00D043B0">
            <w:pPr>
              <w:pStyle w:val="Table8ptText-ASDEFCON"/>
              <w:jc w:val="center"/>
            </w:pPr>
            <w:r w:rsidRPr="00EC1CB3">
              <w:t>a</w:t>
            </w:r>
          </w:p>
        </w:tc>
        <w:tc>
          <w:tcPr>
            <w:tcW w:w="931" w:type="dxa"/>
          </w:tcPr>
          <w:p w14:paraId="34749046" w14:textId="77777777" w:rsidR="00D043B0" w:rsidRPr="00EC1CB3" w:rsidRDefault="00D043B0" w:rsidP="00D043B0">
            <w:pPr>
              <w:pStyle w:val="Table8ptText-ASDEFCON"/>
              <w:jc w:val="center"/>
            </w:pPr>
            <w:r w:rsidRPr="00EC1CB3">
              <w:t>Final</w:t>
            </w:r>
          </w:p>
        </w:tc>
        <w:tc>
          <w:tcPr>
            <w:tcW w:w="1134" w:type="dxa"/>
          </w:tcPr>
          <w:p w14:paraId="76CF91B0" w14:textId="77777777" w:rsidR="00D043B0" w:rsidRPr="00EC1CB3" w:rsidRDefault="00D043B0" w:rsidP="00D043B0">
            <w:pPr>
              <w:pStyle w:val="Table8ptText-ASDEFCON"/>
              <w:jc w:val="center"/>
            </w:pPr>
            <w:r w:rsidRPr="00EC1CB3">
              <w:t>ED</w:t>
            </w:r>
          </w:p>
        </w:tc>
        <w:tc>
          <w:tcPr>
            <w:tcW w:w="709" w:type="dxa"/>
          </w:tcPr>
          <w:p w14:paraId="1414F8FD" w14:textId="1AACAAC2" w:rsidR="00D043B0" w:rsidRPr="00EC1CB3" w:rsidRDefault="007A187A" w:rsidP="00D043B0">
            <w:pPr>
              <w:pStyle w:val="Table8ptText-ASDEFCON"/>
              <w:jc w:val="center"/>
            </w:pPr>
            <w:r>
              <w:t xml:space="preserve">1S, </w:t>
            </w:r>
            <w:r w:rsidR="00D043B0" w:rsidRPr="00EC1CB3">
              <w:t>DMS</w:t>
            </w:r>
          </w:p>
        </w:tc>
        <w:tc>
          <w:tcPr>
            <w:tcW w:w="850" w:type="dxa"/>
          </w:tcPr>
          <w:p w14:paraId="03A0B2B1" w14:textId="77777777" w:rsidR="00D043B0" w:rsidRPr="00EC1CB3" w:rsidRDefault="00D043B0" w:rsidP="00D043B0">
            <w:pPr>
              <w:pStyle w:val="Table8ptText-ASDEFCON"/>
              <w:jc w:val="center"/>
            </w:pPr>
            <w:r w:rsidRPr="00EC1CB3">
              <w:t>CR</w:t>
            </w:r>
          </w:p>
        </w:tc>
        <w:tc>
          <w:tcPr>
            <w:tcW w:w="1418" w:type="dxa"/>
          </w:tcPr>
          <w:p w14:paraId="16E32A8B" w14:textId="6D1F8C98" w:rsidR="00D043B0" w:rsidRPr="00EC1CB3" w:rsidRDefault="00D043B0" w:rsidP="00ED512A">
            <w:pPr>
              <w:pStyle w:val="Table8ptText-ASDEFCON"/>
              <w:jc w:val="center"/>
            </w:pPr>
            <w:r w:rsidRPr="00EC1CB3">
              <w:t>DID-ENG-MGT-SEMP</w:t>
            </w:r>
          </w:p>
        </w:tc>
        <w:tc>
          <w:tcPr>
            <w:tcW w:w="708" w:type="dxa"/>
          </w:tcPr>
          <w:p w14:paraId="23E3D73C" w14:textId="77777777" w:rsidR="00D043B0" w:rsidRPr="00EC1CB3" w:rsidRDefault="00D043B0" w:rsidP="00D043B0">
            <w:pPr>
              <w:pStyle w:val="Table8ptText-ASDEFCON"/>
              <w:jc w:val="center"/>
            </w:pPr>
            <w:r>
              <w:t>by ED</w:t>
            </w:r>
          </w:p>
        </w:tc>
        <w:tc>
          <w:tcPr>
            <w:tcW w:w="851" w:type="dxa"/>
          </w:tcPr>
          <w:p w14:paraId="76C4F03C" w14:textId="77777777" w:rsidR="00D043B0" w:rsidRPr="00EC1CB3" w:rsidRDefault="00D043B0" w:rsidP="00D043B0">
            <w:pPr>
              <w:pStyle w:val="Table8ptText-ASDEFCON"/>
              <w:jc w:val="center"/>
            </w:pPr>
            <w:r w:rsidRPr="00EC1CB3">
              <w:t>Approval</w:t>
            </w:r>
          </w:p>
        </w:tc>
        <w:tc>
          <w:tcPr>
            <w:tcW w:w="1134" w:type="dxa"/>
          </w:tcPr>
          <w:p w14:paraId="7C412D06" w14:textId="63BA0906" w:rsidR="00D043B0" w:rsidRPr="00EC1CB3" w:rsidRDefault="00D043B0" w:rsidP="00D043B0">
            <w:pPr>
              <w:pStyle w:val="Table8ptText-ASDEFCON"/>
              <w:jc w:val="center"/>
            </w:pPr>
            <w:r>
              <w:t>12</w:t>
            </w:r>
            <w:r w:rsidRPr="00EC1CB3">
              <w:t>M</w:t>
            </w:r>
          </w:p>
        </w:tc>
        <w:tc>
          <w:tcPr>
            <w:tcW w:w="2551" w:type="dxa"/>
          </w:tcPr>
          <w:p w14:paraId="6B692980" w14:textId="77777777" w:rsidR="00D043B0" w:rsidRPr="00397FA2" w:rsidRDefault="00D043B0" w:rsidP="00D043B0">
            <w:pPr>
              <w:pStyle w:val="Table8ptText-ASDEFCON"/>
              <w:jc w:val="left"/>
            </w:pPr>
          </w:p>
        </w:tc>
      </w:tr>
      <w:tr w:rsidR="00A60698" w:rsidRPr="00EC1CB3" w14:paraId="27C74A23" w14:textId="77777777" w:rsidTr="004275EA">
        <w:tc>
          <w:tcPr>
            <w:tcW w:w="736" w:type="dxa"/>
          </w:tcPr>
          <w:p w14:paraId="4B12C2B1" w14:textId="56C748C0" w:rsidR="00D043B0" w:rsidRPr="00EC1CB3" w:rsidRDefault="00D043B0" w:rsidP="00D043B0">
            <w:pPr>
              <w:pStyle w:val="Table8ptText-ASDEFCON"/>
              <w:jc w:val="left"/>
            </w:pPr>
            <w:r w:rsidRPr="00EC1CB3">
              <w:t>ENG-1</w:t>
            </w:r>
            <w:r>
              <w:t>10</w:t>
            </w:r>
          </w:p>
        </w:tc>
        <w:tc>
          <w:tcPr>
            <w:tcW w:w="1671" w:type="dxa"/>
          </w:tcPr>
          <w:p w14:paraId="29C3D712" w14:textId="77777777" w:rsidR="00D043B0" w:rsidRPr="00EC1CB3" w:rsidRDefault="00D043B0" w:rsidP="00D043B0">
            <w:pPr>
              <w:pStyle w:val="Table8ptText-ASDEFCON"/>
              <w:jc w:val="left"/>
            </w:pPr>
            <w:r>
              <w:t>Application for Engineering Organisation Approval</w:t>
            </w:r>
          </w:p>
        </w:tc>
        <w:tc>
          <w:tcPr>
            <w:tcW w:w="734" w:type="dxa"/>
          </w:tcPr>
          <w:p w14:paraId="591E8E0D" w14:textId="363EDCDF" w:rsidR="00D043B0" w:rsidRPr="00EC1CB3" w:rsidRDefault="00D043B0" w:rsidP="00D043B0">
            <w:pPr>
              <w:pStyle w:val="Table8ptText-ASDEFCON"/>
              <w:jc w:val="center"/>
            </w:pPr>
            <w:r>
              <w:t>4.1.5</w:t>
            </w:r>
          </w:p>
        </w:tc>
        <w:tc>
          <w:tcPr>
            <w:tcW w:w="318" w:type="dxa"/>
          </w:tcPr>
          <w:p w14:paraId="043C71A0" w14:textId="77777777" w:rsidR="00D043B0" w:rsidRPr="00EC1CB3" w:rsidRDefault="00D043B0" w:rsidP="00D043B0">
            <w:pPr>
              <w:pStyle w:val="Table8ptText-ASDEFCON"/>
              <w:jc w:val="center"/>
            </w:pPr>
            <w:r w:rsidRPr="00EC1CB3">
              <w:t>a</w:t>
            </w:r>
          </w:p>
        </w:tc>
        <w:tc>
          <w:tcPr>
            <w:tcW w:w="931" w:type="dxa"/>
          </w:tcPr>
          <w:p w14:paraId="1DDFC5FE" w14:textId="77777777" w:rsidR="00D043B0" w:rsidRPr="00EC1CB3" w:rsidRDefault="00D043B0" w:rsidP="00D043B0">
            <w:pPr>
              <w:pStyle w:val="Table8ptText-ASDEFCON"/>
              <w:jc w:val="center"/>
            </w:pPr>
            <w:r w:rsidRPr="00EC1CB3">
              <w:t>Final</w:t>
            </w:r>
          </w:p>
        </w:tc>
        <w:tc>
          <w:tcPr>
            <w:tcW w:w="1134" w:type="dxa"/>
          </w:tcPr>
          <w:p w14:paraId="2CBB63F6" w14:textId="17950487" w:rsidR="00D043B0" w:rsidRPr="00EC1CB3" w:rsidRDefault="00D043B0" w:rsidP="00D043B0">
            <w:pPr>
              <w:pStyle w:val="Table8ptText-ASDEFCON"/>
              <w:jc w:val="center"/>
            </w:pPr>
            <w:r>
              <w:fldChar w:fldCharType="begin">
                <w:ffData>
                  <w:name w:val="Text2"/>
                  <w:enabled/>
                  <w:calcOnExit w:val="0"/>
                  <w:textInput>
                    <w:default w:val="[...TBD...]"/>
                  </w:textInput>
                </w:ffData>
              </w:fldChar>
            </w:r>
            <w:r>
              <w:instrText xml:space="preserve"> FORMTEXT </w:instrText>
            </w:r>
            <w:r>
              <w:fldChar w:fldCharType="separate"/>
            </w:r>
            <w:r>
              <w:rPr>
                <w:noProof/>
              </w:rPr>
              <w:t>[...TBD...]</w:t>
            </w:r>
            <w:r>
              <w:fldChar w:fldCharType="end"/>
            </w:r>
          </w:p>
        </w:tc>
        <w:tc>
          <w:tcPr>
            <w:tcW w:w="709" w:type="dxa"/>
          </w:tcPr>
          <w:p w14:paraId="2BF6A12C" w14:textId="6E61A54B" w:rsidR="00D043B0" w:rsidRPr="00EC1CB3" w:rsidRDefault="00D043B0" w:rsidP="00D043B0">
            <w:pPr>
              <w:pStyle w:val="Table8ptText-ASDEFCON"/>
              <w:jc w:val="center"/>
            </w:pPr>
            <w:r w:rsidRPr="00EC1CB3">
              <w:t>DMS</w:t>
            </w:r>
          </w:p>
        </w:tc>
        <w:tc>
          <w:tcPr>
            <w:tcW w:w="850" w:type="dxa"/>
          </w:tcPr>
          <w:p w14:paraId="2F91CF6E" w14:textId="77777777" w:rsidR="00D043B0" w:rsidRPr="00EC1CB3" w:rsidRDefault="00D043B0" w:rsidP="00D043B0">
            <w:pPr>
              <w:pStyle w:val="Table8ptText-ASDEFCON"/>
              <w:jc w:val="center"/>
            </w:pPr>
            <w:r w:rsidRPr="00EC1CB3">
              <w:t>CR</w:t>
            </w:r>
          </w:p>
        </w:tc>
        <w:tc>
          <w:tcPr>
            <w:tcW w:w="1418" w:type="dxa"/>
          </w:tcPr>
          <w:p w14:paraId="07CF7C84" w14:textId="77777777" w:rsidR="00D043B0" w:rsidRPr="00EC1CB3" w:rsidRDefault="00D043B0" w:rsidP="00D043B0">
            <w:pPr>
              <w:pStyle w:val="Table8ptText-ASDEFCON"/>
              <w:jc w:val="center"/>
            </w:pPr>
            <w:r>
              <w:t>DID-ENG-AEOA</w:t>
            </w:r>
          </w:p>
        </w:tc>
        <w:tc>
          <w:tcPr>
            <w:tcW w:w="708" w:type="dxa"/>
          </w:tcPr>
          <w:p w14:paraId="3DE8875B" w14:textId="77777777" w:rsidR="00D043B0" w:rsidRPr="00EC1CB3" w:rsidRDefault="00D043B0" w:rsidP="00D043B0">
            <w:pPr>
              <w:pStyle w:val="Table8ptText-ASDEFCON"/>
              <w:jc w:val="center"/>
            </w:pPr>
            <w:r w:rsidRPr="00EC1CB3">
              <w:t>20</w:t>
            </w:r>
          </w:p>
        </w:tc>
        <w:tc>
          <w:tcPr>
            <w:tcW w:w="851" w:type="dxa"/>
          </w:tcPr>
          <w:p w14:paraId="1C9D78C4" w14:textId="77777777" w:rsidR="00D043B0" w:rsidRPr="00EC1CB3" w:rsidRDefault="00D043B0" w:rsidP="00D043B0">
            <w:pPr>
              <w:pStyle w:val="Table8ptText-ASDEFCON"/>
              <w:jc w:val="center"/>
            </w:pPr>
            <w:r w:rsidRPr="00EC1CB3">
              <w:t>Approval</w:t>
            </w:r>
          </w:p>
        </w:tc>
        <w:tc>
          <w:tcPr>
            <w:tcW w:w="1134" w:type="dxa"/>
          </w:tcPr>
          <w:p w14:paraId="602EAE59" w14:textId="77777777" w:rsidR="00D043B0" w:rsidRPr="00EC1CB3" w:rsidRDefault="00D043B0" w:rsidP="00D043B0">
            <w:pPr>
              <w:pStyle w:val="Table8ptText-ASDEFCON"/>
              <w:jc w:val="center"/>
            </w:pPr>
            <w:r>
              <w:t>NA</w:t>
            </w:r>
          </w:p>
        </w:tc>
        <w:tc>
          <w:tcPr>
            <w:tcW w:w="2551" w:type="dxa"/>
          </w:tcPr>
          <w:p w14:paraId="79E3808B" w14:textId="33ADC623" w:rsidR="00D043B0" w:rsidRPr="00397FA2" w:rsidRDefault="00D043B0" w:rsidP="00D043B0">
            <w:pPr>
              <w:pStyle w:val="NoteToDrafters-ASDEFCON"/>
              <w:jc w:val="left"/>
              <w:rPr>
                <w:bCs/>
                <w:iCs/>
                <w:sz w:val="16"/>
                <w:szCs w:val="16"/>
              </w:rPr>
            </w:pPr>
            <w:r w:rsidRPr="00397FA2">
              <w:rPr>
                <w:bCs/>
                <w:iCs/>
                <w:sz w:val="16"/>
                <w:szCs w:val="16"/>
              </w:rPr>
              <w:t>Note to drafters:  Amend the delivery schedule as required.</w:t>
            </w:r>
          </w:p>
        </w:tc>
      </w:tr>
      <w:tr w:rsidR="00A60698" w:rsidRPr="00EC1CB3" w14:paraId="676A738B" w14:textId="77777777" w:rsidTr="004275EA">
        <w:tc>
          <w:tcPr>
            <w:tcW w:w="736" w:type="dxa"/>
          </w:tcPr>
          <w:p w14:paraId="2373DB16" w14:textId="24AC18CD" w:rsidR="00D043B0" w:rsidRPr="00EC1CB3" w:rsidRDefault="00D043B0" w:rsidP="00D043B0">
            <w:pPr>
              <w:pStyle w:val="Table8ptText-ASDEFCON"/>
              <w:jc w:val="left"/>
            </w:pPr>
            <w:r w:rsidRPr="00EC1CB3">
              <w:t>ENG-1</w:t>
            </w:r>
            <w:r>
              <w:t>20</w:t>
            </w:r>
          </w:p>
        </w:tc>
        <w:tc>
          <w:tcPr>
            <w:tcW w:w="1671" w:type="dxa"/>
          </w:tcPr>
          <w:p w14:paraId="2EA8A193" w14:textId="77777777" w:rsidR="00D043B0" w:rsidRPr="00EC1CB3" w:rsidRDefault="00D043B0" w:rsidP="00D043B0">
            <w:pPr>
              <w:pStyle w:val="Table8ptText-ASDEFCON"/>
              <w:jc w:val="left"/>
            </w:pPr>
            <w:r>
              <w:t>Application for Maintenance Organisation Approval</w:t>
            </w:r>
          </w:p>
        </w:tc>
        <w:tc>
          <w:tcPr>
            <w:tcW w:w="734" w:type="dxa"/>
          </w:tcPr>
          <w:p w14:paraId="164B624A" w14:textId="79403661" w:rsidR="00D043B0" w:rsidRPr="00EC1CB3" w:rsidRDefault="00D043B0" w:rsidP="00D043B0">
            <w:pPr>
              <w:pStyle w:val="Table8ptText-ASDEFCON"/>
              <w:jc w:val="center"/>
            </w:pPr>
            <w:r>
              <w:t>4.1.6</w:t>
            </w:r>
          </w:p>
        </w:tc>
        <w:tc>
          <w:tcPr>
            <w:tcW w:w="318" w:type="dxa"/>
          </w:tcPr>
          <w:p w14:paraId="65067B36" w14:textId="77777777" w:rsidR="00D043B0" w:rsidRPr="00EC1CB3" w:rsidRDefault="00D043B0" w:rsidP="00D043B0">
            <w:pPr>
              <w:pStyle w:val="Table8ptText-ASDEFCON"/>
              <w:jc w:val="center"/>
            </w:pPr>
            <w:r w:rsidRPr="00EC1CB3">
              <w:t>a</w:t>
            </w:r>
          </w:p>
        </w:tc>
        <w:tc>
          <w:tcPr>
            <w:tcW w:w="931" w:type="dxa"/>
          </w:tcPr>
          <w:p w14:paraId="44B1A7A6" w14:textId="77777777" w:rsidR="00D043B0" w:rsidRPr="00EC1CB3" w:rsidRDefault="00D043B0" w:rsidP="00D043B0">
            <w:pPr>
              <w:pStyle w:val="Table8ptText-ASDEFCON"/>
              <w:jc w:val="center"/>
            </w:pPr>
            <w:r w:rsidRPr="00EC1CB3">
              <w:t>Final</w:t>
            </w:r>
          </w:p>
        </w:tc>
        <w:tc>
          <w:tcPr>
            <w:tcW w:w="1134" w:type="dxa"/>
          </w:tcPr>
          <w:p w14:paraId="6E796DC2" w14:textId="2E0562D8" w:rsidR="00D043B0" w:rsidRPr="00EC1CB3" w:rsidRDefault="00D043B0" w:rsidP="00D043B0">
            <w:pPr>
              <w:pStyle w:val="Table8ptText-ASDEFCON"/>
              <w:jc w:val="center"/>
            </w:pPr>
            <w:r>
              <w:fldChar w:fldCharType="begin">
                <w:ffData>
                  <w:name w:val="Text2"/>
                  <w:enabled/>
                  <w:calcOnExit w:val="0"/>
                  <w:textInput>
                    <w:default w:val="[...TBD...]"/>
                  </w:textInput>
                </w:ffData>
              </w:fldChar>
            </w:r>
            <w:r>
              <w:instrText xml:space="preserve"> FORMTEXT </w:instrText>
            </w:r>
            <w:r>
              <w:fldChar w:fldCharType="separate"/>
            </w:r>
            <w:r>
              <w:rPr>
                <w:noProof/>
              </w:rPr>
              <w:t>[...TBD...]</w:t>
            </w:r>
            <w:r>
              <w:fldChar w:fldCharType="end"/>
            </w:r>
            <w:r w:rsidR="001D154D">
              <w:fldChar w:fldCharType="begin"/>
            </w:r>
            <w:r w:rsidR="001D154D">
              <w:instrText xml:space="preserve"> FORMTEXT </w:instrText>
            </w:r>
            <w:r w:rsidR="001D154D">
              <w:fldChar w:fldCharType="separate"/>
            </w:r>
            <w:r w:rsidR="001D154D">
              <w:fldChar w:fldCharType="end"/>
            </w:r>
          </w:p>
        </w:tc>
        <w:tc>
          <w:tcPr>
            <w:tcW w:w="709" w:type="dxa"/>
          </w:tcPr>
          <w:p w14:paraId="43749F3E" w14:textId="330F14AD" w:rsidR="00D043B0" w:rsidRPr="00EC1CB3" w:rsidRDefault="00D043B0" w:rsidP="00D043B0">
            <w:pPr>
              <w:pStyle w:val="Table8ptText-ASDEFCON"/>
              <w:jc w:val="center"/>
            </w:pPr>
            <w:r w:rsidRPr="00EC1CB3">
              <w:t>DMS</w:t>
            </w:r>
          </w:p>
        </w:tc>
        <w:tc>
          <w:tcPr>
            <w:tcW w:w="850" w:type="dxa"/>
          </w:tcPr>
          <w:p w14:paraId="6C0DD96C" w14:textId="77777777" w:rsidR="00D043B0" w:rsidRPr="00EC1CB3" w:rsidRDefault="00D043B0" w:rsidP="00D043B0">
            <w:pPr>
              <w:pStyle w:val="Table8ptText-ASDEFCON"/>
              <w:jc w:val="center"/>
            </w:pPr>
            <w:r w:rsidRPr="00EC1CB3">
              <w:t>CR</w:t>
            </w:r>
          </w:p>
        </w:tc>
        <w:tc>
          <w:tcPr>
            <w:tcW w:w="1418" w:type="dxa"/>
          </w:tcPr>
          <w:p w14:paraId="6A5B0482" w14:textId="77777777" w:rsidR="00D043B0" w:rsidRPr="00EC1CB3" w:rsidRDefault="00D043B0" w:rsidP="00D043B0">
            <w:pPr>
              <w:pStyle w:val="Table8ptText-ASDEFCON"/>
              <w:jc w:val="center"/>
            </w:pPr>
            <w:r>
              <w:t>DID-MNT-AMOA</w:t>
            </w:r>
          </w:p>
        </w:tc>
        <w:tc>
          <w:tcPr>
            <w:tcW w:w="708" w:type="dxa"/>
          </w:tcPr>
          <w:p w14:paraId="40C8EE3B" w14:textId="77777777" w:rsidR="00D043B0" w:rsidRPr="00EC1CB3" w:rsidRDefault="00D043B0" w:rsidP="00D043B0">
            <w:pPr>
              <w:pStyle w:val="Table8ptText-ASDEFCON"/>
              <w:jc w:val="center"/>
            </w:pPr>
            <w:r w:rsidRPr="00EC1CB3">
              <w:t>20</w:t>
            </w:r>
          </w:p>
        </w:tc>
        <w:tc>
          <w:tcPr>
            <w:tcW w:w="851" w:type="dxa"/>
          </w:tcPr>
          <w:p w14:paraId="776822B3" w14:textId="77777777" w:rsidR="00D043B0" w:rsidRPr="00EC1CB3" w:rsidRDefault="00D043B0" w:rsidP="00D043B0">
            <w:pPr>
              <w:pStyle w:val="Table8ptText-ASDEFCON"/>
              <w:jc w:val="center"/>
            </w:pPr>
            <w:r w:rsidRPr="00EC1CB3">
              <w:t>Approval</w:t>
            </w:r>
          </w:p>
        </w:tc>
        <w:tc>
          <w:tcPr>
            <w:tcW w:w="1134" w:type="dxa"/>
          </w:tcPr>
          <w:p w14:paraId="710821FD" w14:textId="77777777" w:rsidR="00D043B0" w:rsidRPr="00EC1CB3" w:rsidRDefault="00D043B0" w:rsidP="00D043B0">
            <w:pPr>
              <w:pStyle w:val="Table8ptText-ASDEFCON"/>
              <w:jc w:val="center"/>
            </w:pPr>
            <w:r>
              <w:t>NA</w:t>
            </w:r>
          </w:p>
        </w:tc>
        <w:tc>
          <w:tcPr>
            <w:tcW w:w="2551" w:type="dxa"/>
          </w:tcPr>
          <w:p w14:paraId="600CD594" w14:textId="29EA12D0" w:rsidR="00D043B0" w:rsidRPr="00397FA2" w:rsidRDefault="00D043B0" w:rsidP="00D043B0">
            <w:pPr>
              <w:pStyle w:val="NoteToDrafters-ASDEFCON"/>
              <w:jc w:val="left"/>
              <w:rPr>
                <w:bCs/>
                <w:iCs/>
                <w:sz w:val="16"/>
                <w:szCs w:val="16"/>
              </w:rPr>
            </w:pPr>
            <w:r w:rsidRPr="00397FA2">
              <w:rPr>
                <w:bCs/>
                <w:iCs/>
                <w:sz w:val="16"/>
                <w:szCs w:val="16"/>
              </w:rPr>
              <w:t xml:space="preserve">Note to drafters:  </w:t>
            </w:r>
            <w:r w:rsidR="00FA09AF">
              <w:rPr>
                <w:bCs/>
                <w:iCs/>
                <w:sz w:val="16"/>
                <w:szCs w:val="16"/>
              </w:rPr>
              <w:t xml:space="preserve"> </w:t>
            </w:r>
            <w:r w:rsidRPr="00397FA2">
              <w:rPr>
                <w:bCs/>
                <w:iCs/>
                <w:sz w:val="16"/>
                <w:szCs w:val="16"/>
              </w:rPr>
              <w:t>Amend the delivery schedule as required.</w:t>
            </w:r>
          </w:p>
        </w:tc>
      </w:tr>
      <w:tr w:rsidR="00A60698" w:rsidRPr="00EC1CB3" w14:paraId="01D94A93" w14:textId="77777777" w:rsidTr="004275EA">
        <w:tc>
          <w:tcPr>
            <w:tcW w:w="736" w:type="dxa"/>
            <w:tcBorders>
              <w:top w:val="nil"/>
              <w:bottom w:val="nil"/>
            </w:tcBorders>
          </w:tcPr>
          <w:p w14:paraId="4674C716" w14:textId="2F731323" w:rsidR="00D043B0" w:rsidRPr="00EC1CB3" w:rsidRDefault="00D043B0" w:rsidP="00D043B0">
            <w:pPr>
              <w:pStyle w:val="Table8ptText-ASDEFCON"/>
              <w:jc w:val="left"/>
            </w:pPr>
            <w:r>
              <w:t>ENG-20</w:t>
            </w:r>
            <w:r w:rsidRPr="00EC1CB3">
              <w:t>0</w:t>
            </w:r>
          </w:p>
        </w:tc>
        <w:tc>
          <w:tcPr>
            <w:tcW w:w="1671" w:type="dxa"/>
            <w:tcBorders>
              <w:top w:val="nil"/>
              <w:bottom w:val="nil"/>
            </w:tcBorders>
          </w:tcPr>
          <w:p w14:paraId="54B0C93E" w14:textId="6498F003" w:rsidR="00D043B0" w:rsidRPr="00EC1CB3" w:rsidRDefault="00D043B0" w:rsidP="00ED512A">
            <w:pPr>
              <w:pStyle w:val="Table8ptText-ASDEFCON"/>
              <w:jc w:val="left"/>
            </w:pPr>
            <w:r w:rsidRPr="00EC1CB3">
              <w:t>System Specification (SS)</w:t>
            </w:r>
          </w:p>
        </w:tc>
        <w:tc>
          <w:tcPr>
            <w:tcW w:w="734" w:type="dxa"/>
            <w:tcBorders>
              <w:top w:val="nil"/>
              <w:bottom w:val="nil"/>
            </w:tcBorders>
          </w:tcPr>
          <w:p w14:paraId="1D2538F3" w14:textId="77777777" w:rsidR="00D043B0" w:rsidRDefault="00D043B0" w:rsidP="00D043B0">
            <w:pPr>
              <w:pStyle w:val="Table8ptText-ASDEFCON"/>
              <w:jc w:val="center"/>
            </w:pPr>
            <w:r>
              <w:t>4.2.2</w:t>
            </w:r>
          </w:p>
          <w:p w14:paraId="38068B8F" w14:textId="77777777" w:rsidR="00D043B0" w:rsidRPr="00EC1CB3" w:rsidRDefault="00D043B0" w:rsidP="00D043B0">
            <w:pPr>
              <w:pStyle w:val="Table8ptText-ASDEFCON"/>
              <w:jc w:val="center"/>
            </w:pPr>
            <w:r>
              <w:t>4.6.3</w:t>
            </w:r>
          </w:p>
        </w:tc>
        <w:tc>
          <w:tcPr>
            <w:tcW w:w="318" w:type="dxa"/>
            <w:tcBorders>
              <w:top w:val="nil"/>
              <w:bottom w:val="nil"/>
            </w:tcBorders>
          </w:tcPr>
          <w:p w14:paraId="6E24B926" w14:textId="77777777" w:rsidR="00D043B0" w:rsidRPr="00EC1CB3" w:rsidRDefault="00D043B0" w:rsidP="00D043B0">
            <w:pPr>
              <w:pStyle w:val="Table8ptText-ASDEFCON"/>
              <w:jc w:val="center"/>
            </w:pPr>
            <w:r w:rsidRPr="00EC1CB3">
              <w:t>a</w:t>
            </w:r>
          </w:p>
        </w:tc>
        <w:tc>
          <w:tcPr>
            <w:tcW w:w="931" w:type="dxa"/>
            <w:tcBorders>
              <w:top w:val="nil"/>
              <w:bottom w:val="nil"/>
            </w:tcBorders>
          </w:tcPr>
          <w:p w14:paraId="11DFDC98" w14:textId="77777777" w:rsidR="00D043B0" w:rsidRPr="00EC1CB3" w:rsidRDefault="00D043B0" w:rsidP="00D043B0">
            <w:pPr>
              <w:pStyle w:val="Table8ptText-ASDEFCON"/>
              <w:jc w:val="center"/>
            </w:pPr>
            <w:r w:rsidRPr="00EC1CB3">
              <w:t>Draft</w:t>
            </w:r>
          </w:p>
        </w:tc>
        <w:tc>
          <w:tcPr>
            <w:tcW w:w="1134" w:type="dxa"/>
            <w:tcBorders>
              <w:top w:val="nil"/>
              <w:bottom w:val="nil"/>
            </w:tcBorders>
          </w:tcPr>
          <w:p w14:paraId="541E7B60" w14:textId="77777777" w:rsidR="00D043B0" w:rsidRPr="00EC1CB3" w:rsidRDefault="00D043B0" w:rsidP="00D043B0">
            <w:pPr>
              <w:pStyle w:val="Table8ptText-ASDEFCON"/>
              <w:jc w:val="center"/>
            </w:pPr>
            <w:r w:rsidRPr="00EC1CB3">
              <w:t>SRR-20</w:t>
            </w:r>
          </w:p>
        </w:tc>
        <w:tc>
          <w:tcPr>
            <w:tcW w:w="709" w:type="dxa"/>
            <w:tcBorders>
              <w:top w:val="nil"/>
              <w:bottom w:val="nil"/>
            </w:tcBorders>
          </w:tcPr>
          <w:p w14:paraId="306FE8A5"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503CC274"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5FCC50A" w14:textId="77777777" w:rsidR="00D043B0" w:rsidRPr="00EC1CB3" w:rsidRDefault="00D043B0" w:rsidP="00D043B0">
            <w:pPr>
              <w:pStyle w:val="Table8ptText-ASDEFCON"/>
              <w:jc w:val="center"/>
            </w:pPr>
            <w:r w:rsidRPr="00EC1CB3">
              <w:t>DID-ENG-DEF-SS</w:t>
            </w:r>
          </w:p>
        </w:tc>
        <w:tc>
          <w:tcPr>
            <w:tcW w:w="708" w:type="dxa"/>
            <w:tcBorders>
              <w:top w:val="nil"/>
              <w:bottom w:val="nil"/>
            </w:tcBorders>
          </w:tcPr>
          <w:p w14:paraId="0D1FF5DD"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1E27E1F9"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7B14DA41"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6A05F6C8" w14:textId="77777777" w:rsidR="00D043B0" w:rsidRPr="00397FA2" w:rsidRDefault="00D043B0" w:rsidP="00D043B0">
            <w:pPr>
              <w:pStyle w:val="Table8ptText-ASDEFCON"/>
              <w:jc w:val="left"/>
            </w:pPr>
          </w:p>
        </w:tc>
      </w:tr>
      <w:tr w:rsidR="00A60698" w:rsidRPr="00EC1CB3" w14:paraId="5FE5656E" w14:textId="77777777" w:rsidTr="004275EA">
        <w:tc>
          <w:tcPr>
            <w:tcW w:w="736" w:type="dxa"/>
            <w:tcBorders>
              <w:top w:val="nil"/>
            </w:tcBorders>
          </w:tcPr>
          <w:p w14:paraId="080E9CCF" w14:textId="77777777" w:rsidR="00D043B0" w:rsidRPr="00EC1CB3" w:rsidRDefault="00D043B0" w:rsidP="00D043B0">
            <w:pPr>
              <w:pStyle w:val="Table8ptText-ASDEFCON"/>
              <w:jc w:val="left"/>
            </w:pPr>
          </w:p>
        </w:tc>
        <w:tc>
          <w:tcPr>
            <w:tcW w:w="1671" w:type="dxa"/>
            <w:tcBorders>
              <w:top w:val="nil"/>
            </w:tcBorders>
          </w:tcPr>
          <w:p w14:paraId="33A2558B" w14:textId="77777777" w:rsidR="00D043B0" w:rsidRPr="00EC1CB3" w:rsidRDefault="00D043B0" w:rsidP="00D043B0">
            <w:pPr>
              <w:pStyle w:val="Table8ptText-ASDEFCON"/>
              <w:jc w:val="left"/>
            </w:pPr>
          </w:p>
        </w:tc>
        <w:tc>
          <w:tcPr>
            <w:tcW w:w="734" w:type="dxa"/>
            <w:tcBorders>
              <w:top w:val="nil"/>
            </w:tcBorders>
          </w:tcPr>
          <w:p w14:paraId="75B883A2" w14:textId="77777777" w:rsidR="00D043B0" w:rsidRPr="00EC1CB3" w:rsidRDefault="00D043B0" w:rsidP="00D043B0">
            <w:pPr>
              <w:pStyle w:val="Table8ptText-ASDEFCON"/>
              <w:jc w:val="center"/>
            </w:pPr>
          </w:p>
        </w:tc>
        <w:tc>
          <w:tcPr>
            <w:tcW w:w="318" w:type="dxa"/>
            <w:tcBorders>
              <w:top w:val="nil"/>
            </w:tcBorders>
          </w:tcPr>
          <w:p w14:paraId="429EE01D" w14:textId="77777777" w:rsidR="00D043B0" w:rsidRPr="00EC1CB3" w:rsidRDefault="00D043B0" w:rsidP="00D043B0">
            <w:pPr>
              <w:pStyle w:val="Table8ptText-ASDEFCON"/>
              <w:jc w:val="center"/>
            </w:pPr>
            <w:r w:rsidRPr="00EC1CB3">
              <w:t>b</w:t>
            </w:r>
          </w:p>
        </w:tc>
        <w:tc>
          <w:tcPr>
            <w:tcW w:w="931" w:type="dxa"/>
            <w:tcBorders>
              <w:top w:val="nil"/>
            </w:tcBorders>
          </w:tcPr>
          <w:p w14:paraId="64089D50" w14:textId="77777777" w:rsidR="00D043B0" w:rsidRPr="00EC1CB3" w:rsidRDefault="00D043B0" w:rsidP="00D043B0">
            <w:pPr>
              <w:pStyle w:val="Table8ptText-ASDEFCON"/>
              <w:jc w:val="center"/>
            </w:pPr>
            <w:r w:rsidRPr="00EC1CB3">
              <w:t>Final</w:t>
            </w:r>
          </w:p>
        </w:tc>
        <w:tc>
          <w:tcPr>
            <w:tcW w:w="1134" w:type="dxa"/>
            <w:tcBorders>
              <w:top w:val="nil"/>
            </w:tcBorders>
          </w:tcPr>
          <w:p w14:paraId="3987EBAA" w14:textId="77777777" w:rsidR="00D043B0" w:rsidRPr="00EC1CB3" w:rsidRDefault="00D043B0" w:rsidP="00D043B0">
            <w:pPr>
              <w:pStyle w:val="Table8ptText-ASDEFCON"/>
              <w:jc w:val="center"/>
            </w:pPr>
            <w:r w:rsidRPr="00EC1CB3">
              <w:t>SDR-20</w:t>
            </w:r>
          </w:p>
        </w:tc>
        <w:tc>
          <w:tcPr>
            <w:tcW w:w="709" w:type="dxa"/>
            <w:tcBorders>
              <w:top w:val="nil"/>
            </w:tcBorders>
          </w:tcPr>
          <w:p w14:paraId="2E68BE49" w14:textId="5A3C81A6" w:rsidR="00D043B0" w:rsidRPr="00EC1CB3" w:rsidRDefault="00D043B0" w:rsidP="00D043B0">
            <w:pPr>
              <w:pStyle w:val="Table8ptText-ASDEFCON"/>
              <w:jc w:val="center"/>
            </w:pPr>
            <w:r w:rsidRPr="00EC1CB3">
              <w:t>DMS</w:t>
            </w:r>
          </w:p>
        </w:tc>
        <w:tc>
          <w:tcPr>
            <w:tcW w:w="850" w:type="dxa"/>
            <w:tcBorders>
              <w:top w:val="nil"/>
            </w:tcBorders>
          </w:tcPr>
          <w:p w14:paraId="0358D515" w14:textId="77777777" w:rsidR="00D043B0" w:rsidRPr="00EC1CB3" w:rsidRDefault="00D043B0" w:rsidP="00D043B0">
            <w:pPr>
              <w:pStyle w:val="Table8ptText-ASDEFCON"/>
              <w:jc w:val="center"/>
            </w:pPr>
            <w:r w:rsidRPr="00EC1CB3">
              <w:t>CR</w:t>
            </w:r>
          </w:p>
        </w:tc>
        <w:tc>
          <w:tcPr>
            <w:tcW w:w="1418" w:type="dxa"/>
            <w:tcBorders>
              <w:top w:val="nil"/>
            </w:tcBorders>
          </w:tcPr>
          <w:p w14:paraId="01F342F3" w14:textId="77777777" w:rsidR="00D043B0" w:rsidRPr="00EC1CB3" w:rsidRDefault="00D043B0" w:rsidP="00D043B0">
            <w:pPr>
              <w:pStyle w:val="Table8ptText-ASDEFCON"/>
              <w:jc w:val="center"/>
            </w:pPr>
          </w:p>
        </w:tc>
        <w:tc>
          <w:tcPr>
            <w:tcW w:w="708" w:type="dxa"/>
            <w:tcBorders>
              <w:top w:val="nil"/>
            </w:tcBorders>
          </w:tcPr>
          <w:p w14:paraId="6C5C2038" w14:textId="77777777" w:rsidR="00D043B0" w:rsidRPr="00EC1CB3" w:rsidRDefault="00D043B0" w:rsidP="00D043B0">
            <w:pPr>
              <w:pStyle w:val="Table8ptText-ASDEFCON"/>
              <w:jc w:val="center"/>
            </w:pPr>
            <w:r w:rsidRPr="00EC1CB3">
              <w:t>by MSR</w:t>
            </w:r>
          </w:p>
        </w:tc>
        <w:tc>
          <w:tcPr>
            <w:tcW w:w="851" w:type="dxa"/>
            <w:tcBorders>
              <w:top w:val="nil"/>
            </w:tcBorders>
          </w:tcPr>
          <w:p w14:paraId="254CEA2D" w14:textId="77777777" w:rsidR="00D043B0" w:rsidRPr="00EC1CB3" w:rsidRDefault="00D043B0" w:rsidP="00D043B0">
            <w:pPr>
              <w:pStyle w:val="Table8ptText-ASDEFCON"/>
              <w:jc w:val="center"/>
            </w:pPr>
            <w:r w:rsidRPr="00EC1CB3">
              <w:t xml:space="preserve">CCP </w:t>
            </w:r>
            <w:r>
              <w:t>a</w:t>
            </w:r>
            <w:r w:rsidRPr="00EC1CB3">
              <w:t>pproval</w:t>
            </w:r>
          </w:p>
        </w:tc>
        <w:tc>
          <w:tcPr>
            <w:tcW w:w="1134" w:type="dxa"/>
            <w:tcBorders>
              <w:top w:val="nil"/>
            </w:tcBorders>
          </w:tcPr>
          <w:p w14:paraId="12C0850F" w14:textId="77777777" w:rsidR="00D043B0" w:rsidRPr="00EC1CB3" w:rsidRDefault="00D043B0" w:rsidP="00D043B0">
            <w:pPr>
              <w:pStyle w:val="Table8ptText-ASDEFCON"/>
              <w:jc w:val="center"/>
            </w:pPr>
            <w:r w:rsidRPr="00EC1CB3">
              <w:t>R(E)</w:t>
            </w:r>
          </w:p>
        </w:tc>
        <w:tc>
          <w:tcPr>
            <w:tcW w:w="2551" w:type="dxa"/>
            <w:tcBorders>
              <w:top w:val="nil"/>
            </w:tcBorders>
          </w:tcPr>
          <w:p w14:paraId="7EBD5993" w14:textId="5A729A7E" w:rsidR="00D043B0" w:rsidRPr="00397FA2" w:rsidRDefault="00D043B0" w:rsidP="00D043B0">
            <w:pPr>
              <w:pStyle w:val="Table8ptText-ASDEFCON"/>
              <w:jc w:val="left"/>
            </w:pPr>
            <w:r w:rsidRPr="00397FA2">
              <w:t>Include as Part B of Annex A to the SOW.  Further Parts may be added (eg, classified specifications).</w:t>
            </w:r>
          </w:p>
          <w:p w14:paraId="41226765" w14:textId="77777777" w:rsidR="00D043B0" w:rsidRPr="00397FA2" w:rsidRDefault="00D043B0" w:rsidP="00D043B0">
            <w:pPr>
              <w:pStyle w:val="Table8ptText-ASDEFCON"/>
              <w:jc w:val="left"/>
            </w:pPr>
            <w:r w:rsidRPr="00397FA2">
              <w:lastRenderedPageBreak/>
              <w:t>Updates to this data item must be accompanied by a CCP.</w:t>
            </w:r>
          </w:p>
        </w:tc>
      </w:tr>
      <w:tr w:rsidR="00A60698" w:rsidRPr="00EC1CB3" w14:paraId="14B2C978" w14:textId="77777777" w:rsidTr="004275EA">
        <w:tc>
          <w:tcPr>
            <w:tcW w:w="736" w:type="dxa"/>
            <w:tcBorders>
              <w:bottom w:val="nil"/>
            </w:tcBorders>
          </w:tcPr>
          <w:p w14:paraId="1F67ECDC" w14:textId="6CB1EEC4" w:rsidR="00D043B0" w:rsidRPr="00EC1CB3" w:rsidRDefault="00D043B0" w:rsidP="00D043B0">
            <w:pPr>
              <w:pStyle w:val="Table8ptText-ASDEFCON"/>
              <w:jc w:val="left"/>
            </w:pPr>
            <w:r w:rsidRPr="00EC1CB3">
              <w:lastRenderedPageBreak/>
              <w:t>ENG-</w:t>
            </w:r>
            <w:r>
              <w:t>25</w:t>
            </w:r>
            <w:r w:rsidRPr="00EC1CB3">
              <w:t>0</w:t>
            </w:r>
          </w:p>
        </w:tc>
        <w:tc>
          <w:tcPr>
            <w:tcW w:w="1671" w:type="dxa"/>
            <w:tcBorders>
              <w:bottom w:val="nil"/>
            </w:tcBorders>
          </w:tcPr>
          <w:p w14:paraId="70F67628" w14:textId="77777777" w:rsidR="00D043B0" w:rsidRPr="00EC1CB3" w:rsidRDefault="00D043B0" w:rsidP="00D043B0">
            <w:pPr>
              <w:pStyle w:val="Table8ptText-ASDEFCON"/>
              <w:jc w:val="left"/>
            </w:pPr>
            <w:r w:rsidRPr="00EC1CB3">
              <w:t>Requirements Traceability Matrix (RTM)</w:t>
            </w:r>
          </w:p>
        </w:tc>
        <w:tc>
          <w:tcPr>
            <w:tcW w:w="734" w:type="dxa"/>
            <w:tcBorders>
              <w:bottom w:val="nil"/>
            </w:tcBorders>
          </w:tcPr>
          <w:p w14:paraId="3A1FCC40" w14:textId="77777777" w:rsidR="00D043B0" w:rsidRPr="00EC1CB3" w:rsidRDefault="00D043B0" w:rsidP="00D043B0">
            <w:pPr>
              <w:pStyle w:val="Table8ptText-ASDEFCON"/>
              <w:jc w:val="center"/>
            </w:pPr>
            <w:r>
              <w:t>4.5.2</w:t>
            </w:r>
          </w:p>
        </w:tc>
        <w:tc>
          <w:tcPr>
            <w:tcW w:w="318" w:type="dxa"/>
            <w:tcBorders>
              <w:bottom w:val="nil"/>
            </w:tcBorders>
          </w:tcPr>
          <w:p w14:paraId="70EB867E" w14:textId="77777777" w:rsidR="00D043B0" w:rsidRPr="00EC1CB3" w:rsidRDefault="00D043B0" w:rsidP="00D043B0">
            <w:pPr>
              <w:pStyle w:val="Table8ptText-ASDEFCON"/>
              <w:jc w:val="center"/>
            </w:pPr>
            <w:r w:rsidRPr="00EC1CB3">
              <w:t>a</w:t>
            </w:r>
          </w:p>
        </w:tc>
        <w:tc>
          <w:tcPr>
            <w:tcW w:w="931" w:type="dxa"/>
            <w:tcBorders>
              <w:bottom w:val="nil"/>
            </w:tcBorders>
          </w:tcPr>
          <w:p w14:paraId="16938869" w14:textId="61970293" w:rsidR="00D043B0" w:rsidRPr="00EC1CB3" w:rsidRDefault="00D043B0" w:rsidP="00D043B0">
            <w:pPr>
              <w:pStyle w:val="Table8ptText-ASDEFCON"/>
              <w:jc w:val="center"/>
            </w:pPr>
            <w:r>
              <w:t>Final</w:t>
            </w:r>
          </w:p>
        </w:tc>
        <w:tc>
          <w:tcPr>
            <w:tcW w:w="1134" w:type="dxa"/>
            <w:tcBorders>
              <w:bottom w:val="nil"/>
            </w:tcBorders>
          </w:tcPr>
          <w:p w14:paraId="34E4E8B4" w14:textId="77777777" w:rsidR="00D043B0" w:rsidRPr="00EC1CB3" w:rsidRDefault="00D043B0" w:rsidP="00D043B0">
            <w:pPr>
              <w:pStyle w:val="Table8ptText-ASDEFCON"/>
              <w:jc w:val="center"/>
            </w:pPr>
            <w:r w:rsidRPr="00EC1CB3">
              <w:t>SRR-20</w:t>
            </w:r>
          </w:p>
        </w:tc>
        <w:tc>
          <w:tcPr>
            <w:tcW w:w="709" w:type="dxa"/>
            <w:tcBorders>
              <w:bottom w:val="nil"/>
            </w:tcBorders>
          </w:tcPr>
          <w:p w14:paraId="4CC022F2" w14:textId="77777777" w:rsidR="00D043B0" w:rsidRPr="00EC1CB3" w:rsidRDefault="00D043B0" w:rsidP="00D043B0">
            <w:pPr>
              <w:pStyle w:val="Table8ptText-ASDEFCON"/>
              <w:jc w:val="center"/>
            </w:pPr>
            <w:r w:rsidRPr="00EC1CB3">
              <w:t>DMS</w:t>
            </w:r>
          </w:p>
        </w:tc>
        <w:tc>
          <w:tcPr>
            <w:tcW w:w="850" w:type="dxa"/>
            <w:tcBorders>
              <w:bottom w:val="nil"/>
            </w:tcBorders>
          </w:tcPr>
          <w:p w14:paraId="02098ACA" w14:textId="77777777" w:rsidR="00D043B0" w:rsidRPr="00EC1CB3" w:rsidRDefault="00D043B0" w:rsidP="00D043B0">
            <w:pPr>
              <w:pStyle w:val="Table8ptText-ASDEFCON"/>
              <w:jc w:val="center"/>
            </w:pPr>
            <w:r w:rsidRPr="00EC1CB3">
              <w:t>CR</w:t>
            </w:r>
          </w:p>
        </w:tc>
        <w:tc>
          <w:tcPr>
            <w:tcW w:w="1418" w:type="dxa"/>
            <w:tcBorders>
              <w:bottom w:val="nil"/>
            </w:tcBorders>
          </w:tcPr>
          <w:p w14:paraId="431E17F0" w14:textId="77777777" w:rsidR="00D043B0" w:rsidRPr="00EC1CB3" w:rsidRDefault="00D043B0" w:rsidP="00D043B0">
            <w:pPr>
              <w:pStyle w:val="Table8ptText-ASDEFCON"/>
              <w:jc w:val="center"/>
            </w:pPr>
            <w:r w:rsidRPr="00EC1CB3">
              <w:t>DID-ENG-TRACE-RTM</w:t>
            </w:r>
          </w:p>
        </w:tc>
        <w:tc>
          <w:tcPr>
            <w:tcW w:w="708" w:type="dxa"/>
            <w:tcBorders>
              <w:bottom w:val="nil"/>
            </w:tcBorders>
          </w:tcPr>
          <w:p w14:paraId="748920A3" w14:textId="77777777" w:rsidR="00D043B0" w:rsidRPr="00EC1CB3" w:rsidRDefault="00D043B0" w:rsidP="00D043B0">
            <w:pPr>
              <w:pStyle w:val="Table8ptText-ASDEFCON"/>
              <w:jc w:val="center"/>
            </w:pPr>
            <w:r w:rsidRPr="00EC1CB3">
              <w:t>by MSR</w:t>
            </w:r>
          </w:p>
        </w:tc>
        <w:tc>
          <w:tcPr>
            <w:tcW w:w="851" w:type="dxa"/>
            <w:tcBorders>
              <w:bottom w:val="nil"/>
            </w:tcBorders>
          </w:tcPr>
          <w:p w14:paraId="4BB604E0" w14:textId="77777777" w:rsidR="00D043B0" w:rsidRPr="00EC1CB3" w:rsidRDefault="00D043B0" w:rsidP="00D043B0">
            <w:pPr>
              <w:pStyle w:val="Table8ptText-ASDEFCON"/>
              <w:jc w:val="center"/>
            </w:pPr>
            <w:r w:rsidRPr="00EC1CB3">
              <w:t>Approval</w:t>
            </w:r>
          </w:p>
        </w:tc>
        <w:tc>
          <w:tcPr>
            <w:tcW w:w="1134" w:type="dxa"/>
            <w:tcBorders>
              <w:bottom w:val="nil"/>
            </w:tcBorders>
          </w:tcPr>
          <w:p w14:paraId="20E5E25D" w14:textId="77777777" w:rsidR="00D043B0" w:rsidRPr="00EC1CB3" w:rsidRDefault="00D043B0" w:rsidP="00D043B0">
            <w:pPr>
              <w:pStyle w:val="Table8ptText-ASDEFCON"/>
              <w:jc w:val="center"/>
            </w:pPr>
            <w:r w:rsidRPr="00EC1CB3">
              <w:t>NA</w:t>
            </w:r>
          </w:p>
        </w:tc>
        <w:tc>
          <w:tcPr>
            <w:tcW w:w="2551" w:type="dxa"/>
            <w:tcBorders>
              <w:bottom w:val="nil"/>
            </w:tcBorders>
          </w:tcPr>
          <w:p w14:paraId="2E29CD39" w14:textId="77777777" w:rsidR="00D043B0" w:rsidRPr="00397FA2" w:rsidRDefault="00D043B0" w:rsidP="00D043B0">
            <w:pPr>
              <w:pStyle w:val="Table8ptText-ASDEFCON"/>
              <w:jc w:val="left"/>
            </w:pPr>
            <w:r w:rsidRPr="00397FA2">
              <w:t>Includes all trace requirements between FPS/OCD, SS and SSSPEC, as defined by the SOW.</w:t>
            </w:r>
          </w:p>
        </w:tc>
      </w:tr>
      <w:tr w:rsidR="00A60698" w:rsidRPr="00EC1CB3" w14:paraId="46546878" w14:textId="77777777" w:rsidTr="004275EA">
        <w:tc>
          <w:tcPr>
            <w:tcW w:w="736" w:type="dxa"/>
            <w:tcBorders>
              <w:top w:val="nil"/>
              <w:bottom w:val="nil"/>
            </w:tcBorders>
          </w:tcPr>
          <w:p w14:paraId="29E7B831" w14:textId="77777777" w:rsidR="00D043B0" w:rsidRPr="00EC1CB3" w:rsidRDefault="00D043B0" w:rsidP="00D043B0">
            <w:pPr>
              <w:pStyle w:val="Table8ptText-ASDEFCON"/>
              <w:jc w:val="left"/>
            </w:pPr>
          </w:p>
        </w:tc>
        <w:tc>
          <w:tcPr>
            <w:tcW w:w="1671" w:type="dxa"/>
            <w:tcBorders>
              <w:top w:val="nil"/>
              <w:bottom w:val="nil"/>
            </w:tcBorders>
          </w:tcPr>
          <w:p w14:paraId="39920119" w14:textId="77777777" w:rsidR="00D043B0" w:rsidRPr="00EC1CB3" w:rsidRDefault="00D043B0" w:rsidP="00D043B0">
            <w:pPr>
              <w:pStyle w:val="Table8ptText-ASDEFCON"/>
              <w:jc w:val="left"/>
            </w:pPr>
          </w:p>
        </w:tc>
        <w:tc>
          <w:tcPr>
            <w:tcW w:w="734" w:type="dxa"/>
            <w:tcBorders>
              <w:top w:val="nil"/>
              <w:bottom w:val="nil"/>
            </w:tcBorders>
          </w:tcPr>
          <w:p w14:paraId="3140F8FF" w14:textId="77777777" w:rsidR="00D043B0" w:rsidRPr="00EC1CB3" w:rsidRDefault="00D043B0" w:rsidP="00D043B0">
            <w:pPr>
              <w:pStyle w:val="Table8ptText-ASDEFCON"/>
              <w:jc w:val="center"/>
            </w:pPr>
          </w:p>
        </w:tc>
        <w:tc>
          <w:tcPr>
            <w:tcW w:w="318" w:type="dxa"/>
            <w:tcBorders>
              <w:top w:val="nil"/>
              <w:bottom w:val="nil"/>
            </w:tcBorders>
          </w:tcPr>
          <w:p w14:paraId="249D0B1B"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37BFD4B0"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554F4186" w14:textId="77777777" w:rsidR="00D043B0" w:rsidRPr="00EC1CB3" w:rsidRDefault="00D043B0" w:rsidP="00D043B0">
            <w:pPr>
              <w:pStyle w:val="Table8ptText-ASDEFCON"/>
              <w:jc w:val="center"/>
            </w:pPr>
            <w:r w:rsidRPr="00EC1CB3">
              <w:t>SDR-20</w:t>
            </w:r>
          </w:p>
        </w:tc>
        <w:tc>
          <w:tcPr>
            <w:tcW w:w="709" w:type="dxa"/>
            <w:tcBorders>
              <w:top w:val="nil"/>
              <w:bottom w:val="nil"/>
            </w:tcBorders>
          </w:tcPr>
          <w:p w14:paraId="5C91867F"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55E1A7A7"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CE992A0" w14:textId="77777777" w:rsidR="00D043B0" w:rsidRPr="00EC1CB3" w:rsidRDefault="00D043B0" w:rsidP="00D043B0">
            <w:pPr>
              <w:pStyle w:val="Table8ptText-ASDEFCON"/>
              <w:jc w:val="center"/>
            </w:pPr>
          </w:p>
        </w:tc>
        <w:tc>
          <w:tcPr>
            <w:tcW w:w="708" w:type="dxa"/>
            <w:tcBorders>
              <w:top w:val="nil"/>
              <w:bottom w:val="nil"/>
            </w:tcBorders>
          </w:tcPr>
          <w:p w14:paraId="37AADF9D"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31515B8F"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19324868"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39106DE3" w14:textId="77777777" w:rsidR="00D043B0" w:rsidRPr="00397FA2" w:rsidRDefault="00D043B0" w:rsidP="00D043B0">
            <w:pPr>
              <w:pStyle w:val="Table8ptText-ASDEFCON"/>
              <w:jc w:val="left"/>
            </w:pPr>
            <w:r w:rsidRPr="00397FA2">
              <w:t>Includes all trace requirements to enable the Functional Baselines to be established.</w:t>
            </w:r>
          </w:p>
        </w:tc>
      </w:tr>
      <w:tr w:rsidR="00A60698" w:rsidRPr="00EC1CB3" w14:paraId="2A7D19CD" w14:textId="77777777" w:rsidTr="004275EA">
        <w:tc>
          <w:tcPr>
            <w:tcW w:w="736" w:type="dxa"/>
            <w:tcBorders>
              <w:top w:val="nil"/>
              <w:bottom w:val="nil"/>
            </w:tcBorders>
          </w:tcPr>
          <w:p w14:paraId="2F38969E" w14:textId="77777777" w:rsidR="00D043B0" w:rsidRPr="00EC1CB3" w:rsidRDefault="00D043B0" w:rsidP="00D043B0">
            <w:pPr>
              <w:pStyle w:val="Table8ptText-ASDEFCON"/>
              <w:jc w:val="left"/>
            </w:pPr>
          </w:p>
        </w:tc>
        <w:tc>
          <w:tcPr>
            <w:tcW w:w="1671" w:type="dxa"/>
            <w:tcBorders>
              <w:top w:val="nil"/>
              <w:bottom w:val="nil"/>
            </w:tcBorders>
          </w:tcPr>
          <w:p w14:paraId="28F6E8C4" w14:textId="77777777" w:rsidR="00D043B0" w:rsidRPr="00EC1CB3" w:rsidRDefault="00D043B0" w:rsidP="00D043B0">
            <w:pPr>
              <w:pStyle w:val="Table8ptText-ASDEFCON"/>
              <w:jc w:val="left"/>
            </w:pPr>
          </w:p>
        </w:tc>
        <w:tc>
          <w:tcPr>
            <w:tcW w:w="734" w:type="dxa"/>
            <w:tcBorders>
              <w:top w:val="nil"/>
              <w:bottom w:val="nil"/>
            </w:tcBorders>
          </w:tcPr>
          <w:p w14:paraId="234C77FA" w14:textId="77777777" w:rsidR="00D043B0" w:rsidRPr="00EC1CB3" w:rsidRDefault="00D043B0" w:rsidP="00D043B0">
            <w:pPr>
              <w:pStyle w:val="Table8ptText-ASDEFCON"/>
              <w:jc w:val="center"/>
            </w:pPr>
          </w:p>
        </w:tc>
        <w:tc>
          <w:tcPr>
            <w:tcW w:w="318" w:type="dxa"/>
            <w:tcBorders>
              <w:top w:val="nil"/>
              <w:bottom w:val="nil"/>
            </w:tcBorders>
          </w:tcPr>
          <w:p w14:paraId="47A38451"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6717F0BD"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1C7B7048" w14:textId="77777777" w:rsidR="00D043B0" w:rsidRPr="00EC1CB3" w:rsidRDefault="00D043B0" w:rsidP="00D043B0">
            <w:pPr>
              <w:pStyle w:val="Table8ptText-ASDEFCON"/>
              <w:jc w:val="center"/>
            </w:pPr>
            <w:r w:rsidRPr="00EC1CB3">
              <w:t>PDR-20</w:t>
            </w:r>
          </w:p>
        </w:tc>
        <w:tc>
          <w:tcPr>
            <w:tcW w:w="709" w:type="dxa"/>
            <w:tcBorders>
              <w:top w:val="nil"/>
              <w:bottom w:val="nil"/>
            </w:tcBorders>
          </w:tcPr>
          <w:p w14:paraId="468F4A0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0217E083"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690CBFA1" w14:textId="77777777" w:rsidR="00D043B0" w:rsidRPr="00EC1CB3" w:rsidRDefault="00D043B0" w:rsidP="00D043B0">
            <w:pPr>
              <w:pStyle w:val="Table8ptText-ASDEFCON"/>
              <w:jc w:val="center"/>
            </w:pPr>
          </w:p>
        </w:tc>
        <w:tc>
          <w:tcPr>
            <w:tcW w:w="708" w:type="dxa"/>
            <w:tcBorders>
              <w:top w:val="nil"/>
              <w:bottom w:val="nil"/>
            </w:tcBorders>
          </w:tcPr>
          <w:p w14:paraId="29206C9E"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5BF3ADCE"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2E5FB1D2"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2835940A" w14:textId="77777777" w:rsidR="00D043B0" w:rsidRPr="00397FA2" w:rsidRDefault="00D043B0" w:rsidP="00D043B0">
            <w:pPr>
              <w:pStyle w:val="Table8ptText-ASDEFCON"/>
              <w:jc w:val="left"/>
            </w:pPr>
          </w:p>
        </w:tc>
      </w:tr>
      <w:tr w:rsidR="00A60698" w:rsidRPr="00EC1CB3" w14:paraId="13B682D1" w14:textId="77777777" w:rsidTr="004275EA">
        <w:tc>
          <w:tcPr>
            <w:tcW w:w="736" w:type="dxa"/>
            <w:tcBorders>
              <w:top w:val="nil"/>
              <w:bottom w:val="nil"/>
            </w:tcBorders>
          </w:tcPr>
          <w:p w14:paraId="1C53A2F8" w14:textId="77777777" w:rsidR="00D043B0" w:rsidRPr="00EC1CB3" w:rsidRDefault="00D043B0" w:rsidP="00D043B0">
            <w:pPr>
              <w:pStyle w:val="Table8ptText-ASDEFCON"/>
              <w:jc w:val="left"/>
            </w:pPr>
          </w:p>
        </w:tc>
        <w:tc>
          <w:tcPr>
            <w:tcW w:w="1671" w:type="dxa"/>
            <w:tcBorders>
              <w:top w:val="nil"/>
              <w:bottom w:val="nil"/>
            </w:tcBorders>
          </w:tcPr>
          <w:p w14:paraId="4F9FC13C" w14:textId="77777777" w:rsidR="00D043B0" w:rsidRPr="00EC1CB3" w:rsidRDefault="00D043B0" w:rsidP="00D043B0">
            <w:pPr>
              <w:pStyle w:val="Table8ptText-ASDEFCON"/>
              <w:jc w:val="left"/>
            </w:pPr>
          </w:p>
        </w:tc>
        <w:tc>
          <w:tcPr>
            <w:tcW w:w="734" w:type="dxa"/>
            <w:tcBorders>
              <w:top w:val="nil"/>
              <w:bottom w:val="nil"/>
            </w:tcBorders>
          </w:tcPr>
          <w:p w14:paraId="3EC4FD07" w14:textId="77777777" w:rsidR="00D043B0" w:rsidRPr="00EC1CB3" w:rsidRDefault="00D043B0" w:rsidP="00D043B0">
            <w:pPr>
              <w:pStyle w:val="Table8ptText-ASDEFCON"/>
              <w:jc w:val="center"/>
            </w:pPr>
          </w:p>
        </w:tc>
        <w:tc>
          <w:tcPr>
            <w:tcW w:w="318" w:type="dxa"/>
            <w:tcBorders>
              <w:top w:val="nil"/>
              <w:bottom w:val="nil"/>
            </w:tcBorders>
          </w:tcPr>
          <w:p w14:paraId="262BD467" w14:textId="77777777" w:rsidR="00D043B0" w:rsidRPr="00EC1CB3" w:rsidRDefault="00D043B0" w:rsidP="00D043B0">
            <w:pPr>
              <w:pStyle w:val="Table8ptText-ASDEFCON"/>
              <w:jc w:val="center"/>
            </w:pPr>
            <w:r w:rsidRPr="00EC1CB3">
              <w:t>d</w:t>
            </w:r>
          </w:p>
        </w:tc>
        <w:tc>
          <w:tcPr>
            <w:tcW w:w="931" w:type="dxa"/>
            <w:tcBorders>
              <w:top w:val="nil"/>
              <w:bottom w:val="nil"/>
            </w:tcBorders>
          </w:tcPr>
          <w:p w14:paraId="7A804B9B"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26E1717F" w14:textId="77777777" w:rsidR="00D043B0" w:rsidRPr="00EC1CB3" w:rsidRDefault="00D043B0" w:rsidP="00D043B0">
            <w:pPr>
              <w:pStyle w:val="Table8ptText-ASDEFCON"/>
              <w:jc w:val="center"/>
            </w:pPr>
            <w:r w:rsidRPr="00EC1CB3">
              <w:t>DDR-20</w:t>
            </w:r>
          </w:p>
        </w:tc>
        <w:tc>
          <w:tcPr>
            <w:tcW w:w="709" w:type="dxa"/>
            <w:tcBorders>
              <w:top w:val="nil"/>
              <w:bottom w:val="nil"/>
            </w:tcBorders>
          </w:tcPr>
          <w:p w14:paraId="31CBD61A"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73E1696D"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29966D77" w14:textId="77777777" w:rsidR="00D043B0" w:rsidRPr="00EC1CB3" w:rsidRDefault="00D043B0" w:rsidP="00D043B0">
            <w:pPr>
              <w:pStyle w:val="Table8ptText-ASDEFCON"/>
              <w:jc w:val="center"/>
            </w:pPr>
          </w:p>
        </w:tc>
        <w:tc>
          <w:tcPr>
            <w:tcW w:w="708" w:type="dxa"/>
            <w:tcBorders>
              <w:top w:val="nil"/>
              <w:bottom w:val="nil"/>
            </w:tcBorders>
          </w:tcPr>
          <w:p w14:paraId="0AF2333E"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08A4902B"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2C3B6F67"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7F2D9B94" w14:textId="77777777" w:rsidR="00D043B0" w:rsidRPr="00397FA2" w:rsidRDefault="00D043B0" w:rsidP="00D043B0">
            <w:pPr>
              <w:pStyle w:val="Table8ptText-ASDEFCON"/>
              <w:jc w:val="left"/>
            </w:pPr>
          </w:p>
        </w:tc>
      </w:tr>
      <w:tr w:rsidR="00A60698" w:rsidRPr="00EC1CB3" w14:paraId="6F5E5699" w14:textId="77777777" w:rsidTr="004275EA">
        <w:tc>
          <w:tcPr>
            <w:tcW w:w="736" w:type="dxa"/>
            <w:tcBorders>
              <w:top w:val="nil"/>
              <w:bottom w:val="nil"/>
            </w:tcBorders>
          </w:tcPr>
          <w:p w14:paraId="5BC53DC0" w14:textId="77777777" w:rsidR="00D043B0" w:rsidRPr="00EC1CB3" w:rsidRDefault="00D043B0" w:rsidP="00D043B0">
            <w:pPr>
              <w:pStyle w:val="Table8ptText-ASDEFCON"/>
              <w:jc w:val="left"/>
            </w:pPr>
          </w:p>
        </w:tc>
        <w:tc>
          <w:tcPr>
            <w:tcW w:w="1671" w:type="dxa"/>
            <w:tcBorders>
              <w:top w:val="nil"/>
              <w:bottom w:val="nil"/>
            </w:tcBorders>
          </w:tcPr>
          <w:p w14:paraId="38DEE6F0" w14:textId="77777777" w:rsidR="00D043B0" w:rsidRPr="00EC1CB3" w:rsidRDefault="00D043B0" w:rsidP="00D043B0">
            <w:pPr>
              <w:pStyle w:val="Table8ptText-ASDEFCON"/>
              <w:jc w:val="left"/>
            </w:pPr>
          </w:p>
        </w:tc>
        <w:tc>
          <w:tcPr>
            <w:tcW w:w="734" w:type="dxa"/>
            <w:tcBorders>
              <w:top w:val="nil"/>
              <w:bottom w:val="nil"/>
            </w:tcBorders>
          </w:tcPr>
          <w:p w14:paraId="5A4E4626" w14:textId="77777777" w:rsidR="00D043B0" w:rsidRPr="00EC1CB3" w:rsidRDefault="00D043B0" w:rsidP="00D043B0">
            <w:pPr>
              <w:pStyle w:val="Table8ptText-ASDEFCON"/>
              <w:jc w:val="center"/>
            </w:pPr>
          </w:p>
        </w:tc>
        <w:tc>
          <w:tcPr>
            <w:tcW w:w="318" w:type="dxa"/>
            <w:tcBorders>
              <w:top w:val="nil"/>
              <w:bottom w:val="nil"/>
            </w:tcBorders>
          </w:tcPr>
          <w:p w14:paraId="07E60C28" w14:textId="77777777" w:rsidR="00D043B0" w:rsidRPr="00EC1CB3" w:rsidRDefault="00D043B0" w:rsidP="00D043B0">
            <w:pPr>
              <w:pStyle w:val="Table8ptText-ASDEFCON"/>
              <w:jc w:val="center"/>
            </w:pPr>
            <w:r w:rsidRPr="00EC1CB3">
              <w:t>e</w:t>
            </w:r>
          </w:p>
        </w:tc>
        <w:tc>
          <w:tcPr>
            <w:tcW w:w="931" w:type="dxa"/>
            <w:tcBorders>
              <w:top w:val="nil"/>
              <w:bottom w:val="nil"/>
            </w:tcBorders>
          </w:tcPr>
          <w:p w14:paraId="1F6D00AC"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33BF8B6B" w14:textId="77777777" w:rsidR="00D043B0" w:rsidRPr="00EC1CB3" w:rsidRDefault="00D043B0" w:rsidP="00D043B0">
            <w:pPr>
              <w:pStyle w:val="Table8ptText-ASDEFCON"/>
              <w:jc w:val="center"/>
            </w:pPr>
            <w:r w:rsidRPr="00EC1CB3">
              <w:t>SSDDR-20</w:t>
            </w:r>
          </w:p>
        </w:tc>
        <w:tc>
          <w:tcPr>
            <w:tcW w:w="709" w:type="dxa"/>
            <w:tcBorders>
              <w:top w:val="nil"/>
              <w:bottom w:val="nil"/>
            </w:tcBorders>
          </w:tcPr>
          <w:p w14:paraId="565465E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7ED64D8B"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7E69CCA5" w14:textId="77777777" w:rsidR="00D043B0" w:rsidRPr="00EC1CB3" w:rsidRDefault="00D043B0" w:rsidP="00D043B0">
            <w:pPr>
              <w:pStyle w:val="Table8ptText-ASDEFCON"/>
              <w:jc w:val="center"/>
            </w:pPr>
          </w:p>
        </w:tc>
        <w:tc>
          <w:tcPr>
            <w:tcW w:w="708" w:type="dxa"/>
            <w:tcBorders>
              <w:top w:val="nil"/>
              <w:bottom w:val="nil"/>
            </w:tcBorders>
          </w:tcPr>
          <w:p w14:paraId="3BDCDF96"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237A4AE5"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2597FF05" w14:textId="5AA43000" w:rsidR="00D043B0" w:rsidRPr="00EC1CB3" w:rsidRDefault="00D043B0" w:rsidP="00D043B0">
            <w:pPr>
              <w:pStyle w:val="Table8ptText-ASDEFCON"/>
              <w:jc w:val="center"/>
            </w:pPr>
            <w:r>
              <w:t>6</w:t>
            </w:r>
            <w:r w:rsidRPr="00EC1CB3">
              <w:t>M, R(E) and each SA and FA</w:t>
            </w:r>
          </w:p>
        </w:tc>
        <w:tc>
          <w:tcPr>
            <w:tcW w:w="2551" w:type="dxa"/>
            <w:tcBorders>
              <w:top w:val="nil"/>
              <w:bottom w:val="nil"/>
            </w:tcBorders>
          </w:tcPr>
          <w:p w14:paraId="531F35C3" w14:textId="77777777" w:rsidR="00D043B0" w:rsidRPr="00397FA2" w:rsidRDefault="00D043B0" w:rsidP="00D043B0">
            <w:pPr>
              <w:pStyle w:val="Table8ptText-ASDEFCON"/>
              <w:jc w:val="left"/>
            </w:pPr>
          </w:p>
        </w:tc>
      </w:tr>
      <w:tr w:rsidR="00A60698" w:rsidRPr="00EC1CB3" w14:paraId="147F3597" w14:textId="77777777" w:rsidTr="004275EA">
        <w:tc>
          <w:tcPr>
            <w:tcW w:w="736" w:type="dxa"/>
            <w:tcBorders>
              <w:bottom w:val="nil"/>
            </w:tcBorders>
          </w:tcPr>
          <w:p w14:paraId="2ADE225E" w14:textId="2476B5CD" w:rsidR="00D043B0" w:rsidRPr="00EC1CB3" w:rsidRDefault="00D043B0" w:rsidP="00D043B0">
            <w:pPr>
              <w:pStyle w:val="Table8ptText-ASDEFCON"/>
              <w:jc w:val="left"/>
            </w:pPr>
            <w:r>
              <w:t>ENG-280</w:t>
            </w:r>
          </w:p>
        </w:tc>
        <w:tc>
          <w:tcPr>
            <w:tcW w:w="1671" w:type="dxa"/>
            <w:tcBorders>
              <w:bottom w:val="nil"/>
            </w:tcBorders>
          </w:tcPr>
          <w:p w14:paraId="26D94B7D" w14:textId="225C5DDF" w:rsidR="00D043B0" w:rsidRPr="00EC1CB3" w:rsidRDefault="00D043B0" w:rsidP="00D043B0">
            <w:pPr>
              <w:pStyle w:val="Table8ptText-ASDEFCON"/>
              <w:jc w:val="left"/>
            </w:pPr>
            <w:r>
              <w:t>System Architecture Description</w:t>
            </w:r>
          </w:p>
        </w:tc>
        <w:tc>
          <w:tcPr>
            <w:tcW w:w="734" w:type="dxa"/>
            <w:tcBorders>
              <w:bottom w:val="nil"/>
            </w:tcBorders>
          </w:tcPr>
          <w:p w14:paraId="7931BDFE" w14:textId="2FD8DBE9" w:rsidR="00D043B0" w:rsidRDefault="00D043B0" w:rsidP="00D043B0">
            <w:pPr>
              <w:pStyle w:val="Table8ptText-ASDEFCON"/>
              <w:jc w:val="center"/>
            </w:pPr>
            <w:r>
              <w:t>4.5.5.2</w:t>
            </w:r>
          </w:p>
        </w:tc>
        <w:tc>
          <w:tcPr>
            <w:tcW w:w="318" w:type="dxa"/>
            <w:tcBorders>
              <w:bottom w:val="nil"/>
            </w:tcBorders>
          </w:tcPr>
          <w:p w14:paraId="0452B356" w14:textId="24F4AD91" w:rsidR="00D043B0" w:rsidRPr="00EC1CB3" w:rsidRDefault="00D043B0" w:rsidP="00D043B0">
            <w:pPr>
              <w:pStyle w:val="Table8ptText-ASDEFCON"/>
              <w:jc w:val="center"/>
            </w:pPr>
            <w:r>
              <w:t>a</w:t>
            </w:r>
          </w:p>
        </w:tc>
        <w:tc>
          <w:tcPr>
            <w:tcW w:w="931" w:type="dxa"/>
            <w:tcBorders>
              <w:bottom w:val="nil"/>
            </w:tcBorders>
          </w:tcPr>
          <w:p w14:paraId="73B699AB" w14:textId="3D279192" w:rsidR="00D043B0" w:rsidRPr="00EC1CB3" w:rsidRDefault="00D043B0" w:rsidP="00D043B0">
            <w:pPr>
              <w:pStyle w:val="Table8ptText-ASDEFCON"/>
              <w:jc w:val="center"/>
            </w:pPr>
            <w:r>
              <w:t>Draft 1</w:t>
            </w:r>
          </w:p>
        </w:tc>
        <w:tc>
          <w:tcPr>
            <w:tcW w:w="1134" w:type="dxa"/>
            <w:tcBorders>
              <w:bottom w:val="nil"/>
            </w:tcBorders>
          </w:tcPr>
          <w:p w14:paraId="3F323480" w14:textId="5E610400" w:rsidR="00D043B0" w:rsidRPr="00EC1CB3" w:rsidRDefault="00D043B0" w:rsidP="00D043B0">
            <w:pPr>
              <w:pStyle w:val="Table8ptText-ASDEFCON"/>
              <w:jc w:val="center"/>
            </w:pPr>
            <w:r>
              <w:t>SDR-30</w:t>
            </w:r>
          </w:p>
        </w:tc>
        <w:tc>
          <w:tcPr>
            <w:tcW w:w="709" w:type="dxa"/>
            <w:tcBorders>
              <w:bottom w:val="nil"/>
            </w:tcBorders>
          </w:tcPr>
          <w:p w14:paraId="0414E440" w14:textId="680FC7AB" w:rsidR="00D043B0" w:rsidRPr="00EC1CB3" w:rsidRDefault="00D043B0" w:rsidP="00D043B0">
            <w:pPr>
              <w:pStyle w:val="Table8ptText-ASDEFCON"/>
              <w:jc w:val="center"/>
            </w:pPr>
            <w:r>
              <w:t>DMS</w:t>
            </w:r>
          </w:p>
        </w:tc>
        <w:tc>
          <w:tcPr>
            <w:tcW w:w="850" w:type="dxa"/>
            <w:tcBorders>
              <w:bottom w:val="nil"/>
            </w:tcBorders>
          </w:tcPr>
          <w:p w14:paraId="3085253F" w14:textId="4B1EFBE8" w:rsidR="00D043B0" w:rsidRPr="00EC1CB3" w:rsidRDefault="00D043B0" w:rsidP="00D043B0">
            <w:pPr>
              <w:pStyle w:val="Table8ptText-ASDEFCON"/>
              <w:jc w:val="center"/>
            </w:pPr>
            <w:r>
              <w:t>CR</w:t>
            </w:r>
          </w:p>
        </w:tc>
        <w:tc>
          <w:tcPr>
            <w:tcW w:w="1418" w:type="dxa"/>
            <w:tcBorders>
              <w:bottom w:val="nil"/>
            </w:tcBorders>
          </w:tcPr>
          <w:p w14:paraId="7EF2ABFD" w14:textId="1DFB9DEF" w:rsidR="00D043B0" w:rsidRPr="00EC1CB3" w:rsidRDefault="00D043B0" w:rsidP="00D043B0">
            <w:pPr>
              <w:pStyle w:val="Table8ptText-ASDEFCON"/>
              <w:jc w:val="center"/>
            </w:pPr>
            <w:r>
              <w:t>DID-ENG-SOL-SAD</w:t>
            </w:r>
          </w:p>
        </w:tc>
        <w:tc>
          <w:tcPr>
            <w:tcW w:w="708" w:type="dxa"/>
            <w:tcBorders>
              <w:bottom w:val="nil"/>
            </w:tcBorders>
          </w:tcPr>
          <w:p w14:paraId="3EBCFB67" w14:textId="36ED425D" w:rsidR="00D043B0" w:rsidRPr="00EC1CB3" w:rsidRDefault="00D043B0" w:rsidP="00D043B0">
            <w:pPr>
              <w:pStyle w:val="Table8ptText-ASDEFCON"/>
              <w:jc w:val="center"/>
            </w:pPr>
            <w:r>
              <w:t>by MSR</w:t>
            </w:r>
          </w:p>
        </w:tc>
        <w:tc>
          <w:tcPr>
            <w:tcW w:w="851" w:type="dxa"/>
            <w:tcBorders>
              <w:bottom w:val="nil"/>
            </w:tcBorders>
          </w:tcPr>
          <w:p w14:paraId="730566DF" w14:textId="11212238" w:rsidR="00D043B0" w:rsidRPr="00EC1CB3" w:rsidRDefault="00D043B0" w:rsidP="00D043B0">
            <w:pPr>
              <w:pStyle w:val="Table8ptText-ASDEFCON"/>
              <w:jc w:val="center"/>
            </w:pPr>
            <w:r>
              <w:t>Review</w:t>
            </w:r>
          </w:p>
        </w:tc>
        <w:tc>
          <w:tcPr>
            <w:tcW w:w="1134" w:type="dxa"/>
            <w:tcBorders>
              <w:bottom w:val="nil"/>
            </w:tcBorders>
          </w:tcPr>
          <w:p w14:paraId="31486BA7" w14:textId="6AF01A14" w:rsidR="00D043B0" w:rsidRPr="00EC1CB3" w:rsidRDefault="00D043B0" w:rsidP="00D043B0">
            <w:pPr>
              <w:pStyle w:val="Table8ptText-ASDEFCON"/>
              <w:jc w:val="center"/>
            </w:pPr>
            <w:r>
              <w:t>NA</w:t>
            </w:r>
          </w:p>
        </w:tc>
        <w:tc>
          <w:tcPr>
            <w:tcW w:w="2551" w:type="dxa"/>
            <w:tcBorders>
              <w:bottom w:val="nil"/>
            </w:tcBorders>
          </w:tcPr>
          <w:p w14:paraId="4256BC36" w14:textId="22D37441" w:rsidR="00D043B0" w:rsidRPr="00397FA2" w:rsidRDefault="00D043B0" w:rsidP="00D043B0">
            <w:pPr>
              <w:pStyle w:val="Table8ptText-ASDEFCON"/>
              <w:jc w:val="left"/>
            </w:pPr>
            <w:r>
              <w:rPr>
                <w:snapToGrid w:val="0"/>
              </w:rPr>
              <w:t>To confirm that system-level requirements and design are harmonised.</w:t>
            </w:r>
          </w:p>
        </w:tc>
      </w:tr>
      <w:tr w:rsidR="00A60698" w:rsidRPr="00EC1CB3" w14:paraId="425750F4" w14:textId="77777777" w:rsidTr="004275EA">
        <w:tc>
          <w:tcPr>
            <w:tcW w:w="736" w:type="dxa"/>
            <w:tcBorders>
              <w:top w:val="nil"/>
              <w:bottom w:val="nil"/>
            </w:tcBorders>
          </w:tcPr>
          <w:p w14:paraId="6DFABCA4" w14:textId="77777777" w:rsidR="00D043B0" w:rsidRDefault="00D043B0" w:rsidP="00D043B0">
            <w:pPr>
              <w:pStyle w:val="Table8ptText-ASDEFCON"/>
              <w:jc w:val="left"/>
            </w:pPr>
          </w:p>
        </w:tc>
        <w:tc>
          <w:tcPr>
            <w:tcW w:w="1671" w:type="dxa"/>
            <w:tcBorders>
              <w:top w:val="nil"/>
              <w:bottom w:val="nil"/>
            </w:tcBorders>
          </w:tcPr>
          <w:p w14:paraId="4723DECE" w14:textId="77777777" w:rsidR="00D043B0" w:rsidRDefault="00D043B0" w:rsidP="00D043B0">
            <w:pPr>
              <w:pStyle w:val="Table8ptText-ASDEFCON"/>
              <w:jc w:val="left"/>
            </w:pPr>
          </w:p>
        </w:tc>
        <w:tc>
          <w:tcPr>
            <w:tcW w:w="734" w:type="dxa"/>
            <w:tcBorders>
              <w:top w:val="nil"/>
              <w:bottom w:val="nil"/>
            </w:tcBorders>
          </w:tcPr>
          <w:p w14:paraId="46276F29" w14:textId="77777777" w:rsidR="00D043B0" w:rsidRDefault="00D043B0" w:rsidP="00D043B0">
            <w:pPr>
              <w:pStyle w:val="Table8ptText-ASDEFCON"/>
              <w:jc w:val="center"/>
            </w:pPr>
          </w:p>
        </w:tc>
        <w:tc>
          <w:tcPr>
            <w:tcW w:w="318" w:type="dxa"/>
            <w:tcBorders>
              <w:top w:val="nil"/>
              <w:bottom w:val="nil"/>
            </w:tcBorders>
          </w:tcPr>
          <w:p w14:paraId="71E04811" w14:textId="5681FA78" w:rsidR="00D043B0" w:rsidRDefault="00D043B0" w:rsidP="00D043B0">
            <w:pPr>
              <w:pStyle w:val="Table8ptText-ASDEFCON"/>
              <w:jc w:val="center"/>
            </w:pPr>
            <w:r>
              <w:t>b</w:t>
            </w:r>
          </w:p>
        </w:tc>
        <w:tc>
          <w:tcPr>
            <w:tcW w:w="931" w:type="dxa"/>
            <w:tcBorders>
              <w:top w:val="nil"/>
              <w:bottom w:val="nil"/>
            </w:tcBorders>
          </w:tcPr>
          <w:p w14:paraId="44399BA7" w14:textId="5B815BD2" w:rsidR="00D043B0" w:rsidRDefault="00D043B0" w:rsidP="00D043B0">
            <w:pPr>
              <w:pStyle w:val="Table8ptText-ASDEFCON"/>
              <w:jc w:val="center"/>
            </w:pPr>
            <w:r>
              <w:t>Draft 2</w:t>
            </w:r>
          </w:p>
        </w:tc>
        <w:tc>
          <w:tcPr>
            <w:tcW w:w="1134" w:type="dxa"/>
            <w:tcBorders>
              <w:top w:val="nil"/>
              <w:bottom w:val="nil"/>
            </w:tcBorders>
          </w:tcPr>
          <w:p w14:paraId="711529A9" w14:textId="1AC3AC27" w:rsidR="00D043B0" w:rsidRPr="00EC1CB3" w:rsidRDefault="00D043B0" w:rsidP="00D043B0">
            <w:pPr>
              <w:pStyle w:val="Table8ptText-ASDEFCON"/>
              <w:jc w:val="center"/>
            </w:pPr>
            <w:r>
              <w:t>PDR-30</w:t>
            </w:r>
          </w:p>
        </w:tc>
        <w:tc>
          <w:tcPr>
            <w:tcW w:w="709" w:type="dxa"/>
            <w:tcBorders>
              <w:top w:val="nil"/>
              <w:bottom w:val="nil"/>
            </w:tcBorders>
          </w:tcPr>
          <w:p w14:paraId="53EC29FC" w14:textId="74EF1B0E" w:rsidR="00D043B0" w:rsidRDefault="00D043B0" w:rsidP="00D043B0">
            <w:pPr>
              <w:pStyle w:val="Table8ptText-ASDEFCON"/>
              <w:jc w:val="center"/>
            </w:pPr>
            <w:r>
              <w:t>DMS</w:t>
            </w:r>
          </w:p>
        </w:tc>
        <w:tc>
          <w:tcPr>
            <w:tcW w:w="850" w:type="dxa"/>
            <w:tcBorders>
              <w:top w:val="nil"/>
              <w:bottom w:val="nil"/>
            </w:tcBorders>
          </w:tcPr>
          <w:p w14:paraId="26139079" w14:textId="5FC949BC" w:rsidR="00D043B0" w:rsidRDefault="00D043B0" w:rsidP="00D043B0">
            <w:pPr>
              <w:pStyle w:val="Table8ptText-ASDEFCON"/>
              <w:jc w:val="center"/>
            </w:pPr>
            <w:r>
              <w:t>CR</w:t>
            </w:r>
          </w:p>
        </w:tc>
        <w:tc>
          <w:tcPr>
            <w:tcW w:w="1418" w:type="dxa"/>
            <w:tcBorders>
              <w:top w:val="nil"/>
              <w:bottom w:val="nil"/>
            </w:tcBorders>
          </w:tcPr>
          <w:p w14:paraId="579A4953" w14:textId="77777777" w:rsidR="00D043B0" w:rsidRDefault="00D043B0" w:rsidP="00D043B0">
            <w:pPr>
              <w:pStyle w:val="Table8ptText-ASDEFCON"/>
              <w:jc w:val="center"/>
            </w:pPr>
          </w:p>
        </w:tc>
        <w:tc>
          <w:tcPr>
            <w:tcW w:w="708" w:type="dxa"/>
            <w:tcBorders>
              <w:top w:val="nil"/>
              <w:bottom w:val="nil"/>
            </w:tcBorders>
          </w:tcPr>
          <w:p w14:paraId="54FBC70C" w14:textId="3EAA2036" w:rsidR="00D043B0" w:rsidRPr="00EC1CB3" w:rsidRDefault="00D043B0" w:rsidP="00D043B0">
            <w:pPr>
              <w:pStyle w:val="Table8ptText-ASDEFCON"/>
              <w:jc w:val="center"/>
            </w:pPr>
            <w:r>
              <w:t>by MSR</w:t>
            </w:r>
          </w:p>
        </w:tc>
        <w:tc>
          <w:tcPr>
            <w:tcW w:w="851" w:type="dxa"/>
            <w:tcBorders>
              <w:top w:val="nil"/>
              <w:bottom w:val="nil"/>
            </w:tcBorders>
          </w:tcPr>
          <w:p w14:paraId="5A1005A7" w14:textId="55ED8567" w:rsidR="00D043B0" w:rsidRPr="00EC1CB3" w:rsidRDefault="00D043B0" w:rsidP="00D043B0">
            <w:pPr>
              <w:pStyle w:val="Table8ptText-ASDEFCON"/>
              <w:jc w:val="center"/>
            </w:pPr>
            <w:r>
              <w:t>Approval</w:t>
            </w:r>
          </w:p>
        </w:tc>
        <w:tc>
          <w:tcPr>
            <w:tcW w:w="1134" w:type="dxa"/>
            <w:tcBorders>
              <w:top w:val="nil"/>
              <w:bottom w:val="nil"/>
            </w:tcBorders>
          </w:tcPr>
          <w:p w14:paraId="33B5BFE5" w14:textId="747304D3" w:rsidR="00D043B0" w:rsidRPr="00EC1CB3" w:rsidRDefault="00D043B0" w:rsidP="00D043B0">
            <w:pPr>
              <w:pStyle w:val="Table8ptText-ASDEFCON"/>
              <w:jc w:val="center"/>
            </w:pPr>
            <w:r>
              <w:t>NA</w:t>
            </w:r>
          </w:p>
        </w:tc>
        <w:tc>
          <w:tcPr>
            <w:tcW w:w="2551" w:type="dxa"/>
            <w:tcBorders>
              <w:top w:val="nil"/>
              <w:bottom w:val="nil"/>
            </w:tcBorders>
          </w:tcPr>
          <w:p w14:paraId="5E8F8111" w14:textId="47B057CB" w:rsidR="00D043B0" w:rsidRPr="00397FA2" w:rsidRDefault="00D043B0" w:rsidP="00D043B0">
            <w:pPr>
              <w:pStyle w:val="Table8ptText-ASDEFCON"/>
              <w:jc w:val="left"/>
            </w:pPr>
            <w:r w:rsidRPr="007D2066">
              <w:rPr>
                <w:snapToGrid w:val="0"/>
              </w:rPr>
              <w:t xml:space="preserve">To </w:t>
            </w:r>
            <w:r>
              <w:rPr>
                <w:snapToGrid w:val="0"/>
              </w:rPr>
              <w:t xml:space="preserve">consider </w:t>
            </w:r>
            <w:r w:rsidRPr="007D2066">
              <w:rPr>
                <w:snapToGrid w:val="0"/>
              </w:rPr>
              <w:t xml:space="preserve">the </w:t>
            </w:r>
            <w:r>
              <w:rPr>
                <w:snapToGrid w:val="0"/>
              </w:rPr>
              <w:t>preliminary</w:t>
            </w:r>
            <w:r w:rsidRPr="007D2066">
              <w:rPr>
                <w:snapToGrid w:val="0"/>
              </w:rPr>
              <w:t xml:space="preserve"> design level of </w:t>
            </w:r>
            <w:r>
              <w:rPr>
                <w:snapToGrid w:val="0"/>
              </w:rPr>
              <w:t xml:space="preserve">the </w:t>
            </w:r>
            <w:r w:rsidRPr="007D2066">
              <w:rPr>
                <w:snapToGrid w:val="0"/>
              </w:rPr>
              <w:t>system architecture</w:t>
            </w:r>
            <w:r>
              <w:rPr>
                <w:snapToGrid w:val="0"/>
              </w:rPr>
              <w:t xml:space="preserve"> and confirm that the design is likely to satisfy the Commonwealth’s needs and requirements.</w:t>
            </w:r>
          </w:p>
        </w:tc>
      </w:tr>
      <w:tr w:rsidR="00A60698" w:rsidRPr="00EC1CB3" w14:paraId="59ADC77B" w14:textId="77777777" w:rsidTr="004275EA">
        <w:tc>
          <w:tcPr>
            <w:tcW w:w="736" w:type="dxa"/>
            <w:tcBorders>
              <w:top w:val="nil"/>
              <w:bottom w:val="nil"/>
            </w:tcBorders>
          </w:tcPr>
          <w:p w14:paraId="42ED72AE" w14:textId="77777777" w:rsidR="00D043B0" w:rsidRDefault="00D043B0" w:rsidP="00D043B0">
            <w:pPr>
              <w:pStyle w:val="Table8ptText-ASDEFCON"/>
              <w:jc w:val="left"/>
            </w:pPr>
          </w:p>
        </w:tc>
        <w:tc>
          <w:tcPr>
            <w:tcW w:w="1671" w:type="dxa"/>
            <w:tcBorders>
              <w:top w:val="nil"/>
              <w:bottom w:val="nil"/>
            </w:tcBorders>
          </w:tcPr>
          <w:p w14:paraId="2A556776" w14:textId="77777777" w:rsidR="00D043B0" w:rsidRDefault="00D043B0" w:rsidP="00D043B0">
            <w:pPr>
              <w:pStyle w:val="Table8ptText-ASDEFCON"/>
              <w:jc w:val="left"/>
            </w:pPr>
          </w:p>
        </w:tc>
        <w:tc>
          <w:tcPr>
            <w:tcW w:w="734" w:type="dxa"/>
            <w:tcBorders>
              <w:top w:val="nil"/>
              <w:bottom w:val="nil"/>
            </w:tcBorders>
          </w:tcPr>
          <w:p w14:paraId="296EE313" w14:textId="77777777" w:rsidR="00D043B0" w:rsidRDefault="00D043B0" w:rsidP="00D043B0">
            <w:pPr>
              <w:pStyle w:val="Table8ptText-ASDEFCON"/>
              <w:jc w:val="center"/>
            </w:pPr>
          </w:p>
        </w:tc>
        <w:tc>
          <w:tcPr>
            <w:tcW w:w="318" w:type="dxa"/>
            <w:tcBorders>
              <w:top w:val="nil"/>
              <w:bottom w:val="nil"/>
            </w:tcBorders>
          </w:tcPr>
          <w:p w14:paraId="1E0A1523" w14:textId="049CE03D" w:rsidR="00D043B0" w:rsidRDefault="00D043B0" w:rsidP="00D043B0">
            <w:pPr>
              <w:pStyle w:val="Table8ptText-ASDEFCON"/>
              <w:jc w:val="center"/>
            </w:pPr>
            <w:r>
              <w:t>c</w:t>
            </w:r>
          </w:p>
        </w:tc>
        <w:tc>
          <w:tcPr>
            <w:tcW w:w="931" w:type="dxa"/>
            <w:tcBorders>
              <w:top w:val="nil"/>
              <w:bottom w:val="nil"/>
            </w:tcBorders>
          </w:tcPr>
          <w:p w14:paraId="03D9B344" w14:textId="58911ACE" w:rsidR="00D043B0" w:rsidRDefault="00D043B0" w:rsidP="00D043B0">
            <w:pPr>
              <w:pStyle w:val="Table8ptText-ASDEFCON"/>
              <w:jc w:val="center"/>
            </w:pPr>
            <w:r w:rsidRPr="004C20F0">
              <w:t xml:space="preserve">Draft </w:t>
            </w:r>
            <w:r>
              <w:t>3</w:t>
            </w:r>
          </w:p>
        </w:tc>
        <w:tc>
          <w:tcPr>
            <w:tcW w:w="1134" w:type="dxa"/>
            <w:tcBorders>
              <w:top w:val="nil"/>
              <w:bottom w:val="nil"/>
            </w:tcBorders>
          </w:tcPr>
          <w:p w14:paraId="51BED91F" w14:textId="50076851" w:rsidR="00D043B0" w:rsidRDefault="00D043B0" w:rsidP="00D043B0">
            <w:pPr>
              <w:pStyle w:val="Table8ptText-ASDEFCON"/>
              <w:jc w:val="center"/>
            </w:pPr>
            <w:r w:rsidRPr="004C20F0">
              <w:t>DDR-20</w:t>
            </w:r>
          </w:p>
        </w:tc>
        <w:tc>
          <w:tcPr>
            <w:tcW w:w="709" w:type="dxa"/>
            <w:tcBorders>
              <w:top w:val="nil"/>
              <w:bottom w:val="nil"/>
            </w:tcBorders>
          </w:tcPr>
          <w:p w14:paraId="219C548D" w14:textId="4739CE7B" w:rsidR="00D043B0" w:rsidRDefault="00D043B0" w:rsidP="00D043B0">
            <w:pPr>
              <w:pStyle w:val="Table8ptText-ASDEFCON"/>
              <w:jc w:val="center"/>
            </w:pPr>
            <w:r>
              <w:t>DMS</w:t>
            </w:r>
          </w:p>
        </w:tc>
        <w:tc>
          <w:tcPr>
            <w:tcW w:w="850" w:type="dxa"/>
            <w:tcBorders>
              <w:top w:val="nil"/>
              <w:bottom w:val="nil"/>
            </w:tcBorders>
          </w:tcPr>
          <w:p w14:paraId="05647A58" w14:textId="0FB32379" w:rsidR="00D043B0" w:rsidRDefault="00D043B0" w:rsidP="00D043B0">
            <w:pPr>
              <w:pStyle w:val="Table8ptText-ASDEFCON"/>
              <w:jc w:val="center"/>
            </w:pPr>
            <w:r>
              <w:t>CR</w:t>
            </w:r>
          </w:p>
        </w:tc>
        <w:tc>
          <w:tcPr>
            <w:tcW w:w="1418" w:type="dxa"/>
            <w:tcBorders>
              <w:top w:val="nil"/>
              <w:bottom w:val="nil"/>
            </w:tcBorders>
          </w:tcPr>
          <w:p w14:paraId="7AB642A1" w14:textId="77777777" w:rsidR="00D043B0" w:rsidRDefault="00D043B0" w:rsidP="00D043B0">
            <w:pPr>
              <w:pStyle w:val="Table8ptText-ASDEFCON"/>
              <w:jc w:val="center"/>
            </w:pPr>
          </w:p>
        </w:tc>
        <w:tc>
          <w:tcPr>
            <w:tcW w:w="708" w:type="dxa"/>
            <w:tcBorders>
              <w:top w:val="nil"/>
              <w:bottom w:val="nil"/>
            </w:tcBorders>
          </w:tcPr>
          <w:p w14:paraId="3D271153" w14:textId="666483D0" w:rsidR="00D043B0" w:rsidRDefault="00D043B0" w:rsidP="00D043B0">
            <w:pPr>
              <w:pStyle w:val="Table8ptText-ASDEFCON"/>
              <w:jc w:val="center"/>
            </w:pPr>
            <w:r w:rsidRPr="00EC1CB3">
              <w:t>by MSR</w:t>
            </w:r>
          </w:p>
        </w:tc>
        <w:tc>
          <w:tcPr>
            <w:tcW w:w="851" w:type="dxa"/>
            <w:tcBorders>
              <w:top w:val="nil"/>
              <w:bottom w:val="nil"/>
            </w:tcBorders>
          </w:tcPr>
          <w:p w14:paraId="1ED07A4A" w14:textId="3921BEDF" w:rsidR="00D043B0" w:rsidRDefault="00D043B0" w:rsidP="00D043B0">
            <w:pPr>
              <w:pStyle w:val="Table8ptText-ASDEFCON"/>
              <w:jc w:val="center"/>
            </w:pPr>
            <w:r>
              <w:t>Approval</w:t>
            </w:r>
          </w:p>
        </w:tc>
        <w:tc>
          <w:tcPr>
            <w:tcW w:w="1134" w:type="dxa"/>
            <w:tcBorders>
              <w:top w:val="nil"/>
              <w:bottom w:val="nil"/>
            </w:tcBorders>
          </w:tcPr>
          <w:p w14:paraId="3EF03A41" w14:textId="5EA43199" w:rsidR="00D043B0" w:rsidRDefault="00D043B0" w:rsidP="00D043B0">
            <w:pPr>
              <w:pStyle w:val="Table8ptText-ASDEFCON"/>
              <w:jc w:val="center"/>
            </w:pPr>
            <w:r>
              <w:t>NA</w:t>
            </w:r>
          </w:p>
        </w:tc>
        <w:tc>
          <w:tcPr>
            <w:tcW w:w="2551" w:type="dxa"/>
            <w:tcBorders>
              <w:top w:val="nil"/>
              <w:bottom w:val="nil"/>
            </w:tcBorders>
          </w:tcPr>
          <w:p w14:paraId="20F7B37F" w14:textId="0087FF33" w:rsidR="00D043B0" w:rsidRPr="00397FA2" w:rsidRDefault="00D043B0" w:rsidP="00D043B0">
            <w:pPr>
              <w:pStyle w:val="Table8ptText-ASDEFCON"/>
              <w:jc w:val="left"/>
            </w:pPr>
            <w:r w:rsidRPr="007D2066">
              <w:rPr>
                <w:snapToGrid w:val="0"/>
              </w:rPr>
              <w:t xml:space="preserve">To </w:t>
            </w:r>
            <w:r>
              <w:rPr>
                <w:snapToGrid w:val="0"/>
              </w:rPr>
              <w:t xml:space="preserve">consider </w:t>
            </w:r>
            <w:r w:rsidRPr="007D2066">
              <w:rPr>
                <w:snapToGrid w:val="0"/>
              </w:rPr>
              <w:t xml:space="preserve">the </w:t>
            </w:r>
            <w:r>
              <w:rPr>
                <w:snapToGrid w:val="0"/>
              </w:rPr>
              <w:t>detailed</w:t>
            </w:r>
            <w:r w:rsidRPr="007D2066">
              <w:rPr>
                <w:snapToGrid w:val="0"/>
              </w:rPr>
              <w:t xml:space="preserve"> design level of </w:t>
            </w:r>
            <w:r>
              <w:rPr>
                <w:snapToGrid w:val="0"/>
              </w:rPr>
              <w:t xml:space="preserve">the </w:t>
            </w:r>
            <w:r w:rsidRPr="007D2066">
              <w:rPr>
                <w:snapToGrid w:val="0"/>
              </w:rPr>
              <w:t>system architecture</w:t>
            </w:r>
            <w:r>
              <w:rPr>
                <w:snapToGrid w:val="0"/>
              </w:rPr>
              <w:t xml:space="preserve"> and confirm that the design is likely to satisfy the Commonwealth’s needs and requirements.</w:t>
            </w:r>
          </w:p>
        </w:tc>
      </w:tr>
      <w:tr w:rsidR="00A60698" w:rsidRPr="00EC1CB3" w14:paraId="1841D3CD" w14:textId="77777777" w:rsidTr="004275EA">
        <w:tc>
          <w:tcPr>
            <w:tcW w:w="736" w:type="dxa"/>
            <w:tcBorders>
              <w:top w:val="nil"/>
              <w:bottom w:val="single" w:sz="4" w:space="0" w:color="auto"/>
            </w:tcBorders>
          </w:tcPr>
          <w:p w14:paraId="4199DA6B" w14:textId="77777777" w:rsidR="00D043B0" w:rsidRDefault="00D043B0" w:rsidP="00D043B0">
            <w:pPr>
              <w:pStyle w:val="Table8ptText-ASDEFCON"/>
              <w:jc w:val="left"/>
            </w:pPr>
          </w:p>
        </w:tc>
        <w:tc>
          <w:tcPr>
            <w:tcW w:w="1671" w:type="dxa"/>
            <w:tcBorders>
              <w:top w:val="nil"/>
              <w:bottom w:val="single" w:sz="4" w:space="0" w:color="auto"/>
            </w:tcBorders>
          </w:tcPr>
          <w:p w14:paraId="465D0AAB" w14:textId="77777777" w:rsidR="00D043B0" w:rsidRDefault="00D043B0" w:rsidP="00D043B0">
            <w:pPr>
              <w:pStyle w:val="Table8ptText-ASDEFCON"/>
              <w:jc w:val="left"/>
            </w:pPr>
          </w:p>
        </w:tc>
        <w:tc>
          <w:tcPr>
            <w:tcW w:w="734" w:type="dxa"/>
            <w:tcBorders>
              <w:top w:val="nil"/>
              <w:bottom w:val="single" w:sz="4" w:space="0" w:color="auto"/>
            </w:tcBorders>
          </w:tcPr>
          <w:p w14:paraId="7A6F2D1E" w14:textId="77777777" w:rsidR="00D043B0" w:rsidRDefault="00D043B0" w:rsidP="00D043B0">
            <w:pPr>
              <w:pStyle w:val="Table8ptText-ASDEFCON"/>
              <w:jc w:val="center"/>
            </w:pPr>
          </w:p>
        </w:tc>
        <w:tc>
          <w:tcPr>
            <w:tcW w:w="318" w:type="dxa"/>
            <w:tcBorders>
              <w:top w:val="nil"/>
              <w:bottom w:val="single" w:sz="4" w:space="0" w:color="auto"/>
            </w:tcBorders>
          </w:tcPr>
          <w:p w14:paraId="1622C06D" w14:textId="18E2E02B" w:rsidR="00D043B0" w:rsidRDefault="00D043B0" w:rsidP="00D043B0">
            <w:pPr>
              <w:pStyle w:val="Table8ptText-ASDEFCON"/>
              <w:jc w:val="center"/>
            </w:pPr>
            <w:r>
              <w:t>d</w:t>
            </w:r>
          </w:p>
        </w:tc>
        <w:tc>
          <w:tcPr>
            <w:tcW w:w="931" w:type="dxa"/>
            <w:tcBorders>
              <w:top w:val="nil"/>
              <w:bottom w:val="single" w:sz="4" w:space="0" w:color="auto"/>
            </w:tcBorders>
          </w:tcPr>
          <w:p w14:paraId="4E3CD80F" w14:textId="5C0FAA73" w:rsidR="00D043B0" w:rsidRDefault="00D043B0" w:rsidP="00D043B0">
            <w:pPr>
              <w:pStyle w:val="Table8ptText-ASDEFCON"/>
              <w:jc w:val="center"/>
            </w:pPr>
            <w:r w:rsidRPr="004C20F0">
              <w:t>Final</w:t>
            </w:r>
          </w:p>
        </w:tc>
        <w:tc>
          <w:tcPr>
            <w:tcW w:w="1134" w:type="dxa"/>
            <w:tcBorders>
              <w:top w:val="nil"/>
              <w:bottom w:val="single" w:sz="4" w:space="0" w:color="auto"/>
            </w:tcBorders>
          </w:tcPr>
          <w:p w14:paraId="0F3995B6" w14:textId="600ADEE2" w:rsidR="00D043B0" w:rsidRDefault="00D043B0" w:rsidP="00D043B0">
            <w:pPr>
              <w:pStyle w:val="Table8ptText-ASDEFCON"/>
              <w:jc w:val="center"/>
            </w:pPr>
            <w:r w:rsidRPr="004C20F0">
              <w:t>SSDDR-20</w:t>
            </w:r>
          </w:p>
        </w:tc>
        <w:tc>
          <w:tcPr>
            <w:tcW w:w="709" w:type="dxa"/>
            <w:tcBorders>
              <w:top w:val="nil"/>
              <w:bottom w:val="single" w:sz="4" w:space="0" w:color="auto"/>
            </w:tcBorders>
          </w:tcPr>
          <w:p w14:paraId="2F312DED" w14:textId="1C156D87" w:rsidR="00D043B0" w:rsidRDefault="00D043B0" w:rsidP="00D043B0">
            <w:pPr>
              <w:pStyle w:val="Table8ptText-ASDEFCON"/>
              <w:jc w:val="center"/>
            </w:pPr>
            <w:r>
              <w:t>DMS</w:t>
            </w:r>
          </w:p>
        </w:tc>
        <w:tc>
          <w:tcPr>
            <w:tcW w:w="850" w:type="dxa"/>
            <w:tcBorders>
              <w:top w:val="nil"/>
              <w:bottom w:val="single" w:sz="4" w:space="0" w:color="auto"/>
            </w:tcBorders>
          </w:tcPr>
          <w:p w14:paraId="0CBBA987" w14:textId="7D179D52" w:rsidR="00D043B0" w:rsidRDefault="00D043B0" w:rsidP="00D043B0">
            <w:pPr>
              <w:pStyle w:val="Table8ptText-ASDEFCON"/>
              <w:jc w:val="center"/>
            </w:pPr>
            <w:r>
              <w:t>CR</w:t>
            </w:r>
          </w:p>
        </w:tc>
        <w:tc>
          <w:tcPr>
            <w:tcW w:w="1418" w:type="dxa"/>
            <w:tcBorders>
              <w:top w:val="nil"/>
              <w:bottom w:val="single" w:sz="4" w:space="0" w:color="auto"/>
            </w:tcBorders>
          </w:tcPr>
          <w:p w14:paraId="16635E03" w14:textId="77777777" w:rsidR="00D043B0" w:rsidRDefault="00D043B0" w:rsidP="00D043B0">
            <w:pPr>
              <w:pStyle w:val="Table8ptText-ASDEFCON"/>
              <w:jc w:val="center"/>
            </w:pPr>
          </w:p>
        </w:tc>
        <w:tc>
          <w:tcPr>
            <w:tcW w:w="708" w:type="dxa"/>
            <w:tcBorders>
              <w:top w:val="nil"/>
              <w:bottom w:val="single" w:sz="4" w:space="0" w:color="auto"/>
            </w:tcBorders>
          </w:tcPr>
          <w:p w14:paraId="7D1A54E1" w14:textId="0DFB455C" w:rsidR="00D043B0" w:rsidRDefault="00D043B0" w:rsidP="00D043B0">
            <w:pPr>
              <w:pStyle w:val="Table8ptText-ASDEFCON"/>
              <w:jc w:val="center"/>
            </w:pPr>
            <w:r w:rsidRPr="00EC1CB3">
              <w:t>by MSR</w:t>
            </w:r>
          </w:p>
        </w:tc>
        <w:tc>
          <w:tcPr>
            <w:tcW w:w="851" w:type="dxa"/>
            <w:tcBorders>
              <w:top w:val="nil"/>
              <w:bottom w:val="single" w:sz="4" w:space="0" w:color="auto"/>
            </w:tcBorders>
          </w:tcPr>
          <w:p w14:paraId="763739FD" w14:textId="7BA0838E" w:rsidR="00D043B0" w:rsidRDefault="00D043B0" w:rsidP="00D043B0">
            <w:pPr>
              <w:pStyle w:val="Table8ptText-ASDEFCON"/>
              <w:jc w:val="center"/>
            </w:pPr>
            <w:r>
              <w:t>Approval</w:t>
            </w:r>
          </w:p>
        </w:tc>
        <w:tc>
          <w:tcPr>
            <w:tcW w:w="1134" w:type="dxa"/>
            <w:tcBorders>
              <w:top w:val="nil"/>
              <w:bottom w:val="single" w:sz="4" w:space="0" w:color="auto"/>
            </w:tcBorders>
          </w:tcPr>
          <w:p w14:paraId="3FB8A1A9" w14:textId="72F60111" w:rsidR="00D043B0" w:rsidRDefault="00D043B0" w:rsidP="00D043B0">
            <w:pPr>
              <w:pStyle w:val="Table8ptText-ASDEFCON"/>
              <w:jc w:val="center"/>
            </w:pPr>
            <w:r>
              <w:t>R(E), each SA and FA</w:t>
            </w:r>
          </w:p>
        </w:tc>
        <w:tc>
          <w:tcPr>
            <w:tcW w:w="2551" w:type="dxa"/>
            <w:tcBorders>
              <w:top w:val="nil"/>
              <w:bottom w:val="single" w:sz="4" w:space="0" w:color="auto"/>
            </w:tcBorders>
          </w:tcPr>
          <w:p w14:paraId="291EA8E3" w14:textId="77777777" w:rsidR="00D043B0" w:rsidRPr="00397FA2" w:rsidRDefault="00D043B0" w:rsidP="00D043B0">
            <w:pPr>
              <w:pStyle w:val="Table8ptText-ASDEFCON"/>
              <w:jc w:val="left"/>
            </w:pPr>
          </w:p>
        </w:tc>
      </w:tr>
      <w:tr w:rsidR="00A60698" w:rsidRPr="00EC1CB3" w14:paraId="3EC94B55" w14:textId="77777777" w:rsidTr="004275EA">
        <w:tc>
          <w:tcPr>
            <w:tcW w:w="736" w:type="dxa"/>
            <w:tcBorders>
              <w:top w:val="single" w:sz="4" w:space="0" w:color="auto"/>
              <w:bottom w:val="nil"/>
            </w:tcBorders>
          </w:tcPr>
          <w:p w14:paraId="13D34950" w14:textId="0121D93B" w:rsidR="00D043B0" w:rsidRPr="00EC1CB3" w:rsidRDefault="00D043B0" w:rsidP="00D043B0">
            <w:pPr>
              <w:pStyle w:val="Table8ptText-ASDEFCON"/>
              <w:jc w:val="left"/>
            </w:pPr>
            <w:r w:rsidRPr="00EC1CB3">
              <w:t>ENG-</w:t>
            </w:r>
            <w:r>
              <w:t>300</w:t>
            </w:r>
          </w:p>
        </w:tc>
        <w:tc>
          <w:tcPr>
            <w:tcW w:w="1671" w:type="dxa"/>
            <w:tcBorders>
              <w:top w:val="single" w:sz="4" w:space="0" w:color="auto"/>
              <w:bottom w:val="nil"/>
            </w:tcBorders>
          </w:tcPr>
          <w:p w14:paraId="2BB0498C" w14:textId="77777777" w:rsidR="00D043B0" w:rsidRPr="00EC1CB3" w:rsidRDefault="00D043B0" w:rsidP="00D043B0">
            <w:pPr>
              <w:pStyle w:val="Table8ptText-ASDEFCON"/>
              <w:jc w:val="left"/>
            </w:pPr>
            <w:r w:rsidRPr="00EC1CB3">
              <w:t>Site Installation Plan</w:t>
            </w:r>
          </w:p>
        </w:tc>
        <w:tc>
          <w:tcPr>
            <w:tcW w:w="734" w:type="dxa"/>
            <w:tcBorders>
              <w:top w:val="single" w:sz="4" w:space="0" w:color="auto"/>
              <w:bottom w:val="nil"/>
            </w:tcBorders>
          </w:tcPr>
          <w:p w14:paraId="25023E47" w14:textId="5E469FFC" w:rsidR="00D043B0" w:rsidRPr="00EC1CB3" w:rsidRDefault="00D043B0" w:rsidP="003E4069">
            <w:pPr>
              <w:pStyle w:val="Table8ptText-ASDEFCON"/>
              <w:jc w:val="center"/>
            </w:pPr>
            <w:r>
              <w:t>4.4.</w:t>
            </w:r>
            <w:r w:rsidR="003D582D">
              <w:t>5.2</w:t>
            </w:r>
          </w:p>
        </w:tc>
        <w:tc>
          <w:tcPr>
            <w:tcW w:w="318" w:type="dxa"/>
            <w:tcBorders>
              <w:top w:val="single" w:sz="4" w:space="0" w:color="auto"/>
              <w:bottom w:val="nil"/>
            </w:tcBorders>
          </w:tcPr>
          <w:p w14:paraId="621BE908" w14:textId="77777777" w:rsidR="00D043B0" w:rsidRPr="00EC1CB3" w:rsidRDefault="00D043B0" w:rsidP="00D043B0">
            <w:pPr>
              <w:pStyle w:val="Table8ptText-ASDEFCON"/>
              <w:jc w:val="center"/>
            </w:pPr>
            <w:r w:rsidRPr="00EC1CB3">
              <w:t>a</w:t>
            </w:r>
          </w:p>
        </w:tc>
        <w:tc>
          <w:tcPr>
            <w:tcW w:w="931" w:type="dxa"/>
            <w:tcBorders>
              <w:top w:val="single" w:sz="4" w:space="0" w:color="auto"/>
              <w:bottom w:val="nil"/>
            </w:tcBorders>
          </w:tcPr>
          <w:p w14:paraId="63C7BD6F" w14:textId="77777777" w:rsidR="00D043B0" w:rsidRPr="00EC1CB3" w:rsidRDefault="00D043B0" w:rsidP="00D043B0">
            <w:pPr>
              <w:pStyle w:val="Table8ptText-ASDEFCON"/>
              <w:jc w:val="center"/>
            </w:pPr>
            <w:r w:rsidRPr="00EC1CB3">
              <w:t>Draft 1</w:t>
            </w:r>
          </w:p>
        </w:tc>
        <w:tc>
          <w:tcPr>
            <w:tcW w:w="1134" w:type="dxa"/>
            <w:tcBorders>
              <w:top w:val="single" w:sz="4" w:space="0" w:color="auto"/>
              <w:bottom w:val="nil"/>
            </w:tcBorders>
          </w:tcPr>
          <w:p w14:paraId="00BB29E3" w14:textId="77777777" w:rsidR="00D043B0" w:rsidRPr="00EC1CB3" w:rsidRDefault="00D043B0" w:rsidP="00D043B0">
            <w:pPr>
              <w:pStyle w:val="Table8ptText-ASDEFCON"/>
              <w:jc w:val="center"/>
            </w:pPr>
            <w:r w:rsidRPr="00EC1CB3">
              <w:t>PDR-20</w:t>
            </w:r>
          </w:p>
        </w:tc>
        <w:tc>
          <w:tcPr>
            <w:tcW w:w="709" w:type="dxa"/>
            <w:tcBorders>
              <w:top w:val="single" w:sz="4" w:space="0" w:color="auto"/>
              <w:bottom w:val="nil"/>
            </w:tcBorders>
          </w:tcPr>
          <w:p w14:paraId="2742A5C9" w14:textId="77777777" w:rsidR="00D043B0" w:rsidRPr="00EC1CB3" w:rsidRDefault="00D043B0" w:rsidP="00D043B0">
            <w:pPr>
              <w:pStyle w:val="Table8ptText-ASDEFCON"/>
              <w:jc w:val="center"/>
            </w:pPr>
            <w:r w:rsidRPr="00EC1CB3">
              <w:t>DMS</w:t>
            </w:r>
          </w:p>
        </w:tc>
        <w:tc>
          <w:tcPr>
            <w:tcW w:w="850" w:type="dxa"/>
            <w:tcBorders>
              <w:top w:val="single" w:sz="4" w:space="0" w:color="auto"/>
              <w:bottom w:val="nil"/>
            </w:tcBorders>
          </w:tcPr>
          <w:p w14:paraId="42DECBF7" w14:textId="77777777" w:rsidR="00D043B0" w:rsidRPr="00EC1CB3" w:rsidRDefault="00D043B0" w:rsidP="00D043B0">
            <w:pPr>
              <w:pStyle w:val="Table8ptText-ASDEFCON"/>
              <w:jc w:val="center"/>
            </w:pPr>
            <w:r w:rsidRPr="00EC1CB3">
              <w:t>CR</w:t>
            </w:r>
          </w:p>
        </w:tc>
        <w:tc>
          <w:tcPr>
            <w:tcW w:w="1418" w:type="dxa"/>
            <w:tcBorders>
              <w:top w:val="single" w:sz="4" w:space="0" w:color="auto"/>
              <w:bottom w:val="nil"/>
            </w:tcBorders>
          </w:tcPr>
          <w:p w14:paraId="78438DB1" w14:textId="77777777" w:rsidR="00D043B0" w:rsidRPr="00EC1CB3" w:rsidRDefault="00D043B0" w:rsidP="00D043B0">
            <w:pPr>
              <w:pStyle w:val="Table8ptText-ASDEFCON"/>
              <w:jc w:val="center"/>
            </w:pPr>
            <w:r w:rsidRPr="00EC1CB3">
              <w:t>DID-ENG-MGT-SIP</w:t>
            </w:r>
          </w:p>
        </w:tc>
        <w:tc>
          <w:tcPr>
            <w:tcW w:w="708" w:type="dxa"/>
            <w:tcBorders>
              <w:top w:val="single" w:sz="4" w:space="0" w:color="auto"/>
              <w:bottom w:val="nil"/>
            </w:tcBorders>
          </w:tcPr>
          <w:p w14:paraId="529FC86B" w14:textId="77777777" w:rsidR="00D043B0" w:rsidRPr="00EC1CB3" w:rsidRDefault="00D043B0" w:rsidP="00D043B0">
            <w:pPr>
              <w:pStyle w:val="Table8ptText-ASDEFCON"/>
              <w:jc w:val="center"/>
            </w:pPr>
            <w:r w:rsidRPr="00EC1CB3">
              <w:t>by MSR</w:t>
            </w:r>
          </w:p>
        </w:tc>
        <w:tc>
          <w:tcPr>
            <w:tcW w:w="851" w:type="dxa"/>
            <w:tcBorders>
              <w:top w:val="single" w:sz="4" w:space="0" w:color="auto"/>
              <w:bottom w:val="nil"/>
            </w:tcBorders>
          </w:tcPr>
          <w:p w14:paraId="56D89A4B" w14:textId="77777777" w:rsidR="00D043B0" w:rsidRPr="00EC1CB3" w:rsidRDefault="00D043B0" w:rsidP="00D043B0">
            <w:pPr>
              <w:pStyle w:val="Table8ptText-ASDEFCON"/>
              <w:jc w:val="center"/>
            </w:pPr>
            <w:r w:rsidRPr="00EC1CB3">
              <w:t>Review</w:t>
            </w:r>
          </w:p>
        </w:tc>
        <w:tc>
          <w:tcPr>
            <w:tcW w:w="1134" w:type="dxa"/>
            <w:tcBorders>
              <w:top w:val="single" w:sz="4" w:space="0" w:color="auto"/>
              <w:bottom w:val="nil"/>
            </w:tcBorders>
          </w:tcPr>
          <w:p w14:paraId="4EA41EE4" w14:textId="77777777" w:rsidR="00D043B0" w:rsidRPr="00EC1CB3" w:rsidRDefault="00D043B0" w:rsidP="00D043B0">
            <w:pPr>
              <w:pStyle w:val="Table8ptText-ASDEFCON"/>
              <w:jc w:val="center"/>
            </w:pPr>
            <w:r w:rsidRPr="00EC1CB3">
              <w:t>NA</w:t>
            </w:r>
          </w:p>
        </w:tc>
        <w:tc>
          <w:tcPr>
            <w:tcW w:w="2551" w:type="dxa"/>
            <w:tcBorders>
              <w:top w:val="single" w:sz="4" w:space="0" w:color="auto"/>
              <w:bottom w:val="nil"/>
            </w:tcBorders>
          </w:tcPr>
          <w:p w14:paraId="0941DD09" w14:textId="77777777" w:rsidR="00D043B0" w:rsidRPr="00397FA2" w:rsidRDefault="00D043B0" w:rsidP="00D043B0">
            <w:pPr>
              <w:pStyle w:val="Table8ptText-ASDEFCON"/>
              <w:jc w:val="left"/>
            </w:pPr>
            <w:r w:rsidRPr="00397FA2">
              <w:t>To ensure that site-installation considerations have been appropriately considered in the Mission System design.</w:t>
            </w:r>
          </w:p>
        </w:tc>
      </w:tr>
      <w:tr w:rsidR="00A60698" w:rsidRPr="00EC1CB3" w14:paraId="0F4AB2D5" w14:textId="77777777" w:rsidTr="004275EA">
        <w:tc>
          <w:tcPr>
            <w:tcW w:w="736" w:type="dxa"/>
            <w:tcBorders>
              <w:top w:val="nil"/>
              <w:bottom w:val="nil"/>
            </w:tcBorders>
          </w:tcPr>
          <w:p w14:paraId="4B5BC409" w14:textId="77777777" w:rsidR="00D043B0" w:rsidRPr="00EC1CB3" w:rsidRDefault="00D043B0" w:rsidP="00D043B0">
            <w:pPr>
              <w:pStyle w:val="Table8ptText-ASDEFCON"/>
              <w:jc w:val="left"/>
            </w:pPr>
          </w:p>
        </w:tc>
        <w:tc>
          <w:tcPr>
            <w:tcW w:w="1671" w:type="dxa"/>
            <w:tcBorders>
              <w:top w:val="nil"/>
              <w:bottom w:val="nil"/>
            </w:tcBorders>
          </w:tcPr>
          <w:p w14:paraId="1A7C640A" w14:textId="77777777" w:rsidR="00D043B0" w:rsidRPr="00EC1CB3" w:rsidRDefault="00D043B0" w:rsidP="00D043B0">
            <w:pPr>
              <w:pStyle w:val="Table8ptText-ASDEFCON"/>
              <w:jc w:val="left"/>
            </w:pPr>
          </w:p>
        </w:tc>
        <w:tc>
          <w:tcPr>
            <w:tcW w:w="734" w:type="dxa"/>
            <w:tcBorders>
              <w:top w:val="nil"/>
              <w:bottom w:val="nil"/>
            </w:tcBorders>
          </w:tcPr>
          <w:p w14:paraId="31169426" w14:textId="77777777" w:rsidR="00D043B0" w:rsidRPr="00EC1CB3" w:rsidRDefault="00D043B0" w:rsidP="00D043B0">
            <w:pPr>
              <w:pStyle w:val="Table8ptText-ASDEFCON"/>
              <w:jc w:val="center"/>
            </w:pPr>
          </w:p>
        </w:tc>
        <w:tc>
          <w:tcPr>
            <w:tcW w:w="318" w:type="dxa"/>
            <w:tcBorders>
              <w:top w:val="nil"/>
              <w:bottom w:val="nil"/>
            </w:tcBorders>
          </w:tcPr>
          <w:p w14:paraId="4A3E3857"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500446D5" w14:textId="77777777" w:rsidR="00D043B0" w:rsidRPr="00EC1CB3" w:rsidRDefault="00D043B0" w:rsidP="00D043B0">
            <w:pPr>
              <w:pStyle w:val="Table8ptText-ASDEFCON"/>
              <w:jc w:val="center"/>
            </w:pPr>
            <w:r w:rsidRPr="00EC1CB3">
              <w:t>Draft 2</w:t>
            </w:r>
          </w:p>
        </w:tc>
        <w:tc>
          <w:tcPr>
            <w:tcW w:w="1134" w:type="dxa"/>
            <w:tcBorders>
              <w:top w:val="nil"/>
              <w:bottom w:val="nil"/>
            </w:tcBorders>
          </w:tcPr>
          <w:p w14:paraId="4F1E426E" w14:textId="77777777" w:rsidR="00D043B0" w:rsidRPr="00EC1CB3" w:rsidRDefault="00D043B0" w:rsidP="00D043B0">
            <w:pPr>
              <w:pStyle w:val="Table8ptText-ASDEFCON"/>
              <w:jc w:val="center"/>
            </w:pPr>
            <w:r w:rsidRPr="00EC1CB3">
              <w:t>DDR-20</w:t>
            </w:r>
          </w:p>
        </w:tc>
        <w:tc>
          <w:tcPr>
            <w:tcW w:w="709" w:type="dxa"/>
            <w:tcBorders>
              <w:top w:val="nil"/>
              <w:bottom w:val="nil"/>
            </w:tcBorders>
          </w:tcPr>
          <w:p w14:paraId="56E742C3"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00F913A7"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6E7394DA" w14:textId="77777777" w:rsidR="00D043B0" w:rsidRPr="00EC1CB3" w:rsidRDefault="00D043B0" w:rsidP="00D043B0">
            <w:pPr>
              <w:pStyle w:val="Table8ptText-ASDEFCON"/>
              <w:jc w:val="center"/>
            </w:pPr>
          </w:p>
        </w:tc>
        <w:tc>
          <w:tcPr>
            <w:tcW w:w="708" w:type="dxa"/>
            <w:tcBorders>
              <w:top w:val="nil"/>
              <w:bottom w:val="nil"/>
            </w:tcBorders>
          </w:tcPr>
          <w:p w14:paraId="63226F52"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3B159965"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46AA9427"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19027B8E" w14:textId="567468DA" w:rsidR="00D043B0" w:rsidRPr="00397FA2" w:rsidRDefault="00B0285A" w:rsidP="00D043B0">
            <w:pPr>
              <w:pStyle w:val="Table8ptText-ASDEFCON"/>
              <w:jc w:val="left"/>
            </w:pPr>
            <w:r>
              <w:t>As above</w:t>
            </w:r>
          </w:p>
        </w:tc>
      </w:tr>
      <w:tr w:rsidR="00A60698" w:rsidRPr="00EC1CB3" w14:paraId="51EB88E9" w14:textId="77777777" w:rsidTr="004275EA">
        <w:tc>
          <w:tcPr>
            <w:tcW w:w="736" w:type="dxa"/>
            <w:tcBorders>
              <w:top w:val="nil"/>
              <w:bottom w:val="nil"/>
            </w:tcBorders>
          </w:tcPr>
          <w:p w14:paraId="3FBB4A5B" w14:textId="77777777" w:rsidR="00D043B0" w:rsidRPr="00EC1CB3" w:rsidRDefault="00D043B0" w:rsidP="00D043B0">
            <w:pPr>
              <w:pStyle w:val="Table8ptText-ASDEFCON"/>
              <w:jc w:val="left"/>
            </w:pPr>
          </w:p>
        </w:tc>
        <w:tc>
          <w:tcPr>
            <w:tcW w:w="1671" w:type="dxa"/>
            <w:tcBorders>
              <w:top w:val="nil"/>
              <w:bottom w:val="nil"/>
            </w:tcBorders>
          </w:tcPr>
          <w:p w14:paraId="0F2048A6" w14:textId="77777777" w:rsidR="00D043B0" w:rsidRPr="00EC1CB3" w:rsidRDefault="00D043B0" w:rsidP="00D043B0">
            <w:pPr>
              <w:pStyle w:val="Table8ptText-ASDEFCON"/>
              <w:jc w:val="left"/>
            </w:pPr>
          </w:p>
        </w:tc>
        <w:tc>
          <w:tcPr>
            <w:tcW w:w="734" w:type="dxa"/>
            <w:tcBorders>
              <w:top w:val="nil"/>
              <w:bottom w:val="nil"/>
            </w:tcBorders>
          </w:tcPr>
          <w:p w14:paraId="648FB5A2" w14:textId="77777777" w:rsidR="00D043B0" w:rsidRPr="00EC1CB3" w:rsidRDefault="00D043B0" w:rsidP="00D043B0">
            <w:pPr>
              <w:pStyle w:val="Table8ptText-ASDEFCON"/>
              <w:jc w:val="center"/>
            </w:pPr>
          </w:p>
        </w:tc>
        <w:tc>
          <w:tcPr>
            <w:tcW w:w="318" w:type="dxa"/>
            <w:tcBorders>
              <w:top w:val="nil"/>
              <w:bottom w:val="nil"/>
            </w:tcBorders>
          </w:tcPr>
          <w:p w14:paraId="783803EE"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17FBB9E0" w14:textId="77777777" w:rsidR="00D043B0" w:rsidRPr="00EC1CB3" w:rsidRDefault="00D043B0" w:rsidP="00D043B0">
            <w:pPr>
              <w:pStyle w:val="Table8ptText-ASDEFCON"/>
              <w:jc w:val="center"/>
            </w:pPr>
            <w:r w:rsidRPr="00EC1CB3">
              <w:t>Draft 3</w:t>
            </w:r>
          </w:p>
        </w:tc>
        <w:tc>
          <w:tcPr>
            <w:tcW w:w="1134" w:type="dxa"/>
            <w:tcBorders>
              <w:top w:val="nil"/>
              <w:bottom w:val="nil"/>
            </w:tcBorders>
          </w:tcPr>
          <w:p w14:paraId="2F1675F5" w14:textId="7573DD26" w:rsidR="00D043B0" w:rsidRPr="00EC1CB3" w:rsidRDefault="00D043B0" w:rsidP="00D043B0">
            <w:pPr>
              <w:pStyle w:val="Table8ptText-ASDEFCON"/>
              <w:jc w:val="center"/>
            </w:pPr>
            <w:r w:rsidRPr="00EC1CB3">
              <w:t>SSDDR</w:t>
            </w:r>
            <w:r w:rsidR="009F345A">
              <w:t xml:space="preserve"> </w:t>
            </w:r>
            <w:r w:rsidRPr="00EC1CB3">
              <w:t>-</w:t>
            </w:r>
            <w:r w:rsidR="009F345A">
              <w:t xml:space="preserve"> </w:t>
            </w:r>
            <w:r w:rsidRPr="00EC1CB3">
              <w:t>20</w:t>
            </w:r>
          </w:p>
        </w:tc>
        <w:tc>
          <w:tcPr>
            <w:tcW w:w="709" w:type="dxa"/>
            <w:tcBorders>
              <w:top w:val="nil"/>
              <w:bottom w:val="nil"/>
            </w:tcBorders>
          </w:tcPr>
          <w:p w14:paraId="0BB7F89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2BC8A8BA"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BFDA250" w14:textId="77777777" w:rsidR="00D043B0" w:rsidRPr="00EC1CB3" w:rsidRDefault="00D043B0" w:rsidP="00D043B0">
            <w:pPr>
              <w:pStyle w:val="Table8ptText-ASDEFCON"/>
              <w:jc w:val="center"/>
            </w:pPr>
          </w:p>
        </w:tc>
        <w:tc>
          <w:tcPr>
            <w:tcW w:w="708" w:type="dxa"/>
            <w:tcBorders>
              <w:top w:val="nil"/>
              <w:bottom w:val="nil"/>
            </w:tcBorders>
          </w:tcPr>
          <w:p w14:paraId="5C48C07C"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6E0D44B0"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0E110682"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3E33525D" w14:textId="77777777" w:rsidR="00D043B0" w:rsidRPr="00397FA2" w:rsidRDefault="00D043B0" w:rsidP="00D043B0">
            <w:pPr>
              <w:pStyle w:val="Table8ptText-ASDEFCON"/>
              <w:jc w:val="left"/>
            </w:pPr>
            <w:r w:rsidRPr="00397FA2">
              <w:t xml:space="preserve">To ensure that site-installation considerations have been </w:t>
            </w:r>
            <w:r w:rsidRPr="00397FA2">
              <w:lastRenderedPageBreak/>
              <w:t>appropriately considered in the Support System design.</w:t>
            </w:r>
          </w:p>
        </w:tc>
      </w:tr>
      <w:tr w:rsidR="00A60698" w:rsidRPr="00EC1CB3" w14:paraId="2DD6D15E" w14:textId="77777777" w:rsidTr="004275EA">
        <w:tc>
          <w:tcPr>
            <w:tcW w:w="736" w:type="dxa"/>
            <w:tcBorders>
              <w:top w:val="nil"/>
              <w:bottom w:val="nil"/>
            </w:tcBorders>
          </w:tcPr>
          <w:p w14:paraId="53F0254A" w14:textId="77777777" w:rsidR="00D043B0" w:rsidRPr="00EC1CB3" w:rsidRDefault="00D043B0" w:rsidP="00D043B0">
            <w:pPr>
              <w:pStyle w:val="Table8ptText-ASDEFCON"/>
              <w:jc w:val="left"/>
            </w:pPr>
          </w:p>
        </w:tc>
        <w:tc>
          <w:tcPr>
            <w:tcW w:w="1671" w:type="dxa"/>
            <w:tcBorders>
              <w:top w:val="nil"/>
              <w:bottom w:val="nil"/>
            </w:tcBorders>
          </w:tcPr>
          <w:p w14:paraId="3ED36F22" w14:textId="77777777" w:rsidR="00D043B0" w:rsidRPr="00EC1CB3" w:rsidRDefault="00D043B0" w:rsidP="00D043B0">
            <w:pPr>
              <w:pStyle w:val="Table8ptText-ASDEFCON"/>
              <w:jc w:val="left"/>
            </w:pPr>
          </w:p>
        </w:tc>
        <w:tc>
          <w:tcPr>
            <w:tcW w:w="734" w:type="dxa"/>
            <w:tcBorders>
              <w:top w:val="nil"/>
              <w:bottom w:val="nil"/>
            </w:tcBorders>
          </w:tcPr>
          <w:p w14:paraId="505B50BB" w14:textId="77777777" w:rsidR="00D043B0" w:rsidRPr="00EC1CB3" w:rsidRDefault="00D043B0" w:rsidP="00D043B0">
            <w:pPr>
              <w:pStyle w:val="Table8ptText-ASDEFCON"/>
              <w:jc w:val="center"/>
            </w:pPr>
          </w:p>
        </w:tc>
        <w:tc>
          <w:tcPr>
            <w:tcW w:w="318" w:type="dxa"/>
            <w:tcBorders>
              <w:top w:val="nil"/>
              <w:bottom w:val="nil"/>
            </w:tcBorders>
          </w:tcPr>
          <w:p w14:paraId="5A34E68E" w14:textId="77777777" w:rsidR="00D043B0" w:rsidRPr="00EC1CB3" w:rsidRDefault="00D043B0" w:rsidP="00D043B0">
            <w:pPr>
              <w:pStyle w:val="Table8ptText-ASDEFCON"/>
              <w:jc w:val="center"/>
            </w:pPr>
            <w:r w:rsidRPr="00EC1CB3">
              <w:t>d</w:t>
            </w:r>
          </w:p>
        </w:tc>
        <w:tc>
          <w:tcPr>
            <w:tcW w:w="931" w:type="dxa"/>
            <w:tcBorders>
              <w:top w:val="nil"/>
              <w:bottom w:val="nil"/>
            </w:tcBorders>
          </w:tcPr>
          <w:p w14:paraId="3A7DC082" w14:textId="77777777" w:rsidR="00D043B0" w:rsidRPr="00EC1CB3" w:rsidRDefault="00D043B0" w:rsidP="00D043B0">
            <w:pPr>
              <w:pStyle w:val="Table8ptText-ASDEFCON"/>
              <w:jc w:val="center"/>
            </w:pPr>
            <w:r w:rsidRPr="00EC1CB3">
              <w:t>Final</w:t>
            </w:r>
          </w:p>
        </w:tc>
        <w:tc>
          <w:tcPr>
            <w:tcW w:w="1134" w:type="dxa"/>
            <w:tcBorders>
              <w:top w:val="nil"/>
              <w:bottom w:val="nil"/>
            </w:tcBorders>
          </w:tcPr>
          <w:p w14:paraId="054F1CC9" w14:textId="7AFDE537" w:rsidR="00D043B0" w:rsidRPr="00EC1CB3" w:rsidRDefault="00D043B0">
            <w:pPr>
              <w:pStyle w:val="Table8ptText-ASDEFCON"/>
              <w:jc w:val="center"/>
            </w:pPr>
            <w:r>
              <w:t xml:space="preserve">Initial </w:t>
            </w:r>
            <w:r w:rsidRPr="00EC1CB3">
              <w:t xml:space="preserve">Site Installation </w:t>
            </w:r>
            <w:r w:rsidR="009F345A">
              <w:t>-</w:t>
            </w:r>
            <w:r w:rsidRPr="00EC1CB3">
              <w:t>60</w:t>
            </w:r>
            <w:r w:rsidR="00CE77B9">
              <w:t xml:space="preserve"> </w:t>
            </w:r>
            <w:r>
              <w:t xml:space="preserve">(see </w:t>
            </w:r>
            <w:r w:rsidR="00CE77B9">
              <w:t>n</w:t>
            </w:r>
            <w:r>
              <w:t>otes)</w:t>
            </w:r>
          </w:p>
        </w:tc>
        <w:tc>
          <w:tcPr>
            <w:tcW w:w="709" w:type="dxa"/>
            <w:tcBorders>
              <w:top w:val="nil"/>
              <w:bottom w:val="nil"/>
            </w:tcBorders>
          </w:tcPr>
          <w:p w14:paraId="47101187" w14:textId="794F6D15" w:rsidR="00D043B0" w:rsidRPr="00EC1CB3" w:rsidRDefault="00D043B0" w:rsidP="00D043B0">
            <w:pPr>
              <w:pStyle w:val="Table8ptText-ASDEFCON"/>
              <w:jc w:val="center"/>
            </w:pPr>
            <w:r w:rsidRPr="00EC1CB3">
              <w:t>DMS</w:t>
            </w:r>
          </w:p>
        </w:tc>
        <w:tc>
          <w:tcPr>
            <w:tcW w:w="850" w:type="dxa"/>
            <w:tcBorders>
              <w:top w:val="nil"/>
              <w:bottom w:val="nil"/>
            </w:tcBorders>
          </w:tcPr>
          <w:p w14:paraId="4E7D3EF6"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35E531D1" w14:textId="77777777" w:rsidR="00D043B0" w:rsidRPr="00EC1CB3" w:rsidRDefault="00D043B0" w:rsidP="00D043B0">
            <w:pPr>
              <w:pStyle w:val="Table8ptText-ASDEFCON"/>
              <w:jc w:val="center"/>
            </w:pPr>
          </w:p>
        </w:tc>
        <w:tc>
          <w:tcPr>
            <w:tcW w:w="708" w:type="dxa"/>
            <w:tcBorders>
              <w:top w:val="nil"/>
              <w:bottom w:val="nil"/>
            </w:tcBorders>
          </w:tcPr>
          <w:p w14:paraId="34B4FF96" w14:textId="77777777" w:rsidR="00D043B0" w:rsidRPr="00EC1CB3" w:rsidRDefault="00D043B0" w:rsidP="00D043B0">
            <w:pPr>
              <w:pStyle w:val="Table8ptText-ASDEFCON"/>
              <w:jc w:val="center"/>
            </w:pPr>
            <w:r w:rsidRPr="00EC1CB3">
              <w:t>20</w:t>
            </w:r>
          </w:p>
        </w:tc>
        <w:tc>
          <w:tcPr>
            <w:tcW w:w="851" w:type="dxa"/>
            <w:tcBorders>
              <w:top w:val="nil"/>
              <w:bottom w:val="nil"/>
            </w:tcBorders>
          </w:tcPr>
          <w:p w14:paraId="1EBDDD1C"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74D836D0" w14:textId="0B029C4A" w:rsidR="00D043B0" w:rsidRPr="00EC1CB3" w:rsidRDefault="00D043B0" w:rsidP="00D043B0">
            <w:pPr>
              <w:pStyle w:val="Table8ptText-ASDEFCON"/>
              <w:jc w:val="center"/>
            </w:pPr>
            <w:r>
              <w:t>NA</w:t>
            </w:r>
          </w:p>
        </w:tc>
        <w:tc>
          <w:tcPr>
            <w:tcW w:w="2551" w:type="dxa"/>
            <w:tcBorders>
              <w:top w:val="nil"/>
              <w:bottom w:val="nil"/>
            </w:tcBorders>
          </w:tcPr>
          <w:p w14:paraId="25BBB9E2" w14:textId="6D34BCE9" w:rsidR="00D043B0" w:rsidRPr="00397FA2" w:rsidRDefault="00D043B0" w:rsidP="00D043B0">
            <w:pPr>
              <w:pStyle w:val="Table8ptText-ASDEFCON"/>
              <w:jc w:val="left"/>
            </w:pPr>
            <w:r w:rsidRPr="008E015A">
              <w:t>This instance of the SIP only needs to address the scope of initial site installation activities.</w:t>
            </w:r>
          </w:p>
        </w:tc>
      </w:tr>
      <w:tr w:rsidR="00A60698" w:rsidRPr="00EC1CB3" w14:paraId="3815ACAD" w14:textId="77777777" w:rsidTr="004275EA">
        <w:tc>
          <w:tcPr>
            <w:tcW w:w="736" w:type="dxa"/>
            <w:tcBorders>
              <w:top w:val="nil"/>
            </w:tcBorders>
          </w:tcPr>
          <w:p w14:paraId="4A3B5B5C" w14:textId="77777777" w:rsidR="00D043B0" w:rsidRPr="00EC1CB3" w:rsidRDefault="00D043B0" w:rsidP="00D043B0">
            <w:pPr>
              <w:pStyle w:val="Table8ptText-ASDEFCON"/>
              <w:jc w:val="left"/>
            </w:pPr>
          </w:p>
        </w:tc>
        <w:tc>
          <w:tcPr>
            <w:tcW w:w="1671" w:type="dxa"/>
            <w:tcBorders>
              <w:top w:val="nil"/>
            </w:tcBorders>
          </w:tcPr>
          <w:p w14:paraId="622CB0C3" w14:textId="77777777" w:rsidR="00D043B0" w:rsidRPr="00EC1CB3" w:rsidRDefault="00D043B0" w:rsidP="00D043B0">
            <w:pPr>
              <w:pStyle w:val="Table8ptText-ASDEFCON"/>
              <w:jc w:val="left"/>
            </w:pPr>
          </w:p>
        </w:tc>
        <w:tc>
          <w:tcPr>
            <w:tcW w:w="734" w:type="dxa"/>
            <w:tcBorders>
              <w:top w:val="nil"/>
            </w:tcBorders>
          </w:tcPr>
          <w:p w14:paraId="67860899" w14:textId="77777777" w:rsidR="00D043B0" w:rsidRPr="00EC1CB3" w:rsidRDefault="00D043B0" w:rsidP="00D043B0">
            <w:pPr>
              <w:pStyle w:val="Table8ptText-ASDEFCON"/>
              <w:jc w:val="center"/>
            </w:pPr>
          </w:p>
        </w:tc>
        <w:tc>
          <w:tcPr>
            <w:tcW w:w="318" w:type="dxa"/>
            <w:tcBorders>
              <w:top w:val="nil"/>
            </w:tcBorders>
          </w:tcPr>
          <w:p w14:paraId="1C04B4AB" w14:textId="0E53DEB2" w:rsidR="00D043B0" w:rsidRPr="00EC1CB3" w:rsidRDefault="00D043B0" w:rsidP="00D043B0">
            <w:pPr>
              <w:pStyle w:val="Table8ptText-ASDEFCON"/>
              <w:jc w:val="center"/>
            </w:pPr>
            <w:r>
              <w:t>e</w:t>
            </w:r>
          </w:p>
        </w:tc>
        <w:tc>
          <w:tcPr>
            <w:tcW w:w="931" w:type="dxa"/>
            <w:tcBorders>
              <w:top w:val="nil"/>
            </w:tcBorders>
          </w:tcPr>
          <w:p w14:paraId="7B93CADA" w14:textId="05AE6212" w:rsidR="00D043B0" w:rsidRPr="00EC1CB3" w:rsidRDefault="00D043B0" w:rsidP="00D043B0">
            <w:pPr>
              <w:pStyle w:val="Table8ptText-ASDEFCON"/>
              <w:jc w:val="center"/>
            </w:pPr>
            <w:r>
              <w:rPr>
                <w:snapToGrid w:val="0"/>
              </w:rPr>
              <w:t>Update</w:t>
            </w:r>
          </w:p>
        </w:tc>
        <w:tc>
          <w:tcPr>
            <w:tcW w:w="1134" w:type="dxa"/>
            <w:tcBorders>
              <w:top w:val="nil"/>
            </w:tcBorders>
          </w:tcPr>
          <w:p w14:paraId="6FD9F904" w14:textId="2D44A3AE" w:rsidR="00D043B0" w:rsidRDefault="00D043B0">
            <w:pPr>
              <w:pStyle w:val="Table8ptText-ASDEFCON"/>
              <w:jc w:val="center"/>
            </w:pPr>
            <w:r w:rsidRPr="008E015A">
              <w:t xml:space="preserve">Each Site Installation </w:t>
            </w:r>
            <w:r w:rsidR="009F345A">
              <w:t>-</w:t>
            </w:r>
            <w:r w:rsidRPr="008E015A">
              <w:t>40</w:t>
            </w:r>
            <w:r w:rsidR="00CE77B9">
              <w:t xml:space="preserve"> </w:t>
            </w:r>
            <w:r w:rsidRPr="008E015A">
              <w:t xml:space="preserve">(see </w:t>
            </w:r>
            <w:r w:rsidR="00CE77B9">
              <w:t>n</w:t>
            </w:r>
            <w:r w:rsidRPr="008E015A">
              <w:t>otes)</w:t>
            </w:r>
          </w:p>
        </w:tc>
        <w:tc>
          <w:tcPr>
            <w:tcW w:w="709" w:type="dxa"/>
            <w:tcBorders>
              <w:top w:val="nil"/>
            </w:tcBorders>
          </w:tcPr>
          <w:p w14:paraId="1832F6FB" w14:textId="3D4808B4" w:rsidR="00D043B0" w:rsidRPr="00EC1CB3" w:rsidRDefault="00D043B0" w:rsidP="00D043B0">
            <w:pPr>
              <w:pStyle w:val="Table8ptText-ASDEFCON"/>
              <w:jc w:val="center"/>
            </w:pPr>
            <w:r>
              <w:rPr>
                <w:snapToGrid w:val="0"/>
              </w:rPr>
              <w:t>DM</w:t>
            </w:r>
            <w:r w:rsidRPr="003934A8">
              <w:rPr>
                <w:snapToGrid w:val="0"/>
              </w:rPr>
              <w:t>S</w:t>
            </w:r>
          </w:p>
        </w:tc>
        <w:tc>
          <w:tcPr>
            <w:tcW w:w="850" w:type="dxa"/>
            <w:tcBorders>
              <w:top w:val="nil"/>
            </w:tcBorders>
          </w:tcPr>
          <w:p w14:paraId="7639BDA4" w14:textId="6862E61A" w:rsidR="00D043B0" w:rsidRPr="00EC1CB3" w:rsidRDefault="00D043B0" w:rsidP="00D043B0">
            <w:pPr>
              <w:pStyle w:val="Table8ptText-ASDEFCON"/>
              <w:jc w:val="center"/>
            </w:pPr>
            <w:r w:rsidRPr="003934A8">
              <w:rPr>
                <w:snapToGrid w:val="0"/>
              </w:rPr>
              <w:t>CR</w:t>
            </w:r>
          </w:p>
        </w:tc>
        <w:tc>
          <w:tcPr>
            <w:tcW w:w="1418" w:type="dxa"/>
            <w:tcBorders>
              <w:top w:val="nil"/>
            </w:tcBorders>
          </w:tcPr>
          <w:p w14:paraId="202D4134" w14:textId="77777777" w:rsidR="00D043B0" w:rsidRPr="00EC1CB3" w:rsidRDefault="00D043B0" w:rsidP="00D043B0">
            <w:pPr>
              <w:pStyle w:val="Table8ptText-ASDEFCON"/>
              <w:jc w:val="center"/>
            </w:pPr>
          </w:p>
        </w:tc>
        <w:tc>
          <w:tcPr>
            <w:tcW w:w="708" w:type="dxa"/>
            <w:tcBorders>
              <w:top w:val="nil"/>
            </w:tcBorders>
          </w:tcPr>
          <w:p w14:paraId="032B2EDA" w14:textId="35226467" w:rsidR="00D043B0" w:rsidRPr="00EC1CB3" w:rsidRDefault="00D043B0" w:rsidP="00D043B0">
            <w:pPr>
              <w:pStyle w:val="Table8ptText-ASDEFCON"/>
              <w:jc w:val="center"/>
            </w:pPr>
            <w:r w:rsidRPr="003934A8">
              <w:rPr>
                <w:snapToGrid w:val="0"/>
              </w:rPr>
              <w:t>20</w:t>
            </w:r>
          </w:p>
        </w:tc>
        <w:tc>
          <w:tcPr>
            <w:tcW w:w="851" w:type="dxa"/>
            <w:tcBorders>
              <w:top w:val="nil"/>
            </w:tcBorders>
          </w:tcPr>
          <w:p w14:paraId="2AB11532" w14:textId="03728343" w:rsidR="00D043B0" w:rsidRPr="00EC1CB3" w:rsidRDefault="00D043B0" w:rsidP="00D043B0">
            <w:pPr>
              <w:pStyle w:val="Table8ptText-ASDEFCON"/>
              <w:jc w:val="center"/>
            </w:pPr>
            <w:r w:rsidRPr="003934A8">
              <w:rPr>
                <w:snapToGrid w:val="0"/>
              </w:rPr>
              <w:t>Approval</w:t>
            </w:r>
          </w:p>
        </w:tc>
        <w:tc>
          <w:tcPr>
            <w:tcW w:w="1134" w:type="dxa"/>
            <w:tcBorders>
              <w:top w:val="nil"/>
            </w:tcBorders>
          </w:tcPr>
          <w:p w14:paraId="6686FB40" w14:textId="0F82A79A" w:rsidR="00D043B0" w:rsidRPr="00EC1CB3" w:rsidDel="00D72E24" w:rsidRDefault="00D043B0" w:rsidP="00D043B0">
            <w:pPr>
              <w:pStyle w:val="Table8ptText-ASDEFCON"/>
              <w:jc w:val="center"/>
            </w:pPr>
            <w:r>
              <w:rPr>
                <w:snapToGrid w:val="0"/>
              </w:rPr>
              <w:t xml:space="preserve">See </w:t>
            </w:r>
            <w:r w:rsidR="00CE77B9">
              <w:rPr>
                <w:snapToGrid w:val="0"/>
              </w:rPr>
              <w:t>n</w:t>
            </w:r>
            <w:r>
              <w:rPr>
                <w:snapToGrid w:val="0"/>
              </w:rPr>
              <w:t>otes</w:t>
            </w:r>
          </w:p>
        </w:tc>
        <w:tc>
          <w:tcPr>
            <w:tcW w:w="2551" w:type="dxa"/>
            <w:tcBorders>
              <w:top w:val="nil"/>
            </w:tcBorders>
          </w:tcPr>
          <w:p w14:paraId="6361C028" w14:textId="4DB837A2" w:rsidR="00D043B0" w:rsidRPr="00397FA2" w:rsidRDefault="00D043B0" w:rsidP="00D043B0">
            <w:pPr>
              <w:pStyle w:val="Table8ptText-ASDEFCON"/>
              <w:jc w:val="left"/>
            </w:pPr>
            <w:r w:rsidRPr="008E015A">
              <w:t xml:space="preserve">The SIP is to be updated to cover the scope of installation activities for each new </w:t>
            </w:r>
            <w:r>
              <w:t>installation location</w:t>
            </w:r>
            <w:r w:rsidRPr="008E015A">
              <w:t>, as it becomes available to enable installation activities to occur</w:t>
            </w:r>
            <w:r>
              <w:t>.</w:t>
            </w:r>
          </w:p>
        </w:tc>
      </w:tr>
      <w:tr w:rsidR="00A60698" w:rsidRPr="00EC1CB3" w14:paraId="4D5DD202" w14:textId="77777777" w:rsidTr="004275EA">
        <w:tc>
          <w:tcPr>
            <w:tcW w:w="736" w:type="dxa"/>
            <w:tcBorders>
              <w:top w:val="single" w:sz="4" w:space="0" w:color="auto"/>
              <w:bottom w:val="single" w:sz="4" w:space="0" w:color="auto"/>
            </w:tcBorders>
          </w:tcPr>
          <w:p w14:paraId="65152371" w14:textId="7A27E30D" w:rsidR="00D043B0" w:rsidRPr="00EC1CB3" w:rsidRDefault="00D043B0" w:rsidP="00D043B0">
            <w:pPr>
              <w:pStyle w:val="Table8ptText-ASDEFCON"/>
              <w:jc w:val="left"/>
            </w:pPr>
            <w:r w:rsidRPr="00EC1CB3">
              <w:t>ENG-</w:t>
            </w:r>
            <w:r>
              <w:t>31</w:t>
            </w:r>
            <w:r w:rsidRPr="00EC1CB3">
              <w:t>0</w:t>
            </w:r>
          </w:p>
        </w:tc>
        <w:tc>
          <w:tcPr>
            <w:tcW w:w="1671" w:type="dxa"/>
            <w:tcBorders>
              <w:top w:val="single" w:sz="4" w:space="0" w:color="auto"/>
              <w:bottom w:val="single" w:sz="4" w:space="0" w:color="auto"/>
            </w:tcBorders>
          </w:tcPr>
          <w:p w14:paraId="76FD8009" w14:textId="77777777" w:rsidR="00D043B0" w:rsidRPr="00EC1CB3" w:rsidRDefault="00D043B0" w:rsidP="00D043B0">
            <w:pPr>
              <w:pStyle w:val="Table8ptText-ASDEFCON"/>
              <w:jc w:val="left"/>
            </w:pPr>
            <w:r w:rsidRPr="00EC1CB3">
              <w:t>Software Management Plan (S</w:t>
            </w:r>
            <w:r>
              <w:t>W</w:t>
            </w:r>
            <w:r w:rsidRPr="00EC1CB3">
              <w:t>MP)</w:t>
            </w:r>
          </w:p>
        </w:tc>
        <w:tc>
          <w:tcPr>
            <w:tcW w:w="734" w:type="dxa"/>
            <w:tcBorders>
              <w:top w:val="single" w:sz="4" w:space="0" w:color="auto"/>
              <w:bottom w:val="single" w:sz="4" w:space="0" w:color="auto"/>
            </w:tcBorders>
          </w:tcPr>
          <w:p w14:paraId="7625DF3D" w14:textId="226479FE" w:rsidR="00D043B0" w:rsidRPr="00EC1CB3" w:rsidRDefault="00D043B0" w:rsidP="00D043B0">
            <w:pPr>
              <w:pStyle w:val="Table8ptText-ASDEFCON"/>
              <w:jc w:val="center"/>
            </w:pPr>
            <w:r>
              <w:t>4.4.</w:t>
            </w:r>
            <w:r w:rsidR="003D582D">
              <w:t>1</w:t>
            </w:r>
          </w:p>
        </w:tc>
        <w:tc>
          <w:tcPr>
            <w:tcW w:w="318" w:type="dxa"/>
            <w:tcBorders>
              <w:top w:val="single" w:sz="4" w:space="0" w:color="auto"/>
              <w:bottom w:val="single" w:sz="4" w:space="0" w:color="auto"/>
            </w:tcBorders>
          </w:tcPr>
          <w:p w14:paraId="25F21EAC" w14:textId="77777777" w:rsidR="00D043B0" w:rsidRPr="00EC1CB3" w:rsidRDefault="00D043B0" w:rsidP="00D043B0">
            <w:pPr>
              <w:pStyle w:val="Table8ptText-ASDEFCON"/>
              <w:jc w:val="center"/>
            </w:pPr>
            <w:r w:rsidRPr="00EC1CB3">
              <w:t>a</w:t>
            </w:r>
          </w:p>
        </w:tc>
        <w:tc>
          <w:tcPr>
            <w:tcW w:w="931" w:type="dxa"/>
            <w:tcBorders>
              <w:top w:val="single" w:sz="4" w:space="0" w:color="auto"/>
              <w:bottom w:val="single" w:sz="4" w:space="0" w:color="auto"/>
            </w:tcBorders>
          </w:tcPr>
          <w:p w14:paraId="548F7B88" w14:textId="77777777" w:rsidR="00D043B0" w:rsidRPr="00EC1CB3" w:rsidRDefault="00D043B0" w:rsidP="00D043B0">
            <w:pPr>
              <w:pStyle w:val="Table8ptText-ASDEFCON"/>
              <w:jc w:val="center"/>
            </w:pPr>
            <w:r w:rsidRPr="00EC1CB3">
              <w:t>Final</w:t>
            </w:r>
          </w:p>
        </w:tc>
        <w:tc>
          <w:tcPr>
            <w:tcW w:w="1134" w:type="dxa"/>
            <w:tcBorders>
              <w:top w:val="single" w:sz="4" w:space="0" w:color="auto"/>
              <w:bottom w:val="single" w:sz="4" w:space="0" w:color="auto"/>
            </w:tcBorders>
          </w:tcPr>
          <w:p w14:paraId="1F830273" w14:textId="77777777" w:rsidR="00D043B0" w:rsidRPr="00EC1CB3" w:rsidRDefault="00D043B0" w:rsidP="00D043B0">
            <w:pPr>
              <w:pStyle w:val="Table8ptText-ASDEFCON"/>
              <w:jc w:val="center"/>
            </w:pPr>
            <w:r w:rsidRPr="00EC1CB3">
              <w:t>ED</w:t>
            </w:r>
            <w:r>
              <w:t>+40</w:t>
            </w:r>
          </w:p>
        </w:tc>
        <w:tc>
          <w:tcPr>
            <w:tcW w:w="709" w:type="dxa"/>
            <w:tcBorders>
              <w:top w:val="single" w:sz="4" w:space="0" w:color="auto"/>
              <w:bottom w:val="single" w:sz="4" w:space="0" w:color="auto"/>
            </w:tcBorders>
          </w:tcPr>
          <w:p w14:paraId="0001BACA" w14:textId="03A8BDD9" w:rsidR="00D043B0" w:rsidRPr="00EC1CB3" w:rsidRDefault="00D043B0" w:rsidP="00D043B0">
            <w:pPr>
              <w:pStyle w:val="Table8ptText-ASDEFCON"/>
              <w:jc w:val="center"/>
            </w:pPr>
            <w:r w:rsidRPr="00EC1CB3">
              <w:t>DMS</w:t>
            </w:r>
          </w:p>
        </w:tc>
        <w:tc>
          <w:tcPr>
            <w:tcW w:w="850" w:type="dxa"/>
            <w:tcBorders>
              <w:top w:val="single" w:sz="4" w:space="0" w:color="auto"/>
              <w:bottom w:val="single" w:sz="4" w:space="0" w:color="auto"/>
            </w:tcBorders>
          </w:tcPr>
          <w:p w14:paraId="5D679605" w14:textId="77777777" w:rsidR="00D043B0" w:rsidRPr="00EC1CB3" w:rsidRDefault="00D043B0" w:rsidP="00D043B0">
            <w:pPr>
              <w:pStyle w:val="Table8ptText-ASDEFCON"/>
              <w:jc w:val="center"/>
            </w:pPr>
            <w:r w:rsidRPr="00EC1CB3">
              <w:t>CR</w:t>
            </w:r>
          </w:p>
        </w:tc>
        <w:tc>
          <w:tcPr>
            <w:tcW w:w="1418" w:type="dxa"/>
            <w:tcBorders>
              <w:top w:val="single" w:sz="4" w:space="0" w:color="auto"/>
              <w:bottom w:val="single" w:sz="4" w:space="0" w:color="auto"/>
            </w:tcBorders>
          </w:tcPr>
          <w:p w14:paraId="69F33853" w14:textId="77777777" w:rsidR="00D043B0" w:rsidRPr="00EC1CB3" w:rsidRDefault="00D043B0" w:rsidP="00D043B0">
            <w:pPr>
              <w:pStyle w:val="Table8ptText-ASDEFCON"/>
              <w:jc w:val="center"/>
            </w:pPr>
            <w:r w:rsidRPr="00EC1CB3">
              <w:t>DID-ENG-SW-S</w:t>
            </w:r>
            <w:r>
              <w:t>W</w:t>
            </w:r>
            <w:r w:rsidRPr="00EC1CB3">
              <w:t>MP</w:t>
            </w:r>
          </w:p>
        </w:tc>
        <w:tc>
          <w:tcPr>
            <w:tcW w:w="708" w:type="dxa"/>
            <w:tcBorders>
              <w:top w:val="single" w:sz="4" w:space="0" w:color="auto"/>
              <w:bottom w:val="single" w:sz="4" w:space="0" w:color="auto"/>
            </w:tcBorders>
          </w:tcPr>
          <w:p w14:paraId="32C4AF2E" w14:textId="77777777" w:rsidR="00D043B0" w:rsidRPr="00EC1CB3" w:rsidRDefault="00D043B0" w:rsidP="00D043B0">
            <w:pPr>
              <w:pStyle w:val="Table8ptText-ASDEFCON"/>
              <w:jc w:val="center"/>
            </w:pPr>
            <w:r w:rsidRPr="00EC1CB3">
              <w:t>20</w:t>
            </w:r>
          </w:p>
        </w:tc>
        <w:tc>
          <w:tcPr>
            <w:tcW w:w="851" w:type="dxa"/>
            <w:tcBorders>
              <w:top w:val="single" w:sz="4" w:space="0" w:color="auto"/>
              <w:bottom w:val="single" w:sz="4" w:space="0" w:color="auto"/>
            </w:tcBorders>
          </w:tcPr>
          <w:p w14:paraId="3E81482F" w14:textId="77777777" w:rsidR="00D043B0" w:rsidRPr="00EC1CB3" w:rsidRDefault="00D043B0" w:rsidP="00D043B0">
            <w:pPr>
              <w:pStyle w:val="Table8ptText-ASDEFCON"/>
              <w:jc w:val="center"/>
            </w:pPr>
            <w:r w:rsidRPr="00EC1CB3">
              <w:t>Approval</w:t>
            </w:r>
          </w:p>
        </w:tc>
        <w:tc>
          <w:tcPr>
            <w:tcW w:w="1134" w:type="dxa"/>
            <w:tcBorders>
              <w:top w:val="single" w:sz="4" w:space="0" w:color="auto"/>
              <w:bottom w:val="single" w:sz="4" w:space="0" w:color="auto"/>
            </w:tcBorders>
          </w:tcPr>
          <w:p w14:paraId="00BB1010" w14:textId="7E32680B" w:rsidR="00D043B0" w:rsidRPr="00EC1CB3" w:rsidRDefault="00D043B0" w:rsidP="00D043B0">
            <w:pPr>
              <w:pStyle w:val="Table8ptText-ASDEFCON"/>
              <w:jc w:val="center"/>
            </w:pPr>
            <w:r>
              <w:t>12</w:t>
            </w:r>
            <w:r w:rsidRPr="00EC1CB3">
              <w:t>M</w:t>
            </w:r>
          </w:p>
        </w:tc>
        <w:tc>
          <w:tcPr>
            <w:tcW w:w="2551" w:type="dxa"/>
            <w:tcBorders>
              <w:top w:val="single" w:sz="4" w:space="0" w:color="auto"/>
              <w:bottom w:val="single" w:sz="4" w:space="0" w:color="auto"/>
            </w:tcBorders>
          </w:tcPr>
          <w:p w14:paraId="2363F940" w14:textId="77777777" w:rsidR="00D043B0" w:rsidRPr="00397FA2" w:rsidRDefault="00D043B0" w:rsidP="00D043B0">
            <w:pPr>
              <w:pStyle w:val="Table8ptText-ASDEFCON"/>
              <w:jc w:val="left"/>
            </w:pPr>
          </w:p>
        </w:tc>
      </w:tr>
      <w:tr w:rsidR="00A60698" w:rsidRPr="00EC1CB3" w14:paraId="0208A0F6" w14:textId="77777777" w:rsidTr="004275EA">
        <w:tc>
          <w:tcPr>
            <w:tcW w:w="736" w:type="dxa"/>
            <w:tcBorders>
              <w:bottom w:val="nil"/>
            </w:tcBorders>
          </w:tcPr>
          <w:p w14:paraId="234E8031" w14:textId="5D6D3DB5" w:rsidR="00D043B0" w:rsidRPr="00EC1CB3" w:rsidRDefault="00D043B0" w:rsidP="00D043B0">
            <w:pPr>
              <w:pStyle w:val="Table8ptText-ASDEFCON"/>
              <w:jc w:val="left"/>
            </w:pPr>
            <w:r w:rsidRPr="00EC1CB3">
              <w:t>ENG-</w:t>
            </w:r>
            <w:r>
              <w:t>32</w:t>
            </w:r>
            <w:r w:rsidRPr="00EC1CB3">
              <w:t>0</w:t>
            </w:r>
          </w:p>
        </w:tc>
        <w:tc>
          <w:tcPr>
            <w:tcW w:w="1671" w:type="dxa"/>
            <w:tcBorders>
              <w:bottom w:val="nil"/>
            </w:tcBorders>
          </w:tcPr>
          <w:p w14:paraId="15989159" w14:textId="77777777" w:rsidR="00D043B0" w:rsidRPr="00EC1CB3" w:rsidRDefault="00D043B0" w:rsidP="00D043B0">
            <w:pPr>
              <w:pStyle w:val="Table8ptText-ASDEFCON"/>
              <w:jc w:val="left"/>
            </w:pPr>
            <w:r w:rsidRPr="00EC1CB3">
              <w:t>Software List</w:t>
            </w:r>
          </w:p>
        </w:tc>
        <w:tc>
          <w:tcPr>
            <w:tcW w:w="734" w:type="dxa"/>
            <w:tcBorders>
              <w:bottom w:val="nil"/>
            </w:tcBorders>
          </w:tcPr>
          <w:p w14:paraId="190CC9FE" w14:textId="7B87E6A0" w:rsidR="00D043B0" w:rsidRPr="00EC1CB3" w:rsidRDefault="00D043B0" w:rsidP="00D043B0">
            <w:pPr>
              <w:pStyle w:val="Table8ptText-ASDEFCON"/>
              <w:jc w:val="center"/>
            </w:pPr>
            <w:r>
              <w:t>4.4.</w:t>
            </w:r>
            <w:r w:rsidR="003D582D">
              <w:t>1</w:t>
            </w:r>
          </w:p>
        </w:tc>
        <w:tc>
          <w:tcPr>
            <w:tcW w:w="318" w:type="dxa"/>
            <w:tcBorders>
              <w:bottom w:val="nil"/>
            </w:tcBorders>
          </w:tcPr>
          <w:p w14:paraId="1AADD3C4" w14:textId="77777777" w:rsidR="00D043B0" w:rsidRPr="00EC1CB3" w:rsidRDefault="00D043B0" w:rsidP="00D043B0">
            <w:pPr>
              <w:pStyle w:val="Table8ptText-ASDEFCON"/>
              <w:jc w:val="center"/>
            </w:pPr>
            <w:r w:rsidRPr="00EC1CB3">
              <w:t>a</w:t>
            </w:r>
          </w:p>
        </w:tc>
        <w:tc>
          <w:tcPr>
            <w:tcW w:w="931" w:type="dxa"/>
            <w:tcBorders>
              <w:bottom w:val="nil"/>
            </w:tcBorders>
          </w:tcPr>
          <w:p w14:paraId="19A1CC6A" w14:textId="77777777" w:rsidR="00D043B0" w:rsidRPr="00EC1CB3" w:rsidRDefault="00D043B0" w:rsidP="00D043B0">
            <w:pPr>
              <w:pStyle w:val="Table8ptText-ASDEFCON"/>
              <w:jc w:val="center"/>
            </w:pPr>
            <w:r w:rsidRPr="00EC1CB3">
              <w:t>Draft 1</w:t>
            </w:r>
          </w:p>
        </w:tc>
        <w:tc>
          <w:tcPr>
            <w:tcW w:w="1134" w:type="dxa"/>
            <w:tcBorders>
              <w:bottom w:val="nil"/>
            </w:tcBorders>
          </w:tcPr>
          <w:p w14:paraId="6F2BB98C" w14:textId="77777777" w:rsidR="00D043B0" w:rsidRPr="00EC1CB3" w:rsidRDefault="00D043B0" w:rsidP="00D043B0">
            <w:pPr>
              <w:pStyle w:val="Table8ptText-ASDEFCON"/>
              <w:jc w:val="center"/>
            </w:pPr>
            <w:r w:rsidRPr="00EC1CB3">
              <w:t>ED+40</w:t>
            </w:r>
          </w:p>
        </w:tc>
        <w:tc>
          <w:tcPr>
            <w:tcW w:w="709" w:type="dxa"/>
            <w:tcBorders>
              <w:bottom w:val="nil"/>
            </w:tcBorders>
          </w:tcPr>
          <w:p w14:paraId="7B7A3527" w14:textId="77777777" w:rsidR="00D043B0" w:rsidRPr="00EC1CB3" w:rsidRDefault="00D043B0" w:rsidP="00D043B0">
            <w:pPr>
              <w:pStyle w:val="Table8ptText-ASDEFCON"/>
              <w:jc w:val="center"/>
            </w:pPr>
            <w:r w:rsidRPr="00EC1CB3">
              <w:t>DMS</w:t>
            </w:r>
          </w:p>
        </w:tc>
        <w:tc>
          <w:tcPr>
            <w:tcW w:w="850" w:type="dxa"/>
            <w:tcBorders>
              <w:bottom w:val="nil"/>
            </w:tcBorders>
          </w:tcPr>
          <w:p w14:paraId="1A561EC5" w14:textId="77777777" w:rsidR="00D043B0" w:rsidRPr="00EC1CB3" w:rsidRDefault="00D043B0" w:rsidP="00D043B0">
            <w:pPr>
              <w:pStyle w:val="Table8ptText-ASDEFCON"/>
              <w:jc w:val="center"/>
            </w:pPr>
            <w:r w:rsidRPr="00EC1CB3">
              <w:t>CR</w:t>
            </w:r>
          </w:p>
        </w:tc>
        <w:tc>
          <w:tcPr>
            <w:tcW w:w="1418" w:type="dxa"/>
            <w:tcBorders>
              <w:bottom w:val="nil"/>
            </w:tcBorders>
          </w:tcPr>
          <w:p w14:paraId="74E719F2" w14:textId="77777777" w:rsidR="00D043B0" w:rsidRPr="00EC1CB3" w:rsidRDefault="00D043B0" w:rsidP="00D043B0">
            <w:pPr>
              <w:pStyle w:val="Table8ptText-ASDEFCON"/>
              <w:jc w:val="center"/>
            </w:pPr>
            <w:r w:rsidRPr="00EC1CB3">
              <w:t>DID-ENG-SW-SWLIST</w:t>
            </w:r>
          </w:p>
        </w:tc>
        <w:tc>
          <w:tcPr>
            <w:tcW w:w="708" w:type="dxa"/>
            <w:tcBorders>
              <w:bottom w:val="nil"/>
            </w:tcBorders>
          </w:tcPr>
          <w:p w14:paraId="60DB4376" w14:textId="77777777" w:rsidR="00D043B0" w:rsidRPr="00EC1CB3" w:rsidRDefault="00D043B0" w:rsidP="00D043B0">
            <w:pPr>
              <w:pStyle w:val="Table8ptText-ASDEFCON"/>
              <w:jc w:val="center"/>
            </w:pPr>
            <w:r w:rsidRPr="00EC1CB3">
              <w:t>20</w:t>
            </w:r>
          </w:p>
        </w:tc>
        <w:tc>
          <w:tcPr>
            <w:tcW w:w="851" w:type="dxa"/>
            <w:tcBorders>
              <w:bottom w:val="nil"/>
            </w:tcBorders>
          </w:tcPr>
          <w:p w14:paraId="56B7EB18" w14:textId="77777777" w:rsidR="00D043B0" w:rsidRPr="00EC1CB3" w:rsidRDefault="00D043B0" w:rsidP="00D043B0">
            <w:pPr>
              <w:pStyle w:val="Table8ptText-ASDEFCON"/>
              <w:jc w:val="center"/>
            </w:pPr>
            <w:r w:rsidRPr="00EC1CB3">
              <w:t>Review</w:t>
            </w:r>
          </w:p>
        </w:tc>
        <w:tc>
          <w:tcPr>
            <w:tcW w:w="1134" w:type="dxa"/>
            <w:tcBorders>
              <w:bottom w:val="nil"/>
            </w:tcBorders>
          </w:tcPr>
          <w:p w14:paraId="68C2E0C4" w14:textId="77777777" w:rsidR="00D043B0" w:rsidRPr="00EC1CB3" w:rsidRDefault="00D043B0" w:rsidP="00D043B0">
            <w:pPr>
              <w:pStyle w:val="Table8ptText-ASDEFCON"/>
              <w:jc w:val="center"/>
            </w:pPr>
            <w:r w:rsidRPr="00EC1CB3">
              <w:t>NA</w:t>
            </w:r>
          </w:p>
        </w:tc>
        <w:tc>
          <w:tcPr>
            <w:tcW w:w="2551" w:type="dxa"/>
            <w:tcBorders>
              <w:bottom w:val="nil"/>
            </w:tcBorders>
          </w:tcPr>
          <w:p w14:paraId="1735B25F" w14:textId="77777777" w:rsidR="00D043B0" w:rsidRPr="00397FA2" w:rsidRDefault="00D043B0" w:rsidP="00D043B0">
            <w:pPr>
              <w:pStyle w:val="Table8ptText-ASDEFCON"/>
              <w:jc w:val="left"/>
            </w:pPr>
            <w:r w:rsidRPr="00397FA2">
              <w:t>To understand the scope of Software, particularly Software development, associated with the Contract.</w:t>
            </w:r>
          </w:p>
        </w:tc>
      </w:tr>
      <w:tr w:rsidR="00A60698" w:rsidRPr="00EC1CB3" w14:paraId="1107DEE3" w14:textId="77777777" w:rsidTr="004275EA">
        <w:tc>
          <w:tcPr>
            <w:tcW w:w="736" w:type="dxa"/>
            <w:tcBorders>
              <w:top w:val="nil"/>
              <w:bottom w:val="nil"/>
            </w:tcBorders>
          </w:tcPr>
          <w:p w14:paraId="2013A48F" w14:textId="77777777" w:rsidR="00D043B0" w:rsidRPr="00EC1CB3" w:rsidRDefault="00D043B0" w:rsidP="00D043B0">
            <w:pPr>
              <w:pStyle w:val="Table8ptText-ASDEFCON"/>
              <w:jc w:val="left"/>
            </w:pPr>
          </w:p>
        </w:tc>
        <w:tc>
          <w:tcPr>
            <w:tcW w:w="1671" w:type="dxa"/>
            <w:tcBorders>
              <w:top w:val="nil"/>
              <w:bottom w:val="nil"/>
            </w:tcBorders>
          </w:tcPr>
          <w:p w14:paraId="2C9CB55B" w14:textId="77777777" w:rsidR="00D043B0" w:rsidRPr="00EC1CB3" w:rsidRDefault="00D043B0" w:rsidP="00D043B0">
            <w:pPr>
              <w:pStyle w:val="Table8ptText-ASDEFCON"/>
              <w:jc w:val="left"/>
            </w:pPr>
          </w:p>
        </w:tc>
        <w:tc>
          <w:tcPr>
            <w:tcW w:w="734" w:type="dxa"/>
            <w:tcBorders>
              <w:top w:val="nil"/>
              <w:bottom w:val="nil"/>
            </w:tcBorders>
          </w:tcPr>
          <w:p w14:paraId="12E61F68" w14:textId="77777777" w:rsidR="00D043B0" w:rsidRPr="00EC1CB3" w:rsidRDefault="00D043B0" w:rsidP="00D043B0">
            <w:pPr>
              <w:pStyle w:val="Table8ptText-ASDEFCON"/>
              <w:jc w:val="center"/>
            </w:pPr>
          </w:p>
        </w:tc>
        <w:tc>
          <w:tcPr>
            <w:tcW w:w="318" w:type="dxa"/>
            <w:tcBorders>
              <w:top w:val="nil"/>
              <w:bottom w:val="nil"/>
            </w:tcBorders>
          </w:tcPr>
          <w:p w14:paraId="214F86DD"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02F59AF7" w14:textId="77777777" w:rsidR="00D043B0" w:rsidRPr="00EC1CB3" w:rsidRDefault="00D043B0" w:rsidP="00D043B0">
            <w:pPr>
              <w:pStyle w:val="Table8ptText-ASDEFCON"/>
              <w:jc w:val="center"/>
            </w:pPr>
            <w:r w:rsidRPr="00EC1CB3">
              <w:t>Draft 2</w:t>
            </w:r>
          </w:p>
        </w:tc>
        <w:tc>
          <w:tcPr>
            <w:tcW w:w="1134" w:type="dxa"/>
            <w:tcBorders>
              <w:top w:val="nil"/>
              <w:bottom w:val="nil"/>
            </w:tcBorders>
          </w:tcPr>
          <w:p w14:paraId="23469E92" w14:textId="77777777" w:rsidR="00D043B0" w:rsidRPr="00EC1CB3" w:rsidRDefault="00D043B0" w:rsidP="00D043B0">
            <w:pPr>
              <w:pStyle w:val="Table8ptText-ASDEFCON"/>
              <w:jc w:val="center"/>
            </w:pPr>
            <w:r w:rsidRPr="00EC1CB3">
              <w:t>SDR-20</w:t>
            </w:r>
          </w:p>
        </w:tc>
        <w:tc>
          <w:tcPr>
            <w:tcW w:w="709" w:type="dxa"/>
            <w:tcBorders>
              <w:top w:val="nil"/>
              <w:bottom w:val="nil"/>
            </w:tcBorders>
          </w:tcPr>
          <w:p w14:paraId="673DFA4A"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4FB7E304"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5C8CED23" w14:textId="77777777" w:rsidR="00D043B0" w:rsidRPr="00EC1CB3" w:rsidRDefault="00D043B0" w:rsidP="00D043B0">
            <w:pPr>
              <w:pStyle w:val="Table8ptText-ASDEFCON"/>
              <w:jc w:val="center"/>
            </w:pPr>
          </w:p>
        </w:tc>
        <w:tc>
          <w:tcPr>
            <w:tcW w:w="708" w:type="dxa"/>
            <w:tcBorders>
              <w:top w:val="nil"/>
              <w:bottom w:val="nil"/>
            </w:tcBorders>
          </w:tcPr>
          <w:p w14:paraId="25724C01" w14:textId="77777777" w:rsidR="00D043B0" w:rsidRPr="00EC1CB3" w:rsidRDefault="00D043B0" w:rsidP="00D043B0">
            <w:pPr>
              <w:pStyle w:val="Table8ptText-ASDEFCON"/>
              <w:jc w:val="center"/>
            </w:pPr>
            <w:r w:rsidRPr="00EC1CB3">
              <w:t>20</w:t>
            </w:r>
          </w:p>
        </w:tc>
        <w:tc>
          <w:tcPr>
            <w:tcW w:w="851" w:type="dxa"/>
            <w:tcBorders>
              <w:top w:val="nil"/>
              <w:bottom w:val="nil"/>
            </w:tcBorders>
          </w:tcPr>
          <w:p w14:paraId="2CDA989B"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591D4EC5"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5463BAF3" w14:textId="77777777" w:rsidR="00D043B0" w:rsidRPr="00397FA2" w:rsidRDefault="00D043B0" w:rsidP="00D043B0">
            <w:pPr>
              <w:pStyle w:val="Table8ptText-ASDEFCON"/>
              <w:jc w:val="left"/>
            </w:pPr>
            <w:r w:rsidRPr="00397FA2">
              <w:t>To identify any changes in the Software and to assess their implications for the Contract.</w:t>
            </w:r>
          </w:p>
        </w:tc>
      </w:tr>
      <w:tr w:rsidR="00A60698" w:rsidRPr="00EC1CB3" w14:paraId="1E733DFF" w14:textId="77777777" w:rsidTr="004275EA">
        <w:tc>
          <w:tcPr>
            <w:tcW w:w="736" w:type="dxa"/>
            <w:tcBorders>
              <w:top w:val="nil"/>
              <w:bottom w:val="nil"/>
            </w:tcBorders>
          </w:tcPr>
          <w:p w14:paraId="75FE5F70" w14:textId="77777777" w:rsidR="00D043B0" w:rsidRPr="00EC1CB3" w:rsidRDefault="00D043B0" w:rsidP="00D043B0">
            <w:pPr>
              <w:pStyle w:val="Table8ptText-ASDEFCON"/>
              <w:jc w:val="left"/>
            </w:pPr>
          </w:p>
        </w:tc>
        <w:tc>
          <w:tcPr>
            <w:tcW w:w="1671" w:type="dxa"/>
            <w:tcBorders>
              <w:top w:val="nil"/>
              <w:bottom w:val="nil"/>
            </w:tcBorders>
          </w:tcPr>
          <w:p w14:paraId="3AA035A3" w14:textId="77777777" w:rsidR="00D043B0" w:rsidRPr="00EC1CB3" w:rsidRDefault="00D043B0" w:rsidP="00D043B0">
            <w:pPr>
              <w:pStyle w:val="Table8ptText-ASDEFCON"/>
              <w:jc w:val="left"/>
            </w:pPr>
          </w:p>
        </w:tc>
        <w:tc>
          <w:tcPr>
            <w:tcW w:w="734" w:type="dxa"/>
            <w:tcBorders>
              <w:top w:val="nil"/>
              <w:bottom w:val="nil"/>
            </w:tcBorders>
          </w:tcPr>
          <w:p w14:paraId="2F368210" w14:textId="77777777" w:rsidR="00D043B0" w:rsidRPr="00EC1CB3" w:rsidRDefault="00D043B0" w:rsidP="00D043B0">
            <w:pPr>
              <w:pStyle w:val="Table8ptText-ASDEFCON"/>
              <w:jc w:val="center"/>
            </w:pPr>
          </w:p>
        </w:tc>
        <w:tc>
          <w:tcPr>
            <w:tcW w:w="318" w:type="dxa"/>
            <w:tcBorders>
              <w:top w:val="nil"/>
              <w:bottom w:val="nil"/>
            </w:tcBorders>
          </w:tcPr>
          <w:p w14:paraId="59285D1A"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7C889E9C" w14:textId="77777777" w:rsidR="00D043B0" w:rsidRPr="00EC1CB3" w:rsidRDefault="00D043B0" w:rsidP="00D043B0">
            <w:pPr>
              <w:pStyle w:val="Table8ptText-ASDEFCON"/>
              <w:jc w:val="center"/>
            </w:pPr>
            <w:r w:rsidRPr="00EC1CB3">
              <w:t>Draft 3</w:t>
            </w:r>
          </w:p>
        </w:tc>
        <w:tc>
          <w:tcPr>
            <w:tcW w:w="1134" w:type="dxa"/>
            <w:tcBorders>
              <w:top w:val="nil"/>
              <w:bottom w:val="nil"/>
            </w:tcBorders>
          </w:tcPr>
          <w:p w14:paraId="2039C3A8" w14:textId="77777777" w:rsidR="00D043B0" w:rsidRPr="00EC1CB3" w:rsidRDefault="00D043B0" w:rsidP="00D043B0">
            <w:pPr>
              <w:pStyle w:val="Table8ptText-ASDEFCON"/>
              <w:jc w:val="center"/>
            </w:pPr>
            <w:r w:rsidRPr="00EC1CB3">
              <w:t>PDR-20</w:t>
            </w:r>
          </w:p>
        </w:tc>
        <w:tc>
          <w:tcPr>
            <w:tcW w:w="709" w:type="dxa"/>
            <w:tcBorders>
              <w:top w:val="nil"/>
              <w:bottom w:val="nil"/>
            </w:tcBorders>
          </w:tcPr>
          <w:p w14:paraId="6313B69B"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06514974"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777BA541" w14:textId="77777777" w:rsidR="00D043B0" w:rsidRPr="00EC1CB3" w:rsidRDefault="00D043B0" w:rsidP="00D043B0">
            <w:pPr>
              <w:pStyle w:val="Table8ptText-ASDEFCON"/>
              <w:jc w:val="center"/>
            </w:pPr>
          </w:p>
        </w:tc>
        <w:tc>
          <w:tcPr>
            <w:tcW w:w="708" w:type="dxa"/>
            <w:tcBorders>
              <w:top w:val="nil"/>
              <w:bottom w:val="nil"/>
            </w:tcBorders>
          </w:tcPr>
          <w:p w14:paraId="5D7F9EB4" w14:textId="77777777" w:rsidR="00D043B0" w:rsidRPr="00EC1CB3" w:rsidRDefault="00D043B0" w:rsidP="00D043B0">
            <w:pPr>
              <w:pStyle w:val="Table8ptText-ASDEFCON"/>
              <w:jc w:val="center"/>
            </w:pPr>
            <w:r w:rsidRPr="00EC1CB3">
              <w:t>20</w:t>
            </w:r>
          </w:p>
        </w:tc>
        <w:tc>
          <w:tcPr>
            <w:tcW w:w="851" w:type="dxa"/>
            <w:tcBorders>
              <w:top w:val="nil"/>
              <w:bottom w:val="nil"/>
            </w:tcBorders>
          </w:tcPr>
          <w:p w14:paraId="03F85568"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68F12D7A"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076A9217" w14:textId="27A77C31" w:rsidR="00D043B0" w:rsidRPr="00397FA2" w:rsidRDefault="00B0285A" w:rsidP="00D043B0">
            <w:pPr>
              <w:pStyle w:val="Table8ptText-ASDEFCON"/>
              <w:jc w:val="left"/>
            </w:pPr>
            <w:r>
              <w:t>As above</w:t>
            </w:r>
          </w:p>
        </w:tc>
      </w:tr>
      <w:tr w:rsidR="00A60698" w:rsidRPr="00EC1CB3" w14:paraId="711471F1" w14:textId="77777777" w:rsidTr="004275EA">
        <w:tc>
          <w:tcPr>
            <w:tcW w:w="736" w:type="dxa"/>
            <w:tcBorders>
              <w:top w:val="nil"/>
              <w:bottom w:val="nil"/>
            </w:tcBorders>
          </w:tcPr>
          <w:p w14:paraId="461E179C" w14:textId="77777777" w:rsidR="00D043B0" w:rsidRPr="00EC1CB3" w:rsidRDefault="00D043B0" w:rsidP="00D043B0">
            <w:pPr>
              <w:pStyle w:val="Table8ptText-ASDEFCON"/>
              <w:jc w:val="left"/>
            </w:pPr>
          </w:p>
        </w:tc>
        <w:tc>
          <w:tcPr>
            <w:tcW w:w="1671" w:type="dxa"/>
            <w:tcBorders>
              <w:top w:val="nil"/>
              <w:bottom w:val="nil"/>
            </w:tcBorders>
          </w:tcPr>
          <w:p w14:paraId="0B7C8973" w14:textId="77777777" w:rsidR="00D043B0" w:rsidRPr="00EC1CB3" w:rsidRDefault="00D043B0" w:rsidP="00D043B0">
            <w:pPr>
              <w:pStyle w:val="Table8ptText-ASDEFCON"/>
              <w:jc w:val="left"/>
            </w:pPr>
          </w:p>
        </w:tc>
        <w:tc>
          <w:tcPr>
            <w:tcW w:w="734" w:type="dxa"/>
            <w:tcBorders>
              <w:top w:val="nil"/>
              <w:bottom w:val="nil"/>
            </w:tcBorders>
          </w:tcPr>
          <w:p w14:paraId="43B1C915" w14:textId="77777777" w:rsidR="00D043B0" w:rsidRPr="00EC1CB3" w:rsidRDefault="00D043B0" w:rsidP="00D043B0">
            <w:pPr>
              <w:pStyle w:val="Table8ptText-ASDEFCON"/>
              <w:jc w:val="center"/>
            </w:pPr>
          </w:p>
        </w:tc>
        <w:tc>
          <w:tcPr>
            <w:tcW w:w="318" w:type="dxa"/>
            <w:tcBorders>
              <w:top w:val="nil"/>
              <w:bottom w:val="nil"/>
            </w:tcBorders>
          </w:tcPr>
          <w:p w14:paraId="167C0F56" w14:textId="77777777" w:rsidR="00D043B0" w:rsidRPr="00EC1CB3" w:rsidRDefault="00D043B0" w:rsidP="00D043B0">
            <w:pPr>
              <w:pStyle w:val="Table8ptText-ASDEFCON"/>
              <w:jc w:val="center"/>
            </w:pPr>
            <w:r w:rsidRPr="00EC1CB3">
              <w:t>d</w:t>
            </w:r>
          </w:p>
        </w:tc>
        <w:tc>
          <w:tcPr>
            <w:tcW w:w="931" w:type="dxa"/>
            <w:tcBorders>
              <w:top w:val="nil"/>
              <w:bottom w:val="nil"/>
            </w:tcBorders>
          </w:tcPr>
          <w:p w14:paraId="30650E84" w14:textId="77777777" w:rsidR="00D043B0" w:rsidRPr="00EC1CB3" w:rsidRDefault="00D043B0" w:rsidP="00D043B0">
            <w:pPr>
              <w:pStyle w:val="Table8ptText-ASDEFCON"/>
              <w:jc w:val="center"/>
            </w:pPr>
            <w:r w:rsidRPr="00EC1CB3">
              <w:t>Draft 4</w:t>
            </w:r>
          </w:p>
        </w:tc>
        <w:tc>
          <w:tcPr>
            <w:tcW w:w="1134" w:type="dxa"/>
            <w:tcBorders>
              <w:top w:val="nil"/>
              <w:bottom w:val="nil"/>
            </w:tcBorders>
          </w:tcPr>
          <w:p w14:paraId="2FEAA13D" w14:textId="77777777" w:rsidR="00D043B0" w:rsidRPr="00EC1CB3" w:rsidRDefault="00D043B0" w:rsidP="00D043B0">
            <w:pPr>
              <w:pStyle w:val="Table8ptText-ASDEFCON"/>
              <w:jc w:val="center"/>
            </w:pPr>
            <w:r w:rsidRPr="00EC1CB3">
              <w:t>DDR-20</w:t>
            </w:r>
          </w:p>
        </w:tc>
        <w:tc>
          <w:tcPr>
            <w:tcW w:w="709" w:type="dxa"/>
            <w:tcBorders>
              <w:top w:val="nil"/>
              <w:bottom w:val="nil"/>
            </w:tcBorders>
          </w:tcPr>
          <w:p w14:paraId="57387F58"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2D7A392C"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4F01D88" w14:textId="77777777" w:rsidR="00D043B0" w:rsidRPr="00EC1CB3" w:rsidRDefault="00D043B0" w:rsidP="00D043B0">
            <w:pPr>
              <w:pStyle w:val="Table8ptText-ASDEFCON"/>
              <w:jc w:val="center"/>
            </w:pPr>
          </w:p>
        </w:tc>
        <w:tc>
          <w:tcPr>
            <w:tcW w:w="708" w:type="dxa"/>
            <w:tcBorders>
              <w:top w:val="nil"/>
              <w:bottom w:val="nil"/>
            </w:tcBorders>
          </w:tcPr>
          <w:p w14:paraId="4AA9CE5C" w14:textId="77777777" w:rsidR="00D043B0" w:rsidRPr="00EC1CB3" w:rsidRDefault="00D043B0" w:rsidP="00D043B0">
            <w:pPr>
              <w:pStyle w:val="Table8ptText-ASDEFCON"/>
              <w:jc w:val="center"/>
            </w:pPr>
            <w:r w:rsidRPr="00EC1CB3">
              <w:t>20</w:t>
            </w:r>
          </w:p>
        </w:tc>
        <w:tc>
          <w:tcPr>
            <w:tcW w:w="851" w:type="dxa"/>
            <w:tcBorders>
              <w:top w:val="nil"/>
              <w:bottom w:val="nil"/>
            </w:tcBorders>
          </w:tcPr>
          <w:p w14:paraId="6F5E8519" w14:textId="77777777" w:rsidR="00D043B0" w:rsidRPr="00EC1CB3" w:rsidRDefault="00D043B0" w:rsidP="00D043B0">
            <w:pPr>
              <w:pStyle w:val="Table8ptText-ASDEFCON"/>
              <w:jc w:val="center"/>
            </w:pPr>
            <w:r w:rsidRPr="00EC1CB3">
              <w:t>Review</w:t>
            </w:r>
          </w:p>
        </w:tc>
        <w:tc>
          <w:tcPr>
            <w:tcW w:w="1134" w:type="dxa"/>
            <w:tcBorders>
              <w:top w:val="nil"/>
              <w:bottom w:val="nil"/>
            </w:tcBorders>
          </w:tcPr>
          <w:p w14:paraId="1824FC95"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5DFA9434" w14:textId="5F542536" w:rsidR="00D043B0" w:rsidRPr="00397FA2" w:rsidRDefault="00B0285A" w:rsidP="00D043B0">
            <w:pPr>
              <w:pStyle w:val="Table8ptText-ASDEFCON"/>
              <w:jc w:val="left"/>
            </w:pPr>
            <w:r>
              <w:t>As above</w:t>
            </w:r>
          </w:p>
        </w:tc>
      </w:tr>
      <w:tr w:rsidR="00A60698" w:rsidRPr="00EC1CB3" w14:paraId="1F4891F4" w14:textId="77777777" w:rsidTr="004275EA">
        <w:tc>
          <w:tcPr>
            <w:tcW w:w="736" w:type="dxa"/>
            <w:tcBorders>
              <w:top w:val="nil"/>
              <w:bottom w:val="single" w:sz="4" w:space="0" w:color="auto"/>
            </w:tcBorders>
          </w:tcPr>
          <w:p w14:paraId="38642FB3" w14:textId="77777777" w:rsidR="00D043B0" w:rsidRPr="00EC1CB3" w:rsidRDefault="00D043B0" w:rsidP="00D043B0">
            <w:pPr>
              <w:pStyle w:val="Table8ptText-ASDEFCON"/>
              <w:jc w:val="left"/>
            </w:pPr>
          </w:p>
        </w:tc>
        <w:tc>
          <w:tcPr>
            <w:tcW w:w="1671" w:type="dxa"/>
            <w:tcBorders>
              <w:top w:val="nil"/>
              <w:bottom w:val="single" w:sz="4" w:space="0" w:color="auto"/>
            </w:tcBorders>
          </w:tcPr>
          <w:p w14:paraId="7686B752" w14:textId="77777777" w:rsidR="00D043B0" w:rsidRPr="00EC1CB3" w:rsidRDefault="00D043B0" w:rsidP="00D043B0">
            <w:pPr>
              <w:pStyle w:val="Table8ptText-ASDEFCON"/>
              <w:jc w:val="left"/>
            </w:pPr>
          </w:p>
        </w:tc>
        <w:tc>
          <w:tcPr>
            <w:tcW w:w="734" w:type="dxa"/>
            <w:tcBorders>
              <w:top w:val="nil"/>
              <w:bottom w:val="single" w:sz="4" w:space="0" w:color="auto"/>
            </w:tcBorders>
          </w:tcPr>
          <w:p w14:paraId="2933C811" w14:textId="77777777" w:rsidR="00D043B0" w:rsidRPr="00EC1CB3" w:rsidRDefault="00D043B0" w:rsidP="00D043B0">
            <w:pPr>
              <w:pStyle w:val="Table8ptText-ASDEFCON"/>
              <w:jc w:val="center"/>
            </w:pPr>
          </w:p>
        </w:tc>
        <w:tc>
          <w:tcPr>
            <w:tcW w:w="318" w:type="dxa"/>
            <w:tcBorders>
              <w:top w:val="nil"/>
              <w:bottom w:val="single" w:sz="4" w:space="0" w:color="auto"/>
            </w:tcBorders>
          </w:tcPr>
          <w:p w14:paraId="428EF0A5" w14:textId="77777777" w:rsidR="00D043B0" w:rsidRPr="00EC1CB3" w:rsidRDefault="00D043B0" w:rsidP="00D043B0">
            <w:pPr>
              <w:pStyle w:val="Table8ptText-ASDEFCON"/>
              <w:jc w:val="center"/>
            </w:pPr>
            <w:r w:rsidRPr="00EC1CB3">
              <w:t>e</w:t>
            </w:r>
          </w:p>
        </w:tc>
        <w:tc>
          <w:tcPr>
            <w:tcW w:w="931" w:type="dxa"/>
            <w:tcBorders>
              <w:top w:val="nil"/>
              <w:bottom w:val="single" w:sz="4" w:space="0" w:color="auto"/>
            </w:tcBorders>
          </w:tcPr>
          <w:p w14:paraId="00B2B3D3" w14:textId="77777777" w:rsidR="00D043B0" w:rsidRPr="00EC1CB3" w:rsidRDefault="00D043B0" w:rsidP="00D043B0">
            <w:pPr>
              <w:pStyle w:val="Table8ptText-ASDEFCON"/>
              <w:jc w:val="center"/>
            </w:pPr>
            <w:r w:rsidRPr="00EC1CB3">
              <w:t>Final</w:t>
            </w:r>
          </w:p>
        </w:tc>
        <w:tc>
          <w:tcPr>
            <w:tcW w:w="1134" w:type="dxa"/>
            <w:tcBorders>
              <w:top w:val="nil"/>
              <w:bottom w:val="single" w:sz="4" w:space="0" w:color="auto"/>
            </w:tcBorders>
          </w:tcPr>
          <w:p w14:paraId="62A95CDF" w14:textId="77777777" w:rsidR="00D043B0" w:rsidRPr="00EC1CB3" w:rsidRDefault="00D043B0" w:rsidP="00D043B0">
            <w:pPr>
              <w:pStyle w:val="Table8ptText-ASDEFCON"/>
              <w:jc w:val="center"/>
            </w:pPr>
            <w:r w:rsidRPr="00EC1CB3">
              <w:t>SSDDR-20</w:t>
            </w:r>
          </w:p>
        </w:tc>
        <w:tc>
          <w:tcPr>
            <w:tcW w:w="709" w:type="dxa"/>
            <w:tcBorders>
              <w:top w:val="nil"/>
              <w:bottom w:val="single" w:sz="4" w:space="0" w:color="auto"/>
            </w:tcBorders>
          </w:tcPr>
          <w:p w14:paraId="165CD233" w14:textId="0740C16C" w:rsidR="00D043B0" w:rsidRPr="00EC1CB3" w:rsidRDefault="00D043B0" w:rsidP="00D043B0">
            <w:pPr>
              <w:pStyle w:val="Table8ptText-ASDEFCON"/>
              <w:jc w:val="center"/>
            </w:pPr>
            <w:r w:rsidRPr="00EC1CB3">
              <w:t>DMS</w:t>
            </w:r>
          </w:p>
        </w:tc>
        <w:tc>
          <w:tcPr>
            <w:tcW w:w="850" w:type="dxa"/>
            <w:tcBorders>
              <w:top w:val="nil"/>
              <w:bottom w:val="single" w:sz="4" w:space="0" w:color="auto"/>
            </w:tcBorders>
          </w:tcPr>
          <w:p w14:paraId="01F89EC9" w14:textId="77777777" w:rsidR="00D043B0" w:rsidRPr="00EC1CB3" w:rsidRDefault="00D043B0" w:rsidP="00D043B0">
            <w:pPr>
              <w:pStyle w:val="Table8ptText-ASDEFCON"/>
              <w:jc w:val="center"/>
            </w:pPr>
            <w:r w:rsidRPr="00EC1CB3">
              <w:t>CR</w:t>
            </w:r>
          </w:p>
        </w:tc>
        <w:tc>
          <w:tcPr>
            <w:tcW w:w="1418" w:type="dxa"/>
            <w:tcBorders>
              <w:top w:val="nil"/>
              <w:bottom w:val="single" w:sz="4" w:space="0" w:color="auto"/>
            </w:tcBorders>
          </w:tcPr>
          <w:p w14:paraId="39F03799" w14:textId="77777777" w:rsidR="00D043B0" w:rsidRPr="00EC1CB3" w:rsidRDefault="00D043B0" w:rsidP="00D043B0">
            <w:pPr>
              <w:pStyle w:val="Table8ptText-ASDEFCON"/>
              <w:jc w:val="center"/>
            </w:pPr>
          </w:p>
        </w:tc>
        <w:tc>
          <w:tcPr>
            <w:tcW w:w="708" w:type="dxa"/>
            <w:tcBorders>
              <w:top w:val="nil"/>
              <w:bottom w:val="single" w:sz="4" w:space="0" w:color="auto"/>
            </w:tcBorders>
          </w:tcPr>
          <w:p w14:paraId="4F91B35D" w14:textId="77777777" w:rsidR="00D043B0" w:rsidRPr="00EC1CB3" w:rsidRDefault="00D043B0" w:rsidP="00D043B0">
            <w:pPr>
              <w:pStyle w:val="Table8ptText-ASDEFCON"/>
              <w:jc w:val="center"/>
            </w:pPr>
            <w:r w:rsidRPr="00EC1CB3">
              <w:t>20</w:t>
            </w:r>
          </w:p>
        </w:tc>
        <w:tc>
          <w:tcPr>
            <w:tcW w:w="851" w:type="dxa"/>
            <w:tcBorders>
              <w:top w:val="nil"/>
              <w:bottom w:val="single" w:sz="4" w:space="0" w:color="auto"/>
            </w:tcBorders>
          </w:tcPr>
          <w:p w14:paraId="239ACBE8" w14:textId="77777777" w:rsidR="00D043B0" w:rsidRPr="00EC1CB3" w:rsidRDefault="00D043B0" w:rsidP="00D043B0">
            <w:pPr>
              <w:pStyle w:val="Table8ptText-ASDEFCON"/>
              <w:jc w:val="center"/>
            </w:pPr>
            <w:r>
              <w:t>Approval</w:t>
            </w:r>
          </w:p>
        </w:tc>
        <w:tc>
          <w:tcPr>
            <w:tcW w:w="1134" w:type="dxa"/>
            <w:tcBorders>
              <w:top w:val="nil"/>
              <w:bottom w:val="single" w:sz="4" w:space="0" w:color="auto"/>
            </w:tcBorders>
          </w:tcPr>
          <w:p w14:paraId="048D43F3" w14:textId="77777777" w:rsidR="00D043B0" w:rsidRPr="00EC1CB3" w:rsidRDefault="00D043B0" w:rsidP="00D043B0">
            <w:pPr>
              <w:pStyle w:val="Table8ptText-ASDEFCON"/>
              <w:numPr>
                <w:ilvl w:val="0"/>
                <w:numId w:val="0"/>
              </w:numPr>
              <w:jc w:val="center"/>
            </w:pPr>
            <w:r w:rsidRPr="00EC1CB3">
              <w:t>each SA</w:t>
            </w:r>
          </w:p>
        </w:tc>
        <w:tc>
          <w:tcPr>
            <w:tcW w:w="2551" w:type="dxa"/>
            <w:tcBorders>
              <w:top w:val="nil"/>
              <w:bottom w:val="single" w:sz="4" w:space="0" w:color="auto"/>
            </w:tcBorders>
          </w:tcPr>
          <w:p w14:paraId="3A746B63" w14:textId="77777777" w:rsidR="00D043B0" w:rsidRPr="00397FA2" w:rsidRDefault="00D043B0" w:rsidP="00D043B0">
            <w:pPr>
              <w:pStyle w:val="Table8ptText-ASDEFCON"/>
              <w:jc w:val="left"/>
            </w:pPr>
          </w:p>
        </w:tc>
      </w:tr>
      <w:tr w:rsidR="00A60698" w:rsidRPr="00EC1CB3" w14:paraId="4C4E6E26" w14:textId="77777777" w:rsidTr="004275EA">
        <w:tc>
          <w:tcPr>
            <w:tcW w:w="736" w:type="dxa"/>
            <w:tcBorders>
              <w:bottom w:val="nil"/>
            </w:tcBorders>
          </w:tcPr>
          <w:p w14:paraId="2CBCA4A0" w14:textId="42E52C1C" w:rsidR="00D043B0" w:rsidRPr="00EC1CB3" w:rsidRDefault="00D043B0" w:rsidP="00D043B0">
            <w:pPr>
              <w:pStyle w:val="Table8ptText-ASDEFCON"/>
              <w:jc w:val="left"/>
            </w:pPr>
            <w:r>
              <w:t>ENG-380</w:t>
            </w:r>
          </w:p>
        </w:tc>
        <w:tc>
          <w:tcPr>
            <w:tcW w:w="1671" w:type="dxa"/>
            <w:tcBorders>
              <w:bottom w:val="nil"/>
            </w:tcBorders>
          </w:tcPr>
          <w:p w14:paraId="5C046B42" w14:textId="77777777" w:rsidR="00D043B0" w:rsidRPr="00EC1CB3" w:rsidRDefault="00D043B0" w:rsidP="00D043B0">
            <w:pPr>
              <w:pStyle w:val="Table8ptText-ASDEFCON"/>
              <w:numPr>
                <w:ilvl w:val="0"/>
                <w:numId w:val="0"/>
              </w:numPr>
              <w:jc w:val="left"/>
            </w:pPr>
            <w:r>
              <w:t>System Integration Plan (SINTP)</w:t>
            </w:r>
          </w:p>
        </w:tc>
        <w:tc>
          <w:tcPr>
            <w:tcW w:w="734" w:type="dxa"/>
            <w:tcBorders>
              <w:bottom w:val="nil"/>
            </w:tcBorders>
          </w:tcPr>
          <w:p w14:paraId="3093BAB7" w14:textId="3A247869" w:rsidR="00D043B0" w:rsidRDefault="00D043B0" w:rsidP="00D043B0">
            <w:pPr>
              <w:pStyle w:val="Table8ptText-ASDEFCON"/>
              <w:jc w:val="center"/>
            </w:pPr>
            <w:r>
              <w:t>4.4.</w:t>
            </w:r>
            <w:r w:rsidR="003D582D">
              <w:t>3</w:t>
            </w:r>
          </w:p>
        </w:tc>
        <w:tc>
          <w:tcPr>
            <w:tcW w:w="318" w:type="dxa"/>
            <w:tcBorders>
              <w:bottom w:val="nil"/>
            </w:tcBorders>
          </w:tcPr>
          <w:p w14:paraId="2E6EBBFF" w14:textId="77777777" w:rsidR="00D043B0" w:rsidRPr="00EC1CB3" w:rsidRDefault="00D043B0" w:rsidP="00D043B0">
            <w:pPr>
              <w:pStyle w:val="Table8ptText-ASDEFCON"/>
              <w:jc w:val="center"/>
            </w:pPr>
            <w:r>
              <w:t>a</w:t>
            </w:r>
          </w:p>
        </w:tc>
        <w:tc>
          <w:tcPr>
            <w:tcW w:w="931" w:type="dxa"/>
            <w:tcBorders>
              <w:bottom w:val="nil"/>
            </w:tcBorders>
          </w:tcPr>
          <w:p w14:paraId="692F0458" w14:textId="77777777" w:rsidR="00D043B0" w:rsidRPr="00EC1CB3" w:rsidRDefault="00D043B0" w:rsidP="00D043B0">
            <w:pPr>
              <w:pStyle w:val="Table8ptText-ASDEFCON"/>
              <w:numPr>
                <w:ilvl w:val="0"/>
                <w:numId w:val="0"/>
              </w:numPr>
              <w:jc w:val="center"/>
            </w:pPr>
            <w:r>
              <w:t>Draft</w:t>
            </w:r>
          </w:p>
        </w:tc>
        <w:tc>
          <w:tcPr>
            <w:tcW w:w="1134" w:type="dxa"/>
            <w:tcBorders>
              <w:bottom w:val="nil"/>
            </w:tcBorders>
          </w:tcPr>
          <w:p w14:paraId="4BC69496" w14:textId="77777777" w:rsidR="00D043B0" w:rsidRPr="00EC1CB3" w:rsidRDefault="00D043B0" w:rsidP="00D043B0">
            <w:pPr>
              <w:pStyle w:val="Table8ptText-ASDEFCON"/>
              <w:jc w:val="center"/>
            </w:pPr>
            <w:r>
              <w:t>SDR-20</w:t>
            </w:r>
          </w:p>
        </w:tc>
        <w:tc>
          <w:tcPr>
            <w:tcW w:w="709" w:type="dxa"/>
            <w:tcBorders>
              <w:bottom w:val="nil"/>
            </w:tcBorders>
          </w:tcPr>
          <w:p w14:paraId="1C3F188F" w14:textId="77777777" w:rsidR="00D043B0" w:rsidRPr="00EC1CB3" w:rsidDel="00884081" w:rsidRDefault="00D043B0" w:rsidP="00D043B0">
            <w:pPr>
              <w:pStyle w:val="Table8ptText-ASDEFCON"/>
              <w:jc w:val="center"/>
            </w:pPr>
            <w:r>
              <w:t>DMS</w:t>
            </w:r>
          </w:p>
        </w:tc>
        <w:tc>
          <w:tcPr>
            <w:tcW w:w="850" w:type="dxa"/>
            <w:tcBorders>
              <w:bottom w:val="nil"/>
            </w:tcBorders>
          </w:tcPr>
          <w:p w14:paraId="3B9DE62A" w14:textId="77777777" w:rsidR="00D043B0" w:rsidRPr="00EC1CB3" w:rsidRDefault="00D043B0" w:rsidP="00D043B0">
            <w:pPr>
              <w:pStyle w:val="Table8ptText-ASDEFCON"/>
              <w:numPr>
                <w:ilvl w:val="0"/>
                <w:numId w:val="0"/>
              </w:numPr>
              <w:jc w:val="center"/>
            </w:pPr>
            <w:r>
              <w:t>CR</w:t>
            </w:r>
          </w:p>
        </w:tc>
        <w:tc>
          <w:tcPr>
            <w:tcW w:w="1418" w:type="dxa"/>
            <w:tcBorders>
              <w:bottom w:val="nil"/>
            </w:tcBorders>
          </w:tcPr>
          <w:p w14:paraId="3393A649" w14:textId="77777777" w:rsidR="00D043B0" w:rsidRPr="00EC1CB3" w:rsidRDefault="00D043B0" w:rsidP="00D043B0">
            <w:pPr>
              <w:pStyle w:val="Table8ptText-ASDEFCON"/>
              <w:jc w:val="center"/>
            </w:pPr>
            <w:r>
              <w:t>DID-ENG-MGT-SINTP</w:t>
            </w:r>
          </w:p>
        </w:tc>
        <w:tc>
          <w:tcPr>
            <w:tcW w:w="708" w:type="dxa"/>
            <w:tcBorders>
              <w:bottom w:val="nil"/>
            </w:tcBorders>
          </w:tcPr>
          <w:p w14:paraId="425F0DDE" w14:textId="77777777" w:rsidR="00D043B0" w:rsidRPr="00EC1CB3" w:rsidRDefault="00D043B0" w:rsidP="00D043B0">
            <w:pPr>
              <w:pStyle w:val="Table8ptText-ASDEFCON"/>
              <w:jc w:val="center"/>
            </w:pPr>
            <w:r>
              <w:t>20</w:t>
            </w:r>
          </w:p>
        </w:tc>
        <w:tc>
          <w:tcPr>
            <w:tcW w:w="851" w:type="dxa"/>
            <w:tcBorders>
              <w:bottom w:val="nil"/>
            </w:tcBorders>
          </w:tcPr>
          <w:p w14:paraId="53A3E533" w14:textId="77777777" w:rsidR="00D043B0" w:rsidRPr="00EC1CB3" w:rsidRDefault="00D043B0" w:rsidP="00D043B0">
            <w:pPr>
              <w:pStyle w:val="Table8ptText-ASDEFCON"/>
              <w:jc w:val="center"/>
            </w:pPr>
            <w:r>
              <w:t>Review</w:t>
            </w:r>
          </w:p>
        </w:tc>
        <w:tc>
          <w:tcPr>
            <w:tcW w:w="1134" w:type="dxa"/>
            <w:tcBorders>
              <w:bottom w:val="nil"/>
            </w:tcBorders>
          </w:tcPr>
          <w:p w14:paraId="519CB06A" w14:textId="77777777" w:rsidR="00D043B0" w:rsidRPr="00EC1CB3" w:rsidRDefault="00D043B0" w:rsidP="00D043B0">
            <w:pPr>
              <w:pStyle w:val="Table8ptText-ASDEFCON"/>
              <w:jc w:val="center"/>
            </w:pPr>
            <w:r>
              <w:t>NA</w:t>
            </w:r>
          </w:p>
        </w:tc>
        <w:tc>
          <w:tcPr>
            <w:tcW w:w="2551" w:type="dxa"/>
            <w:tcBorders>
              <w:bottom w:val="nil"/>
            </w:tcBorders>
          </w:tcPr>
          <w:p w14:paraId="0328B904" w14:textId="77777777" w:rsidR="00D043B0" w:rsidRPr="00397FA2" w:rsidRDefault="00D043B0" w:rsidP="00D043B0">
            <w:pPr>
              <w:pStyle w:val="Table8ptText-ASDEFCON"/>
              <w:jc w:val="left"/>
            </w:pPr>
          </w:p>
        </w:tc>
      </w:tr>
      <w:tr w:rsidR="00A60698" w:rsidRPr="00EC1CB3" w14:paraId="3B4C320C" w14:textId="77777777" w:rsidTr="004275EA">
        <w:tc>
          <w:tcPr>
            <w:tcW w:w="736" w:type="dxa"/>
            <w:tcBorders>
              <w:top w:val="nil"/>
            </w:tcBorders>
          </w:tcPr>
          <w:p w14:paraId="77E47B46" w14:textId="77777777" w:rsidR="00D043B0" w:rsidRDefault="00D043B0" w:rsidP="00D043B0">
            <w:pPr>
              <w:pStyle w:val="Table8ptText-ASDEFCON"/>
              <w:jc w:val="left"/>
            </w:pPr>
          </w:p>
        </w:tc>
        <w:tc>
          <w:tcPr>
            <w:tcW w:w="1671" w:type="dxa"/>
            <w:tcBorders>
              <w:top w:val="nil"/>
            </w:tcBorders>
          </w:tcPr>
          <w:p w14:paraId="135A2A9D" w14:textId="77777777" w:rsidR="00D043B0" w:rsidRDefault="00D043B0" w:rsidP="00D043B0">
            <w:pPr>
              <w:pStyle w:val="Table8ptText-ASDEFCON"/>
              <w:numPr>
                <w:ilvl w:val="0"/>
                <w:numId w:val="0"/>
              </w:numPr>
              <w:jc w:val="left"/>
            </w:pPr>
          </w:p>
        </w:tc>
        <w:tc>
          <w:tcPr>
            <w:tcW w:w="734" w:type="dxa"/>
            <w:tcBorders>
              <w:top w:val="nil"/>
            </w:tcBorders>
          </w:tcPr>
          <w:p w14:paraId="05217805" w14:textId="77777777" w:rsidR="00D043B0" w:rsidRDefault="00D043B0" w:rsidP="00D043B0">
            <w:pPr>
              <w:pStyle w:val="Table8ptText-ASDEFCON"/>
              <w:jc w:val="center"/>
            </w:pPr>
          </w:p>
        </w:tc>
        <w:tc>
          <w:tcPr>
            <w:tcW w:w="318" w:type="dxa"/>
            <w:tcBorders>
              <w:top w:val="nil"/>
            </w:tcBorders>
          </w:tcPr>
          <w:p w14:paraId="70060705" w14:textId="77777777" w:rsidR="00D043B0" w:rsidRDefault="00D043B0" w:rsidP="00D043B0">
            <w:pPr>
              <w:pStyle w:val="Table8ptText-ASDEFCON"/>
              <w:jc w:val="center"/>
            </w:pPr>
            <w:r>
              <w:t>b</w:t>
            </w:r>
          </w:p>
        </w:tc>
        <w:tc>
          <w:tcPr>
            <w:tcW w:w="931" w:type="dxa"/>
            <w:tcBorders>
              <w:top w:val="nil"/>
            </w:tcBorders>
          </w:tcPr>
          <w:p w14:paraId="3248354A" w14:textId="77777777" w:rsidR="00D043B0" w:rsidRDefault="00D043B0" w:rsidP="00D043B0">
            <w:pPr>
              <w:pStyle w:val="Table8ptText-ASDEFCON"/>
              <w:numPr>
                <w:ilvl w:val="0"/>
                <w:numId w:val="0"/>
              </w:numPr>
              <w:jc w:val="center"/>
            </w:pPr>
            <w:r>
              <w:t>Final</w:t>
            </w:r>
          </w:p>
        </w:tc>
        <w:tc>
          <w:tcPr>
            <w:tcW w:w="1134" w:type="dxa"/>
            <w:tcBorders>
              <w:top w:val="nil"/>
            </w:tcBorders>
          </w:tcPr>
          <w:p w14:paraId="17313612" w14:textId="77777777" w:rsidR="00D043B0" w:rsidRDefault="00D043B0" w:rsidP="00D043B0">
            <w:pPr>
              <w:pStyle w:val="Table8ptText-ASDEFCON"/>
              <w:jc w:val="center"/>
            </w:pPr>
            <w:r>
              <w:t>PDR-20</w:t>
            </w:r>
          </w:p>
        </w:tc>
        <w:tc>
          <w:tcPr>
            <w:tcW w:w="709" w:type="dxa"/>
            <w:tcBorders>
              <w:top w:val="nil"/>
            </w:tcBorders>
          </w:tcPr>
          <w:p w14:paraId="55F41061" w14:textId="77777777" w:rsidR="00D043B0" w:rsidRDefault="00D043B0" w:rsidP="00D043B0">
            <w:pPr>
              <w:pStyle w:val="Table8ptText-ASDEFCON"/>
              <w:jc w:val="center"/>
            </w:pPr>
            <w:r>
              <w:t>DMS</w:t>
            </w:r>
          </w:p>
        </w:tc>
        <w:tc>
          <w:tcPr>
            <w:tcW w:w="850" w:type="dxa"/>
            <w:tcBorders>
              <w:top w:val="nil"/>
            </w:tcBorders>
          </w:tcPr>
          <w:p w14:paraId="0F2529CA" w14:textId="77777777" w:rsidR="00D043B0" w:rsidRDefault="00D043B0" w:rsidP="00D043B0">
            <w:pPr>
              <w:pStyle w:val="Table8ptText-ASDEFCON"/>
              <w:numPr>
                <w:ilvl w:val="0"/>
                <w:numId w:val="0"/>
              </w:numPr>
              <w:jc w:val="center"/>
            </w:pPr>
            <w:r>
              <w:t>CR</w:t>
            </w:r>
          </w:p>
        </w:tc>
        <w:tc>
          <w:tcPr>
            <w:tcW w:w="1418" w:type="dxa"/>
            <w:tcBorders>
              <w:top w:val="nil"/>
            </w:tcBorders>
          </w:tcPr>
          <w:p w14:paraId="1FC0E7FA" w14:textId="77777777" w:rsidR="00D043B0" w:rsidRDefault="00D043B0" w:rsidP="00D043B0">
            <w:pPr>
              <w:pStyle w:val="Table8ptText-ASDEFCON"/>
              <w:jc w:val="center"/>
            </w:pPr>
          </w:p>
        </w:tc>
        <w:tc>
          <w:tcPr>
            <w:tcW w:w="708" w:type="dxa"/>
            <w:tcBorders>
              <w:top w:val="nil"/>
            </w:tcBorders>
          </w:tcPr>
          <w:p w14:paraId="46902122" w14:textId="77777777" w:rsidR="00D043B0" w:rsidRDefault="00D043B0" w:rsidP="00D043B0">
            <w:pPr>
              <w:pStyle w:val="Table8ptText-ASDEFCON"/>
              <w:jc w:val="center"/>
            </w:pPr>
            <w:r>
              <w:t>20</w:t>
            </w:r>
          </w:p>
        </w:tc>
        <w:tc>
          <w:tcPr>
            <w:tcW w:w="851" w:type="dxa"/>
            <w:tcBorders>
              <w:top w:val="nil"/>
            </w:tcBorders>
          </w:tcPr>
          <w:p w14:paraId="225401DA" w14:textId="77777777" w:rsidR="00D043B0" w:rsidRDefault="00D043B0" w:rsidP="00D043B0">
            <w:pPr>
              <w:pStyle w:val="Table8ptText-ASDEFCON"/>
              <w:jc w:val="center"/>
            </w:pPr>
            <w:r>
              <w:t>Approval</w:t>
            </w:r>
          </w:p>
        </w:tc>
        <w:tc>
          <w:tcPr>
            <w:tcW w:w="1134" w:type="dxa"/>
            <w:tcBorders>
              <w:top w:val="nil"/>
            </w:tcBorders>
          </w:tcPr>
          <w:p w14:paraId="0BD7BC46" w14:textId="6ECE71CB" w:rsidR="00D043B0" w:rsidRDefault="00D043B0" w:rsidP="00D043B0">
            <w:pPr>
              <w:pStyle w:val="Table8ptText-ASDEFCON"/>
              <w:jc w:val="center"/>
            </w:pPr>
            <w:r>
              <w:t>12M</w:t>
            </w:r>
          </w:p>
        </w:tc>
        <w:tc>
          <w:tcPr>
            <w:tcW w:w="2551" w:type="dxa"/>
            <w:tcBorders>
              <w:top w:val="nil"/>
            </w:tcBorders>
          </w:tcPr>
          <w:p w14:paraId="6E5E861E" w14:textId="77777777" w:rsidR="00D043B0" w:rsidRPr="00397FA2" w:rsidRDefault="00D043B0" w:rsidP="00D043B0">
            <w:pPr>
              <w:pStyle w:val="Table8ptText-ASDEFCON"/>
              <w:jc w:val="left"/>
            </w:pPr>
          </w:p>
        </w:tc>
      </w:tr>
      <w:tr w:rsidR="00A60698" w:rsidRPr="00EC1CB3" w14:paraId="02F471B2" w14:textId="77777777" w:rsidTr="004275EA">
        <w:tc>
          <w:tcPr>
            <w:tcW w:w="736" w:type="dxa"/>
          </w:tcPr>
          <w:p w14:paraId="3CC461DA" w14:textId="6CDA0277" w:rsidR="00D043B0" w:rsidRPr="00EC1CB3" w:rsidRDefault="00D043B0" w:rsidP="00D043B0">
            <w:pPr>
              <w:pStyle w:val="Table8ptText-ASDEFCON"/>
              <w:jc w:val="left"/>
            </w:pPr>
            <w:r>
              <w:t>ENG-4</w:t>
            </w:r>
            <w:r w:rsidRPr="00EC1CB3">
              <w:t>00</w:t>
            </w:r>
          </w:p>
        </w:tc>
        <w:tc>
          <w:tcPr>
            <w:tcW w:w="1671" w:type="dxa"/>
          </w:tcPr>
          <w:p w14:paraId="54EABB24" w14:textId="77777777" w:rsidR="00D043B0" w:rsidRPr="00EC1CB3" w:rsidRDefault="00D043B0" w:rsidP="00D043B0">
            <w:pPr>
              <w:pStyle w:val="Table8ptText-ASDEFCON"/>
              <w:jc w:val="left"/>
            </w:pPr>
            <w:r>
              <w:t xml:space="preserve">Mission System </w:t>
            </w:r>
            <w:r w:rsidRPr="00EC1CB3">
              <w:t>Technical Documentation Tree (</w:t>
            </w:r>
            <w:r>
              <w:t>MS</w:t>
            </w:r>
            <w:r w:rsidRPr="00EC1CB3">
              <w:t>TDT)</w:t>
            </w:r>
          </w:p>
        </w:tc>
        <w:tc>
          <w:tcPr>
            <w:tcW w:w="734" w:type="dxa"/>
          </w:tcPr>
          <w:p w14:paraId="4C1A30D7" w14:textId="77777777" w:rsidR="00D043B0" w:rsidRPr="00EC1CB3" w:rsidRDefault="00D043B0" w:rsidP="00D043B0">
            <w:pPr>
              <w:pStyle w:val="Table8ptText-ASDEFCON"/>
              <w:jc w:val="center"/>
            </w:pPr>
            <w:r>
              <w:t>4.5.1</w:t>
            </w:r>
          </w:p>
        </w:tc>
        <w:tc>
          <w:tcPr>
            <w:tcW w:w="318" w:type="dxa"/>
          </w:tcPr>
          <w:p w14:paraId="23D07D00" w14:textId="77777777" w:rsidR="00D043B0" w:rsidRPr="00EC1CB3" w:rsidRDefault="00D043B0" w:rsidP="00D043B0">
            <w:pPr>
              <w:pStyle w:val="Table8ptText-ASDEFCON"/>
              <w:jc w:val="center"/>
            </w:pPr>
            <w:r w:rsidRPr="00EC1CB3">
              <w:t>a</w:t>
            </w:r>
          </w:p>
        </w:tc>
        <w:tc>
          <w:tcPr>
            <w:tcW w:w="931" w:type="dxa"/>
          </w:tcPr>
          <w:p w14:paraId="10583B20" w14:textId="77777777" w:rsidR="00D043B0" w:rsidRPr="00EC1CB3" w:rsidRDefault="00D043B0" w:rsidP="00D043B0">
            <w:pPr>
              <w:pStyle w:val="Table8ptText-ASDEFCON"/>
              <w:jc w:val="center"/>
            </w:pPr>
            <w:r w:rsidRPr="00EC1CB3">
              <w:t>Final</w:t>
            </w:r>
          </w:p>
        </w:tc>
        <w:tc>
          <w:tcPr>
            <w:tcW w:w="1134" w:type="dxa"/>
          </w:tcPr>
          <w:p w14:paraId="23E0F11A" w14:textId="77777777" w:rsidR="00D043B0" w:rsidRPr="00EC1CB3" w:rsidRDefault="00D043B0" w:rsidP="00D043B0">
            <w:pPr>
              <w:pStyle w:val="Table8ptText-ASDEFCON"/>
              <w:jc w:val="center"/>
            </w:pPr>
            <w:r w:rsidRPr="00EC1CB3">
              <w:t>ED</w:t>
            </w:r>
            <w:r>
              <w:t>+40</w:t>
            </w:r>
          </w:p>
        </w:tc>
        <w:tc>
          <w:tcPr>
            <w:tcW w:w="709" w:type="dxa"/>
          </w:tcPr>
          <w:p w14:paraId="078E27F3" w14:textId="77777777" w:rsidR="00D043B0" w:rsidRPr="00EC1CB3" w:rsidRDefault="00D043B0" w:rsidP="00D043B0">
            <w:pPr>
              <w:pStyle w:val="Table8ptText-ASDEFCON"/>
              <w:jc w:val="center"/>
            </w:pPr>
            <w:r w:rsidRPr="00EC1CB3">
              <w:t>DMS</w:t>
            </w:r>
          </w:p>
        </w:tc>
        <w:tc>
          <w:tcPr>
            <w:tcW w:w="850" w:type="dxa"/>
          </w:tcPr>
          <w:p w14:paraId="739F3CE9" w14:textId="77777777" w:rsidR="00D043B0" w:rsidRPr="00EC1CB3" w:rsidRDefault="00D043B0" w:rsidP="00D043B0">
            <w:pPr>
              <w:pStyle w:val="Table8ptText-ASDEFCON"/>
              <w:jc w:val="center"/>
            </w:pPr>
            <w:r w:rsidRPr="00EC1CB3">
              <w:t>CR</w:t>
            </w:r>
          </w:p>
        </w:tc>
        <w:tc>
          <w:tcPr>
            <w:tcW w:w="1418" w:type="dxa"/>
          </w:tcPr>
          <w:p w14:paraId="3EF0BA38" w14:textId="77777777" w:rsidR="00D043B0" w:rsidRPr="00EC1CB3" w:rsidRDefault="00D043B0" w:rsidP="00D043B0">
            <w:pPr>
              <w:pStyle w:val="Table8ptText-ASDEFCON"/>
              <w:jc w:val="center"/>
            </w:pPr>
            <w:r w:rsidRPr="00EC1CB3">
              <w:t>DID-</w:t>
            </w:r>
            <w:r>
              <w:t>ILS-TDATA-MTDI</w:t>
            </w:r>
          </w:p>
        </w:tc>
        <w:tc>
          <w:tcPr>
            <w:tcW w:w="708" w:type="dxa"/>
          </w:tcPr>
          <w:p w14:paraId="3424CEAF" w14:textId="77777777" w:rsidR="00D043B0" w:rsidRPr="00EC1CB3" w:rsidRDefault="00D043B0" w:rsidP="00D043B0">
            <w:pPr>
              <w:pStyle w:val="Table8ptText-ASDEFCON"/>
              <w:jc w:val="center"/>
            </w:pPr>
            <w:r w:rsidRPr="00EC1CB3">
              <w:t>20</w:t>
            </w:r>
          </w:p>
        </w:tc>
        <w:tc>
          <w:tcPr>
            <w:tcW w:w="851" w:type="dxa"/>
          </w:tcPr>
          <w:p w14:paraId="0319EF56" w14:textId="77777777" w:rsidR="00D043B0" w:rsidRPr="00EC1CB3" w:rsidRDefault="00D043B0" w:rsidP="00D043B0">
            <w:pPr>
              <w:pStyle w:val="Table8ptText-ASDEFCON"/>
              <w:jc w:val="center"/>
            </w:pPr>
            <w:r w:rsidRPr="00EC1CB3">
              <w:t>Approval</w:t>
            </w:r>
          </w:p>
        </w:tc>
        <w:tc>
          <w:tcPr>
            <w:tcW w:w="1134" w:type="dxa"/>
          </w:tcPr>
          <w:p w14:paraId="14FF6EF7" w14:textId="77777777" w:rsidR="00D043B0" w:rsidRPr="00EC1CB3" w:rsidRDefault="00D043B0" w:rsidP="00D043B0">
            <w:pPr>
              <w:pStyle w:val="Table8ptText-ASDEFCON"/>
              <w:jc w:val="center"/>
            </w:pPr>
            <w:r w:rsidRPr="00EC1CB3">
              <w:t>R(E) and 3M after DDR</w:t>
            </w:r>
          </w:p>
        </w:tc>
        <w:tc>
          <w:tcPr>
            <w:tcW w:w="2551" w:type="dxa"/>
          </w:tcPr>
          <w:p w14:paraId="2650C078" w14:textId="77777777" w:rsidR="00D043B0" w:rsidRPr="00397FA2" w:rsidRDefault="00D043B0" w:rsidP="00D043B0">
            <w:pPr>
              <w:pStyle w:val="Table8ptText-ASDEFCON"/>
              <w:jc w:val="left"/>
            </w:pPr>
          </w:p>
        </w:tc>
      </w:tr>
      <w:tr w:rsidR="00A60698" w:rsidRPr="00EC1CB3" w14:paraId="7D725ACA" w14:textId="77777777" w:rsidTr="004275EA">
        <w:tc>
          <w:tcPr>
            <w:tcW w:w="736" w:type="dxa"/>
            <w:tcBorders>
              <w:bottom w:val="single" w:sz="4" w:space="0" w:color="auto"/>
            </w:tcBorders>
          </w:tcPr>
          <w:p w14:paraId="76BA72AE" w14:textId="029D7656" w:rsidR="00D043B0" w:rsidRPr="00EC1CB3" w:rsidRDefault="00D043B0" w:rsidP="00D043B0">
            <w:pPr>
              <w:pStyle w:val="Table8ptText-ASDEFCON"/>
              <w:jc w:val="left"/>
            </w:pPr>
            <w:r w:rsidRPr="00EC1CB3">
              <w:t>ENG-</w:t>
            </w:r>
            <w:r>
              <w:t>4</w:t>
            </w:r>
            <w:r w:rsidRPr="00EC1CB3">
              <w:t>10</w:t>
            </w:r>
          </w:p>
        </w:tc>
        <w:tc>
          <w:tcPr>
            <w:tcW w:w="1671" w:type="dxa"/>
            <w:tcBorders>
              <w:bottom w:val="single" w:sz="4" w:space="0" w:color="auto"/>
            </w:tcBorders>
          </w:tcPr>
          <w:p w14:paraId="69CE862E" w14:textId="77777777" w:rsidR="00D043B0" w:rsidRPr="00EC1CB3" w:rsidRDefault="00D043B0" w:rsidP="00D043B0">
            <w:pPr>
              <w:pStyle w:val="Table8ptText-ASDEFCON"/>
              <w:jc w:val="left"/>
            </w:pPr>
            <w:r w:rsidRPr="00EC1CB3">
              <w:t>Design Documentation</w:t>
            </w:r>
          </w:p>
        </w:tc>
        <w:tc>
          <w:tcPr>
            <w:tcW w:w="734" w:type="dxa"/>
            <w:tcBorders>
              <w:bottom w:val="single" w:sz="4" w:space="0" w:color="auto"/>
            </w:tcBorders>
          </w:tcPr>
          <w:p w14:paraId="32FE8521" w14:textId="77777777" w:rsidR="00D043B0" w:rsidRPr="00EC1CB3" w:rsidRDefault="00D043B0" w:rsidP="00D043B0">
            <w:pPr>
              <w:pStyle w:val="Table8ptText-ASDEFCON"/>
              <w:jc w:val="center"/>
            </w:pPr>
            <w:r>
              <w:t>4.5.1</w:t>
            </w:r>
          </w:p>
        </w:tc>
        <w:tc>
          <w:tcPr>
            <w:tcW w:w="318" w:type="dxa"/>
            <w:tcBorders>
              <w:bottom w:val="single" w:sz="4" w:space="0" w:color="auto"/>
            </w:tcBorders>
          </w:tcPr>
          <w:p w14:paraId="69460479" w14:textId="77777777" w:rsidR="00D043B0" w:rsidRPr="00EC1CB3" w:rsidRDefault="00D043B0" w:rsidP="00D043B0">
            <w:pPr>
              <w:pStyle w:val="Table8ptText-ASDEFCON"/>
              <w:jc w:val="center"/>
            </w:pPr>
            <w:r w:rsidRPr="00EC1CB3">
              <w:t>a</w:t>
            </w:r>
          </w:p>
        </w:tc>
        <w:tc>
          <w:tcPr>
            <w:tcW w:w="931" w:type="dxa"/>
            <w:tcBorders>
              <w:bottom w:val="single" w:sz="4" w:space="0" w:color="auto"/>
            </w:tcBorders>
          </w:tcPr>
          <w:p w14:paraId="3E268CB8" w14:textId="77777777" w:rsidR="00D043B0" w:rsidRPr="00EC1CB3" w:rsidRDefault="00D043B0" w:rsidP="00D043B0">
            <w:pPr>
              <w:pStyle w:val="Table8ptText-ASDEFCON"/>
              <w:jc w:val="center"/>
            </w:pPr>
            <w:r w:rsidRPr="00EC1CB3">
              <w:t xml:space="preserve">As per Approved </w:t>
            </w:r>
            <w:r>
              <w:t>MS</w:t>
            </w:r>
            <w:r w:rsidRPr="00EC1CB3">
              <w:t>TDT</w:t>
            </w:r>
          </w:p>
        </w:tc>
        <w:tc>
          <w:tcPr>
            <w:tcW w:w="1134" w:type="dxa"/>
            <w:tcBorders>
              <w:bottom w:val="single" w:sz="4" w:space="0" w:color="auto"/>
            </w:tcBorders>
          </w:tcPr>
          <w:p w14:paraId="67F144DC" w14:textId="77777777" w:rsidR="00D043B0" w:rsidRPr="00EC1CB3" w:rsidRDefault="00D043B0" w:rsidP="00D043B0">
            <w:pPr>
              <w:pStyle w:val="Table8ptText-ASDEFCON"/>
              <w:jc w:val="center"/>
            </w:pPr>
            <w:r w:rsidRPr="00EC1CB3">
              <w:t xml:space="preserve">As per Approved </w:t>
            </w:r>
            <w:r>
              <w:t>MS</w:t>
            </w:r>
            <w:r w:rsidRPr="00EC1CB3">
              <w:t>TDT</w:t>
            </w:r>
          </w:p>
        </w:tc>
        <w:tc>
          <w:tcPr>
            <w:tcW w:w="709" w:type="dxa"/>
            <w:tcBorders>
              <w:bottom w:val="single" w:sz="4" w:space="0" w:color="auto"/>
            </w:tcBorders>
          </w:tcPr>
          <w:p w14:paraId="2DEB99D8" w14:textId="77777777" w:rsidR="00D043B0" w:rsidRPr="00EC1CB3" w:rsidRDefault="00D043B0" w:rsidP="00D043B0">
            <w:pPr>
              <w:pStyle w:val="Table8ptText-ASDEFCON"/>
              <w:jc w:val="center"/>
            </w:pPr>
            <w:r w:rsidRPr="00EC1CB3">
              <w:t>DMS</w:t>
            </w:r>
          </w:p>
        </w:tc>
        <w:tc>
          <w:tcPr>
            <w:tcW w:w="850" w:type="dxa"/>
            <w:tcBorders>
              <w:bottom w:val="single" w:sz="4" w:space="0" w:color="auto"/>
            </w:tcBorders>
          </w:tcPr>
          <w:p w14:paraId="4279B8DA" w14:textId="77777777" w:rsidR="00D043B0" w:rsidRPr="00EC1CB3" w:rsidRDefault="00D043B0" w:rsidP="00D043B0">
            <w:pPr>
              <w:pStyle w:val="Table8ptText-ASDEFCON"/>
              <w:jc w:val="center"/>
            </w:pPr>
            <w:r w:rsidRPr="00EC1CB3">
              <w:t>CR</w:t>
            </w:r>
          </w:p>
        </w:tc>
        <w:tc>
          <w:tcPr>
            <w:tcW w:w="1418" w:type="dxa"/>
            <w:tcBorders>
              <w:bottom w:val="single" w:sz="4" w:space="0" w:color="auto"/>
            </w:tcBorders>
          </w:tcPr>
          <w:p w14:paraId="52B564AD" w14:textId="77777777" w:rsidR="00D043B0" w:rsidRPr="00EC1CB3" w:rsidRDefault="00D043B0" w:rsidP="00D043B0">
            <w:pPr>
              <w:pStyle w:val="Table8ptText-ASDEFCON"/>
              <w:jc w:val="center"/>
            </w:pPr>
            <w:r w:rsidRPr="00EC1CB3">
              <w:t xml:space="preserve">As per Approved </w:t>
            </w:r>
            <w:r>
              <w:t>MS</w:t>
            </w:r>
            <w:r w:rsidRPr="00EC1CB3">
              <w:t>TDT</w:t>
            </w:r>
          </w:p>
        </w:tc>
        <w:tc>
          <w:tcPr>
            <w:tcW w:w="708" w:type="dxa"/>
            <w:tcBorders>
              <w:bottom w:val="single" w:sz="4" w:space="0" w:color="auto"/>
            </w:tcBorders>
          </w:tcPr>
          <w:p w14:paraId="13E426C1" w14:textId="77777777" w:rsidR="00D043B0" w:rsidRPr="00EC1CB3" w:rsidRDefault="00D043B0" w:rsidP="00D043B0">
            <w:pPr>
              <w:pStyle w:val="Table8ptText-ASDEFCON"/>
              <w:jc w:val="center"/>
            </w:pPr>
            <w:r w:rsidRPr="00EC1CB3">
              <w:t xml:space="preserve">As per Approved </w:t>
            </w:r>
            <w:r>
              <w:t>MS</w:t>
            </w:r>
            <w:r w:rsidRPr="00EC1CB3">
              <w:t>TDT</w:t>
            </w:r>
          </w:p>
        </w:tc>
        <w:tc>
          <w:tcPr>
            <w:tcW w:w="851" w:type="dxa"/>
            <w:tcBorders>
              <w:bottom w:val="single" w:sz="4" w:space="0" w:color="auto"/>
            </w:tcBorders>
          </w:tcPr>
          <w:p w14:paraId="32AF6ECA" w14:textId="77777777" w:rsidR="00D043B0" w:rsidRPr="00EC1CB3" w:rsidRDefault="00D043B0" w:rsidP="00D043B0">
            <w:pPr>
              <w:pStyle w:val="Table8ptText-ASDEFCON"/>
              <w:jc w:val="center"/>
            </w:pPr>
            <w:r w:rsidRPr="00EC1CB3">
              <w:t xml:space="preserve">As per Approved </w:t>
            </w:r>
            <w:r>
              <w:t>MS</w:t>
            </w:r>
            <w:r w:rsidRPr="00EC1CB3">
              <w:t>TDT</w:t>
            </w:r>
          </w:p>
        </w:tc>
        <w:tc>
          <w:tcPr>
            <w:tcW w:w="1134" w:type="dxa"/>
            <w:tcBorders>
              <w:bottom w:val="single" w:sz="4" w:space="0" w:color="auto"/>
            </w:tcBorders>
          </w:tcPr>
          <w:p w14:paraId="0F3A0976" w14:textId="77777777" w:rsidR="00D043B0" w:rsidRPr="00EC1CB3" w:rsidRDefault="00D043B0" w:rsidP="00D043B0">
            <w:pPr>
              <w:pStyle w:val="Table8ptText-ASDEFCON"/>
              <w:jc w:val="center"/>
            </w:pPr>
            <w:r w:rsidRPr="00EC1CB3">
              <w:t>R(E) and FA</w:t>
            </w:r>
          </w:p>
        </w:tc>
        <w:tc>
          <w:tcPr>
            <w:tcW w:w="2551" w:type="dxa"/>
            <w:tcBorders>
              <w:bottom w:val="single" w:sz="4" w:space="0" w:color="auto"/>
            </w:tcBorders>
          </w:tcPr>
          <w:p w14:paraId="4089B1AF" w14:textId="77777777" w:rsidR="00D043B0" w:rsidRPr="00397FA2" w:rsidRDefault="00D043B0" w:rsidP="00D043B0">
            <w:pPr>
              <w:pStyle w:val="Table8ptText-ASDEFCON"/>
              <w:jc w:val="left"/>
            </w:pPr>
          </w:p>
        </w:tc>
      </w:tr>
      <w:tr w:rsidR="00A60698" w:rsidRPr="00EC1CB3" w14:paraId="69C4940E" w14:textId="77777777" w:rsidTr="004275EA">
        <w:tc>
          <w:tcPr>
            <w:tcW w:w="736" w:type="dxa"/>
            <w:tcBorders>
              <w:top w:val="single" w:sz="4" w:space="0" w:color="auto"/>
              <w:bottom w:val="nil"/>
            </w:tcBorders>
          </w:tcPr>
          <w:p w14:paraId="4402F381" w14:textId="6DD17251" w:rsidR="00D043B0" w:rsidRPr="00EC1CB3" w:rsidRDefault="00D043B0" w:rsidP="00D043B0">
            <w:pPr>
              <w:pStyle w:val="Table8ptText-ASDEFCON"/>
              <w:jc w:val="left"/>
            </w:pPr>
            <w:r>
              <w:t>ENG-450</w:t>
            </w:r>
          </w:p>
        </w:tc>
        <w:tc>
          <w:tcPr>
            <w:tcW w:w="1671" w:type="dxa"/>
            <w:tcBorders>
              <w:top w:val="single" w:sz="4" w:space="0" w:color="auto"/>
              <w:bottom w:val="nil"/>
            </w:tcBorders>
          </w:tcPr>
          <w:p w14:paraId="40446884" w14:textId="77777777" w:rsidR="00D043B0" w:rsidRPr="00EC1CB3" w:rsidRDefault="00D043B0" w:rsidP="00D043B0">
            <w:pPr>
              <w:pStyle w:val="Table8ptText-ASDEFCON"/>
              <w:numPr>
                <w:ilvl w:val="0"/>
                <w:numId w:val="0"/>
              </w:numPr>
              <w:jc w:val="left"/>
            </w:pPr>
            <w:r>
              <w:t>Drawing List</w:t>
            </w:r>
          </w:p>
        </w:tc>
        <w:tc>
          <w:tcPr>
            <w:tcW w:w="734" w:type="dxa"/>
            <w:tcBorders>
              <w:top w:val="single" w:sz="4" w:space="0" w:color="auto"/>
              <w:bottom w:val="nil"/>
            </w:tcBorders>
          </w:tcPr>
          <w:p w14:paraId="1B6A62D4" w14:textId="77777777" w:rsidR="00D043B0" w:rsidRPr="00EC1CB3" w:rsidRDefault="00D043B0" w:rsidP="00D043B0">
            <w:pPr>
              <w:pStyle w:val="Table8ptText-ASDEFCON"/>
              <w:jc w:val="center"/>
            </w:pPr>
            <w:r>
              <w:t>4.5.4</w:t>
            </w:r>
          </w:p>
        </w:tc>
        <w:tc>
          <w:tcPr>
            <w:tcW w:w="318" w:type="dxa"/>
            <w:tcBorders>
              <w:top w:val="single" w:sz="4" w:space="0" w:color="auto"/>
              <w:bottom w:val="nil"/>
            </w:tcBorders>
          </w:tcPr>
          <w:p w14:paraId="5B5E0E72" w14:textId="77777777" w:rsidR="00D043B0" w:rsidRPr="00EC1CB3" w:rsidRDefault="00D043B0" w:rsidP="00D043B0">
            <w:pPr>
              <w:pStyle w:val="Table8ptText-ASDEFCON"/>
              <w:numPr>
                <w:ilvl w:val="0"/>
                <w:numId w:val="0"/>
              </w:numPr>
              <w:jc w:val="center"/>
            </w:pPr>
            <w:r>
              <w:t>a</w:t>
            </w:r>
          </w:p>
        </w:tc>
        <w:tc>
          <w:tcPr>
            <w:tcW w:w="931" w:type="dxa"/>
            <w:tcBorders>
              <w:top w:val="single" w:sz="4" w:space="0" w:color="auto"/>
              <w:bottom w:val="nil"/>
            </w:tcBorders>
          </w:tcPr>
          <w:p w14:paraId="425D046E" w14:textId="77777777" w:rsidR="00D043B0" w:rsidRPr="00EC1CB3" w:rsidRDefault="00D043B0" w:rsidP="00D043B0">
            <w:pPr>
              <w:pStyle w:val="Table8ptText-ASDEFCON"/>
              <w:jc w:val="center"/>
            </w:pPr>
            <w:r>
              <w:t>Draft</w:t>
            </w:r>
          </w:p>
        </w:tc>
        <w:tc>
          <w:tcPr>
            <w:tcW w:w="1134" w:type="dxa"/>
            <w:tcBorders>
              <w:top w:val="single" w:sz="4" w:space="0" w:color="auto"/>
              <w:bottom w:val="nil"/>
            </w:tcBorders>
          </w:tcPr>
          <w:p w14:paraId="057FC1B6" w14:textId="77777777" w:rsidR="00D043B0" w:rsidRPr="00EC1CB3" w:rsidRDefault="00D043B0" w:rsidP="00D043B0">
            <w:pPr>
              <w:pStyle w:val="Table8ptText-ASDEFCON"/>
              <w:jc w:val="center"/>
            </w:pPr>
            <w:r>
              <w:t>PDR-40</w:t>
            </w:r>
          </w:p>
        </w:tc>
        <w:tc>
          <w:tcPr>
            <w:tcW w:w="709" w:type="dxa"/>
            <w:tcBorders>
              <w:top w:val="single" w:sz="4" w:space="0" w:color="auto"/>
              <w:bottom w:val="nil"/>
            </w:tcBorders>
          </w:tcPr>
          <w:p w14:paraId="11371D1D" w14:textId="77777777" w:rsidR="00D043B0" w:rsidRPr="00EC1CB3" w:rsidDel="006252DF" w:rsidRDefault="00D043B0" w:rsidP="00D043B0">
            <w:pPr>
              <w:pStyle w:val="Table8ptText-ASDEFCON"/>
              <w:jc w:val="center"/>
            </w:pPr>
            <w:r>
              <w:t>DMS</w:t>
            </w:r>
          </w:p>
        </w:tc>
        <w:tc>
          <w:tcPr>
            <w:tcW w:w="850" w:type="dxa"/>
            <w:tcBorders>
              <w:top w:val="single" w:sz="4" w:space="0" w:color="auto"/>
              <w:bottom w:val="nil"/>
            </w:tcBorders>
          </w:tcPr>
          <w:p w14:paraId="0A64ABA5" w14:textId="77777777" w:rsidR="00D043B0" w:rsidRPr="00EC1CB3" w:rsidRDefault="00D043B0" w:rsidP="00D043B0">
            <w:pPr>
              <w:pStyle w:val="Table8ptText-ASDEFCON"/>
              <w:jc w:val="center"/>
            </w:pPr>
            <w:r>
              <w:t>CR</w:t>
            </w:r>
          </w:p>
        </w:tc>
        <w:tc>
          <w:tcPr>
            <w:tcW w:w="1418" w:type="dxa"/>
            <w:tcBorders>
              <w:top w:val="single" w:sz="4" w:space="0" w:color="auto"/>
              <w:bottom w:val="nil"/>
            </w:tcBorders>
          </w:tcPr>
          <w:p w14:paraId="53197EB4" w14:textId="77777777" w:rsidR="00D043B0" w:rsidRPr="00EC1CB3" w:rsidRDefault="00D043B0" w:rsidP="00D043B0">
            <w:pPr>
              <w:pStyle w:val="Table8ptText-ASDEFCON"/>
              <w:jc w:val="center"/>
            </w:pPr>
            <w:r>
              <w:t>DID-ILS-TDATA-MTDI</w:t>
            </w:r>
          </w:p>
        </w:tc>
        <w:tc>
          <w:tcPr>
            <w:tcW w:w="708" w:type="dxa"/>
            <w:tcBorders>
              <w:top w:val="single" w:sz="4" w:space="0" w:color="auto"/>
              <w:bottom w:val="nil"/>
            </w:tcBorders>
          </w:tcPr>
          <w:p w14:paraId="141EAE36" w14:textId="77777777" w:rsidR="00D043B0" w:rsidRPr="00EC1CB3" w:rsidRDefault="00D043B0" w:rsidP="00D043B0">
            <w:pPr>
              <w:pStyle w:val="Table8ptText-ASDEFCON"/>
              <w:jc w:val="center"/>
            </w:pPr>
            <w:r w:rsidRPr="00EC1CB3">
              <w:t>by MSR</w:t>
            </w:r>
          </w:p>
        </w:tc>
        <w:tc>
          <w:tcPr>
            <w:tcW w:w="851" w:type="dxa"/>
            <w:tcBorders>
              <w:top w:val="single" w:sz="4" w:space="0" w:color="auto"/>
              <w:bottom w:val="nil"/>
            </w:tcBorders>
          </w:tcPr>
          <w:p w14:paraId="780E19E4" w14:textId="77777777" w:rsidR="00D043B0" w:rsidRPr="00EC1CB3" w:rsidRDefault="00D043B0" w:rsidP="00D043B0">
            <w:pPr>
              <w:pStyle w:val="Table8ptText-ASDEFCON"/>
              <w:jc w:val="center"/>
            </w:pPr>
            <w:r>
              <w:t>Approval</w:t>
            </w:r>
          </w:p>
        </w:tc>
        <w:tc>
          <w:tcPr>
            <w:tcW w:w="1134" w:type="dxa"/>
            <w:tcBorders>
              <w:top w:val="single" w:sz="4" w:space="0" w:color="auto"/>
              <w:bottom w:val="nil"/>
            </w:tcBorders>
          </w:tcPr>
          <w:p w14:paraId="50043C95" w14:textId="77777777" w:rsidR="00D043B0" w:rsidRPr="00EC1CB3" w:rsidRDefault="00D043B0" w:rsidP="00D043B0">
            <w:pPr>
              <w:pStyle w:val="Table8ptText-ASDEFCON"/>
              <w:jc w:val="center"/>
            </w:pPr>
            <w:r>
              <w:t>NA</w:t>
            </w:r>
          </w:p>
        </w:tc>
        <w:tc>
          <w:tcPr>
            <w:tcW w:w="2551" w:type="dxa"/>
            <w:tcBorders>
              <w:top w:val="single" w:sz="4" w:space="0" w:color="auto"/>
              <w:bottom w:val="nil"/>
            </w:tcBorders>
          </w:tcPr>
          <w:p w14:paraId="4D950A9A" w14:textId="77777777" w:rsidR="00D043B0" w:rsidRPr="00397FA2" w:rsidRDefault="00D043B0" w:rsidP="00D043B0">
            <w:pPr>
              <w:pStyle w:val="Table8ptText-ASDEFCON"/>
              <w:jc w:val="left"/>
            </w:pPr>
          </w:p>
        </w:tc>
      </w:tr>
      <w:tr w:rsidR="00A60698" w:rsidRPr="00EC1CB3" w14:paraId="309CAA60" w14:textId="77777777" w:rsidTr="004275EA">
        <w:tc>
          <w:tcPr>
            <w:tcW w:w="736" w:type="dxa"/>
            <w:tcBorders>
              <w:top w:val="nil"/>
              <w:bottom w:val="nil"/>
            </w:tcBorders>
          </w:tcPr>
          <w:p w14:paraId="3570BC52" w14:textId="77777777" w:rsidR="00D043B0" w:rsidRDefault="00D043B0" w:rsidP="00D043B0">
            <w:pPr>
              <w:pStyle w:val="Table8ptText-ASDEFCON"/>
              <w:jc w:val="left"/>
            </w:pPr>
          </w:p>
        </w:tc>
        <w:tc>
          <w:tcPr>
            <w:tcW w:w="1671" w:type="dxa"/>
            <w:tcBorders>
              <w:top w:val="nil"/>
              <w:bottom w:val="nil"/>
            </w:tcBorders>
          </w:tcPr>
          <w:p w14:paraId="40F56A75" w14:textId="77777777" w:rsidR="00D043B0" w:rsidRDefault="00D043B0" w:rsidP="00D043B0">
            <w:pPr>
              <w:pStyle w:val="Table8ptText-ASDEFCON"/>
              <w:numPr>
                <w:ilvl w:val="0"/>
                <w:numId w:val="0"/>
              </w:numPr>
              <w:jc w:val="left"/>
            </w:pPr>
          </w:p>
        </w:tc>
        <w:tc>
          <w:tcPr>
            <w:tcW w:w="734" w:type="dxa"/>
            <w:tcBorders>
              <w:top w:val="nil"/>
              <w:bottom w:val="nil"/>
            </w:tcBorders>
          </w:tcPr>
          <w:p w14:paraId="2201EE16" w14:textId="77777777" w:rsidR="00D043B0" w:rsidRDefault="00D043B0" w:rsidP="00D043B0">
            <w:pPr>
              <w:pStyle w:val="Table8ptText-ASDEFCON"/>
              <w:jc w:val="center"/>
            </w:pPr>
          </w:p>
        </w:tc>
        <w:tc>
          <w:tcPr>
            <w:tcW w:w="318" w:type="dxa"/>
            <w:tcBorders>
              <w:top w:val="nil"/>
              <w:bottom w:val="nil"/>
            </w:tcBorders>
          </w:tcPr>
          <w:p w14:paraId="3F1784D4" w14:textId="77777777" w:rsidR="00D043B0" w:rsidRDefault="00D043B0" w:rsidP="00D043B0">
            <w:pPr>
              <w:pStyle w:val="Table8ptText-ASDEFCON"/>
              <w:numPr>
                <w:ilvl w:val="0"/>
                <w:numId w:val="0"/>
              </w:numPr>
              <w:jc w:val="center"/>
            </w:pPr>
            <w:r>
              <w:t>b</w:t>
            </w:r>
          </w:p>
        </w:tc>
        <w:tc>
          <w:tcPr>
            <w:tcW w:w="931" w:type="dxa"/>
            <w:tcBorders>
              <w:top w:val="nil"/>
              <w:bottom w:val="nil"/>
            </w:tcBorders>
          </w:tcPr>
          <w:p w14:paraId="044F93C2" w14:textId="77777777" w:rsidR="00D043B0" w:rsidRDefault="00D043B0" w:rsidP="00D043B0">
            <w:pPr>
              <w:pStyle w:val="Table8ptText-ASDEFCON"/>
              <w:jc w:val="center"/>
            </w:pPr>
            <w:r>
              <w:t>Final</w:t>
            </w:r>
          </w:p>
        </w:tc>
        <w:tc>
          <w:tcPr>
            <w:tcW w:w="1134" w:type="dxa"/>
            <w:tcBorders>
              <w:top w:val="nil"/>
              <w:bottom w:val="nil"/>
            </w:tcBorders>
          </w:tcPr>
          <w:p w14:paraId="7BE42BAD" w14:textId="77777777" w:rsidR="00D043B0" w:rsidRDefault="00D043B0" w:rsidP="00D043B0">
            <w:pPr>
              <w:pStyle w:val="Table8ptText-ASDEFCON"/>
              <w:jc w:val="center"/>
            </w:pPr>
            <w:r>
              <w:t>DDR-40</w:t>
            </w:r>
          </w:p>
        </w:tc>
        <w:tc>
          <w:tcPr>
            <w:tcW w:w="709" w:type="dxa"/>
            <w:tcBorders>
              <w:top w:val="nil"/>
              <w:bottom w:val="nil"/>
            </w:tcBorders>
          </w:tcPr>
          <w:p w14:paraId="7B6C8082" w14:textId="77777777" w:rsidR="00D043B0" w:rsidRDefault="00D043B0" w:rsidP="00D043B0">
            <w:pPr>
              <w:pStyle w:val="Table8ptText-ASDEFCON"/>
              <w:jc w:val="center"/>
            </w:pPr>
            <w:r>
              <w:t>DMS</w:t>
            </w:r>
          </w:p>
        </w:tc>
        <w:tc>
          <w:tcPr>
            <w:tcW w:w="850" w:type="dxa"/>
            <w:tcBorders>
              <w:top w:val="nil"/>
              <w:bottom w:val="nil"/>
            </w:tcBorders>
          </w:tcPr>
          <w:p w14:paraId="0C8AF464" w14:textId="77777777" w:rsidR="00D043B0" w:rsidRDefault="00D043B0" w:rsidP="00D043B0">
            <w:pPr>
              <w:pStyle w:val="Table8ptText-ASDEFCON"/>
              <w:numPr>
                <w:ilvl w:val="0"/>
                <w:numId w:val="0"/>
              </w:numPr>
              <w:jc w:val="center"/>
            </w:pPr>
            <w:r>
              <w:t>CR</w:t>
            </w:r>
          </w:p>
        </w:tc>
        <w:tc>
          <w:tcPr>
            <w:tcW w:w="1418" w:type="dxa"/>
            <w:tcBorders>
              <w:top w:val="nil"/>
              <w:bottom w:val="nil"/>
            </w:tcBorders>
          </w:tcPr>
          <w:p w14:paraId="49CE48DD" w14:textId="77777777" w:rsidR="00D043B0" w:rsidRDefault="00D043B0" w:rsidP="00D043B0">
            <w:pPr>
              <w:pStyle w:val="Table8ptText-ASDEFCON"/>
              <w:jc w:val="center"/>
            </w:pPr>
          </w:p>
        </w:tc>
        <w:tc>
          <w:tcPr>
            <w:tcW w:w="708" w:type="dxa"/>
            <w:tcBorders>
              <w:top w:val="nil"/>
              <w:bottom w:val="nil"/>
            </w:tcBorders>
          </w:tcPr>
          <w:p w14:paraId="09CE2A65" w14:textId="77777777" w:rsidR="00D043B0" w:rsidRPr="00EC1CB3" w:rsidRDefault="00D043B0" w:rsidP="00D043B0">
            <w:pPr>
              <w:pStyle w:val="Table8ptText-ASDEFCON"/>
              <w:jc w:val="center"/>
            </w:pPr>
            <w:r>
              <w:t>by MSR</w:t>
            </w:r>
          </w:p>
        </w:tc>
        <w:tc>
          <w:tcPr>
            <w:tcW w:w="851" w:type="dxa"/>
            <w:tcBorders>
              <w:top w:val="nil"/>
              <w:bottom w:val="nil"/>
            </w:tcBorders>
          </w:tcPr>
          <w:p w14:paraId="453D0B94" w14:textId="77777777" w:rsidR="00D043B0" w:rsidRDefault="00D043B0" w:rsidP="00D043B0">
            <w:pPr>
              <w:pStyle w:val="Table8ptText-ASDEFCON"/>
              <w:jc w:val="center"/>
            </w:pPr>
            <w:r>
              <w:t>Approval</w:t>
            </w:r>
          </w:p>
        </w:tc>
        <w:tc>
          <w:tcPr>
            <w:tcW w:w="1134" w:type="dxa"/>
            <w:tcBorders>
              <w:top w:val="nil"/>
              <w:bottom w:val="nil"/>
            </w:tcBorders>
          </w:tcPr>
          <w:p w14:paraId="51F21105" w14:textId="77777777" w:rsidR="00D043B0" w:rsidRDefault="00D043B0" w:rsidP="00D043B0">
            <w:pPr>
              <w:pStyle w:val="Table8ptText-ASDEFCON"/>
              <w:jc w:val="center"/>
            </w:pPr>
            <w:r>
              <w:t>NA</w:t>
            </w:r>
          </w:p>
        </w:tc>
        <w:tc>
          <w:tcPr>
            <w:tcW w:w="2551" w:type="dxa"/>
            <w:tcBorders>
              <w:top w:val="nil"/>
              <w:bottom w:val="nil"/>
            </w:tcBorders>
          </w:tcPr>
          <w:p w14:paraId="4E83C801" w14:textId="77777777" w:rsidR="00D043B0" w:rsidRPr="00397FA2" w:rsidRDefault="00D043B0" w:rsidP="00D043B0">
            <w:pPr>
              <w:pStyle w:val="Table8ptText-ASDEFCON"/>
              <w:jc w:val="left"/>
            </w:pPr>
          </w:p>
        </w:tc>
      </w:tr>
      <w:tr w:rsidR="00A60698" w:rsidRPr="00EC1CB3" w14:paraId="1C3A83A5" w14:textId="77777777" w:rsidTr="004275EA">
        <w:tc>
          <w:tcPr>
            <w:tcW w:w="736" w:type="dxa"/>
            <w:tcBorders>
              <w:top w:val="nil"/>
              <w:bottom w:val="single" w:sz="4" w:space="0" w:color="auto"/>
            </w:tcBorders>
          </w:tcPr>
          <w:p w14:paraId="054100D1" w14:textId="77777777" w:rsidR="00D043B0" w:rsidRDefault="00D043B0" w:rsidP="00D043B0">
            <w:pPr>
              <w:pStyle w:val="Table8ptText-ASDEFCON"/>
              <w:jc w:val="left"/>
            </w:pPr>
          </w:p>
        </w:tc>
        <w:tc>
          <w:tcPr>
            <w:tcW w:w="1671" w:type="dxa"/>
            <w:tcBorders>
              <w:top w:val="nil"/>
              <w:bottom w:val="single" w:sz="4" w:space="0" w:color="auto"/>
            </w:tcBorders>
          </w:tcPr>
          <w:p w14:paraId="29C90088" w14:textId="77777777" w:rsidR="00D043B0" w:rsidRDefault="00D043B0" w:rsidP="00D043B0">
            <w:pPr>
              <w:pStyle w:val="Table8ptText-ASDEFCON"/>
              <w:numPr>
                <w:ilvl w:val="0"/>
                <w:numId w:val="0"/>
              </w:numPr>
              <w:jc w:val="left"/>
            </w:pPr>
          </w:p>
        </w:tc>
        <w:tc>
          <w:tcPr>
            <w:tcW w:w="734" w:type="dxa"/>
            <w:tcBorders>
              <w:top w:val="nil"/>
              <w:bottom w:val="single" w:sz="4" w:space="0" w:color="auto"/>
            </w:tcBorders>
          </w:tcPr>
          <w:p w14:paraId="1F263A80" w14:textId="77777777" w:rsidR="00D043B0" w:rsidRDefault="00D043B0" w:rsidP="00D043B0">
            <w:pPr>
              <w:pStyle w:val="Table8ptText-ASDEFCON"/>
              <w:jc w:val="center"/>
            </w:pPr>
          </w:p>
        </w:tc>
        <w:tc>
          <w:tcPr>
            <w:tcW w:w="318" w:type="dxa"/>
            <w:tcBorders>
              <w:top w:val="nil"/>
              <w:bottom w:val="single" w:sz="4" w:space="0" w:color="auto"/>
            </w:tcBorders>
          </w:tcPr>
          <w:p w14:paraId="189EF2DB" w14:textId="77777777" w:rsidR="00D043B0" w:rsidRDefault="00D043B0" w:rsidP="00D043B0">
            <w:pPr>
              <w:pStyle w:val="Table8ptText-ASDEFCON"/>
              <w:numPr>
                <w:ilvl w:val="0"/>
                <w:numId w:val="0"/>
              </w:numPr>
              <w:jc w:val="center"/>
            </w:pPr>
            <w:r>
              <w:t>c</w:t>
            </w:r>
          </w:p>
        </w:tc>
        <w:tc>
          <w:tcPr>
            <w:tcW w:w="931" w:type="dxa"/>
            <w:tcBorders>
              <w:top w:val="nil"/>
              <w:bottom w:val="single" w:sz="4" w:space="0" w:color="auto"/>
            </w:tcBorders>
          </w:tcPr>
          <w:p w14:paraId="24D7716F" w14:textId="77777777" w:rsidR="00D043B0" w:rsidRDefault="00D043B0" w:rsidP="00D043B0">
            <w:pPr>
              <w:pStyle w:val="Table8ptText-ASDEFCON"/>
              <w:jc w:val="center"/>
            </w:pPr>
            <w:r>
              <w:t>Update</w:t>
            </w:r>
          </w:p>
        </w:tc>
        <w:tc>
          <w:tcPr>
            <w:tcW w:w="1134" w:type="dxa"/>
            <w:tcBorders>
              <w:top w:val="nil"/>
              <w:bottom w:val="single" w:sz="4" w:space="0" w:color="auto"/>
            </w:tcBorders>
          </w:tcPr>
          <w:p w14:paraId="782779CD" w14:textId="77777777" w:rsidR="00D043B0" w:rsidRDefault="00D043B0" w:rsidP="00D043B0">
            <w:pPr>
              <w:pStyle w:val="Table8ptText-ASDEFCON"/>
              <w:jc w:val="center"/>
            </w:pPr>
            <w:r>
              <w:t>PCA-20</w:t>
            </w:r>
          </w:p>
        </w:tc>
        <w:tc>
          <w:tcPr>
            <w:tcW w:w="709" w:type="dxa"/>
            <w:tcBorders>
              <w:top w:val="nil"/>
              <w:bottom w:val="single" w:sz="4" w:space="0" w:color="auto"/>
            </w:tcBorders>
          </w:tcPr>
          <w:p w14:paraId="1D789C72" w14:textId="77777777" w:rsidR="00D043B0" w:rsidRDefault="00D043B0" w:rsidP="00D043B0">
            <w:pPr>
              <w:pStyle w:val="Table8ptText-ASDEFCON"/>
              <w:numPr>
                <w:ilvl w:val="0"/>
                <w:numId w:val="0"/>
              </w:numPr>
              <w:jc w:val="center"/>
            </w:pPr>
            <w:r>
              <w:t>DMS</w:t>
            </w:r>
          </w:p>
        </w:tc>
        <w:tc>
          <w:tcPr>
            <w:tcW w:w="850" w:type="dxa"/>
            <w:tcBorders>
              <w:top w:val="nil"/>
              <w:bottom w:val="single" w:sz="4" w:space="0" w:color="auto"/>
            </w:tcBorders>
          </w:tcPr>
          <w:p w14:paraId="37167557" w14:textId="77777777" w:rsidR="00D043B0" w:rsidRDefault="00D043B0" w:rsidP="00D043B0">
            <w:pPr>
              <w:pStyle w:val="Table8ptText-ASDEFCON"/>
              <w:numPr>
                <w:ilvl w:val="0"/>
                <w:numId w:val="0"/>
              </w:numPr>
              <w:jc w:val="center"/>
            </w:pPr>
            <w:r>
              <w:t>CR</w:t>
            </w:r>
          </w:p>
        </w:tc>
        <w:tc>
          <w:tcPr>
            <w:tcW w:w="1418" w:type="dxa"/>
            <w:tcBorders>
              <w:top w:val="nil"/>
              <w:bottom w:val="single" w:sz="4" w:space="0" w:color="auto"/>
            </w:tcBorders>
          </w:tcPr>
          <w:p w14:paraId="73A05FB9" w14:textId="77777777" w:rsidR="00D043B0" w:rsidRDefault="00D043B0" w:rsidP="00D043B0">
            <w:pPr>
              <w:pStyle w:val="Table8ptText-ASDEFCON"/>
              <w:jc w:val="center"/>
            </w:pPr>
          </w:p>
        </w:tc>
        <w:tc>
          <w:tcPr>
            <w:tcW w:w="708" w:type="dxa"/>
            <w:tcBorders>
              <w:top w:val="nil"/>
              <w:bottom w:val="single" w:sz="4" w:space="0" w:color="auto"/>
            </w:tcBorders>
          </w:tcPr>
          <w:p w14:paraId="6A85233B" w14:textId="77777777" w:rsidR="00D043B0" w:rsidRDefault="00D043B0" w:rsidP="00D043B0">
            <w:pPr>
              <w:pStyle w:val="Table8ptText-ASDEFCON"/>
              <w:numPr>
                <w:ilvl w:val="0"/>
                <w:numId w:val="0"/>
              </w:numPr>
              <w:jc w:val="center"/>
            </w:pPr>
            <w:r w:rsidRPr="00EC1CB3">
              <w:t>by MSR</w:t>
            </w:r>
          </w:p>
        </w:tc>
        <w:tc>
          <w:tcPr>
            <w:tcW w:w="851" w:type="dxa"/>
            <w:tcBorders>
              <w:top w:val="nil"/>
              <w:bottom w:val="single" w:sz="4" w:space="0" w:color="auto"/>
            </w:tcBorders>
          </w:tcPr>
          <w:p w14:paraId="10A58559" w14:textId="77777777" w:rsidR="00D043B0" w:rsidRDefault="00D043B0" w:rsidP="00D043B0">
            <w:pPr>
              <w:pStyle w:val="Table8ptText-ASDEFCON"/>
              <w:numPr>
                <w:ilvl w:val="0"/>
                <w:numId w:val="0"/>
              </w:numPr>
              <w:jc w:val="center"/>
            </w:pPr>
            <w:r>
              <w:t>Approval</w:t>
            </w:r>
          </w:p>
        </w:tc>
        <w:tc>
          <w:tcPr>
            <w:tcW w:w="1134" w:type="dxa"/>
            <w:tcBorders>
              <w:top w:val="nil"/>
              <w:bottom w:val="single" w:sz="4" w:space="0" w:color="auto"/>
            </w:tcBorders>
          </w:tcPr>
          <w:p w14:paraId="38F964ED" w14:textId="77777777" w:rsidR="00D043B0" w:rsidRDefault="00D043B0" w:rsidP="00D043B0">
            <w:pPr>
              <w:pStyle w:val="Table8ptText-ASDEFCON"/>
              <w:numPr>
                <w:ilvl w:val="0"/>
                <w:numId w:val="0"/>
              </w:numPr>
              <w:jc w:val="center"/>
            </w:pPr>
            <w:r>
              <w:t>each SA and FA</w:t>
            </w:r>
          </w:p>
        </w:tc>
        <w:tc>
          <w:tcPr>
            <w:tcW w:w="2551" w:type="dxa"/>
            <w:tcBorders>
              <w:top w:val="nil"/>
              <w:bottom w:val="single" w:sz="4" w:space="0" w:color="auto"/>
            </w:tcBorders>
          </w:tcPr>
          <w:p w14:paraId="52A19769" w14:textId="77777777" w:rsidR="00D043B0" w:rsidRPr="00397FA2" w:rsidRDefault="00D043B0" w:rsidP="00D043B0">
            <w:pPr>
              <w:pStyle w:val="Table8ptText-ASDEFCON"/>
              <w:jc w:val="left"/>
            </w:pPr>
          </w:p>
        </w:tc>
      </w:tr>
      <w:tr w:rsidR="00A60698" w:rsidRPr="00EC1CB3" w14:paraId="1F965A3F" w14:textId="77777777" w:rsidTr="004275EA">
        <w:tc>
          <w:tcPr>
            <w:tcW w:w="736" w:type="dxa"/>
            <w:tcBorders>
              <w:top w:val="single" w:sz="4" w:space="0" w:color="auto"/>
              <w:bottom w:val="nil"/>
            </w:tcBorders>
          </w:tcPr>
          <w:p w14:paraId="0BD90505" w14:textId="16EFE3EC" w:rsidR="00D043B0" w:rsidRPr="00EC1CB3" w:rsidRDefault="00D043B0" w:rsidP="00D043B0">
            <w:pPr>
              <w:pStyle w:val="Table8ptText-ASDEFCON"/>
              <w:jc w:val="left"/>
            </w:pPr>
            <w:r w:rsidRPr="00EC1CB3">
              <w:t>ENG-</w:t>
            </w:r>
            <w:r>
              <w:t>46</w:t>
            </w:r>
            <w:r w:rsidRPr="00EC1CB3">
              <w:t>0</w:t>
            </w:r>
          </w:p>
        </w:tc>
        <w:tc>
          <w:tcPr>
            <w:tcW w:w="1671" w:type="dxa"/>
            <w:tcBorders>
              <w:top w:val="single" w:sz="4" w:space="0" w:color="auto"/>
              <w:bottom w:val="nil"/>
            </w:tcBorders>
          </w:tcPr>
          <w:p w14:paraId="1FA24D83" w14:textId="77777777" w:rsidR="00D043B0" w:rsidRPr="00EC1CB3" w:rsidRDefault="00D043B0" w:rsidP="00D043B0">
            <w:pPr>
              <w:pStyle w:val="Table8ptText-ASDEFCON"/>
              <w:jc w:val="left"/>
            </w:pPr>
            <w:r w:rsidRPr="00EC1CB3">
              <w:t>Engineering Drawings</w:t>
            </w:r>
          </w:p>
        </w:tc>
        <w:tc>
          <w:tcPr>
            <w:tcW w:w="734" w:type="dxa"/>
            <w:tcBorders>
              <w:top w:val="single" w:sz="4" w:space="0" w:color="auto"/>
              <w:bottom w:val="nil"/>
            </w:tcBorders>
          </w:tcPr>
          <w:p w14:paraId="30845303" w14:textId="77777777" w:rsidR="00D043B0" w:rsidRDefault="00D043B0" w:rsidP="00D043B0">
            <w:pPr>
              <w:pStyle w:val="Table8ptText-ASDEFCON"/>
              <w:jc w:val="center"/>
            </w:pPr>
            <w:r>
              <w:t>4.5.4</w:t>
            </w:r>
          </w:p>
          <w:p w14:paraId="5F716B4F" w14:textId="77777777" w:rsidR="00D043B0" w:rsidRPr="00EC1CB3" w:rsidRDefault="00D043B0" w:rsidP="00D043B0">
            <w:pPr>
              <w:pStyle w:val="Table8ptText-ASDEFCON"/>
              <w:jc w:val="center"/>
            </w:pPr>
          </w:p>
        </w:tc>
        <w:tc>
          <w:tcPr>
            <w:tcW w:w="318" w:type="dxa"/>
            <w:tcBorders>
              <w:top w:val="single" w:sz="4" w:space="0" w:color="auto"/>
              <w:bottom w:val="nil"/>
            </w:tcBorders>
          </w:tcPr>
          <w:p w14:paraId="1D2EB202" w14:textId="77777777" w:rsidR="00D043B0" w:rsidRPr="00EC1CB3" w:rsidRDefault="00D043B0" w:rsidP="00D043B0">
            <w:pPr>
              <w:pStyle w:val="Table8ptText-ASDEFCON"/>
              <w:jc w:val="center"/>
            </w:pPr>
            <w:r w:rsidRPr="00EC1CB3">
              <w:t>a</w:t>
            </w:r>
          </w:p>
        </w:tc>
        <w:tc>
          <w:tcPr>
            <w:tcW w:w="931" w:type="dxa"/>
            <w:tcBorders>
              <w:top w:val="single" w:sz="4" w:space="0" w:color="auto"/>
              <w:bottom w:val="nil"/>
            </w:tcBorders>
          </w:tcPr>
          <w:p w14:paraId="236FB751" w14:textId="77777777" w:rsidR="00D043B0" w:rsidRPr="00EC1CB3" w:rsidRDefault="00D043B0" w:rsidP="00D043B0">
            <w:pPr>
              <w:pStyle w:val="Table8ptText-ASDEFCON"/>
              <w:jc w:val="center"/>
            </w:pPr>
            <w:r w:rsidRPr="00EC1CB3">
              <w:t>Draft</w:t>
            </w:r>
          </w:p>
        </w:tc>
        <w:tc>
          <w:tcPr>
            <w:tcW w:w="1134" w:type="dxa"/>
            <w:tcBorders>
              <w:top w:val="single" w:sz="4" w:space="0" w:color="auto"/>
              <w:bottom w:val="nil"/>
            </w:tcBorders>
          </w:tcPr>
          <w:p w14:paraId="0FD867EF" w14:textId="77777777" w:rsidR="00D043B0" w:rsidRPr="00EC1CB3" w:rsidRDefault="00D043B0" w:rsidP="00D043B0">
            <w:pPr>
              <w:pStyle w:val="Table8ptText-ASDEFCON"/>
              <w:jc w:val="center"/>
            </w:pPr>
            <w:r w:rsidRPr="00EC1CB3">
              <w:t>DDR-40</w:t>
            </w:r>
          </w:p>
        </w:tc>
        <w:tc>
          <w:tcPr>
            <w:tcW w:w="709" w:type="dxa"/>
            <w:tcBorders>
              <w:top w:val="single" w:sz="4" w:space="0" w:color="auto"/>
              <w:bottom w:val="nil"/>
            </w:tcBorders>
          </w:tcPr>
          <w:p w14:paraId="7C17F691" w14:textId="242C2E49" w:rsidR="00D043B0" w:rsidRPr="00EC1CB3" w:rsidRDefault="00D043B0" w:rsidP="00D043B0">
            <w:pPr>
              <w:pStyle w:val="Table8ptText-ASDEFCON"/>
              <w:jc w:val="center"/>
            </w:pPr>
            <w:r w:rsidRPr="00EC1CB3">
              <w:t>1S</w:t>
            </w:r>
          </w:p>
        </w:tc>
        <w:tc>
          <w:tcPr>
            <w:tcW w:w="850" w:type="dxa"/>
            <w:tcBorders>
              <w:top w:val="single" w:sz="4" w:space="0" w:color="auto"/>
              <w:bottom w:val="nil"/>
            </w:tcBorders>
          </w:tcPr>
          <w:p w14:paraId="3E5B021A" w14:textId="77777777" w:rsidR="00D043B0" w:rsidRPr="00EC1CB3" w:rsidRDefault="00D043B0" w:rsidP="00D043B0">
            <w:pPr>
              <w:pStyle w:val="Table8ptText-ASDEFCON"/>
              <w:jc w:val="center"/>
            </w:pPr>
            <w:r w:rsidRPr="00EC1CB3">
              <w:t>CR</w:t>
            </w:r>
          </w:p>
        </w:tc>
        <w:tc>
          <w:tcPr>
            <w:tcW w:w="1418" w:type="dxa"/>
            <w:tcBorders>
              <w:top w:val="single" w:sz="4" w:space="0" w:color="auto"/>
              <w:bottom w:val="nil"/>
            </w:tcBorders>
          </w:tcPr>
          <w:p w14:paraId="446C68CD" w14:textId="77777777" w:rsidR="00D043B0" w:rsidRPr="00EC1CB3" w:rsidRDefault="00D043B0" w:rsidP="00D043B0">
            <w:pPr>
              <w:pStyle w:val="Table8ptText-ASDEFCON"/>
              <w:jc w:val="center"/>
            </w:pPr>
            <w:r w:rsidRPr="00EC1CB3">
              <w:t>DID-ENG-HW-DWGS</w:t>
            </w:r>
          </w:p>
        </w:tc>
        <w:tc>
          <w:tcPr>
            <w:tcW w:w="708" w:type="dxa"/>
            <w:tcBorders>
              <w:top w:val="single" w:sz="4" w:space="0" w:color="auto"/>
              <w:bottom w:val="nil"/>
            </w:tcBorders>
          </w:tcPr>
          <w:p w14:paraId="0DFD53A5" w14:textId="77777777" w:rsidR="00D043B0" w:rsidRPr="00EC1CB3" w:rsidRDefault="00D043B0" w:rsidP="00D043B0">
            <w:pPr>
              <w:pStyle w:val="Table8ptText-ASDEFCON"/>
              <w:jc w:val="center"/>
            </w:pPr>
            <w:r w:rsidRPr="00EC1CB3">
              <w:t>by MSR</w:t>
            </w:r>
          </w:p>
        </w:tc>
        <w:tc>
          <w:tcPr>
            <w:tcW w:w="851" w:type="dxa"/>
            <w:tcBorders>
              <w:top w:val="single" w:sz="4" w:space="0" w:color="auto"/>
              <w:bottom w:val="nil"/>
            </w:tcBorders>
          </w:tcPr>
          <w:p w14:paraId="4A7EAC3E" w14:textId="77777777" w:rsidR="00D043B0" w:rsidRPr="00EC1CB3" w:rsidRDefault="00D043B0" w:rsidP="00D043B0">
            <w:pPr>
              <w:pStyle w:val="Table8ptText-ASDEFCON"/>
              <w:jc w:val="center"/>
            </w:pPr>
            <w:r w:rsidRPr="00EC1CB3">
              <w:t>Approval</w:t>
            </w:r>
          </w:p>
        </w:tc>
        <w:tc>
          <w:tcPr>
            <w:tcW w:w="1134" w:type="dxa"/>
            <w:tcBorders>
              <w:top w:val="single" w:sz="4" w:space="0" w:color="auto"/>
              <w:bottom w:val="nil"/>
            </w:tcBorders>
          </w:tcPr>
          <w:p w14:paraId="78A2B56A" w14:textId="77777777" w:rsidR="00D043B0" w:rsidRPr="00EC1CB3" w:rsidRDefault="00D043B0" w:rsidP="00D043B0">
            <w:pPr>
              <w:pStyle w:val="Table8ptText-ASDEFCON"/>
              <w:jc w:val="center"/>
            </w:pPr>
            <w:r w:rsidRPr="00EC1CB3">
              <w:t>NA</w:t>
            </w:r>
          </w:p>
        </w:tc>
        <w:tc>
          <w:tcPr>
            <w:tcW w:w="2551" w:type="dxa"/>
            <w:tcBorders>
              <w:top w:val="single" w:sz="4" w:space="0" w:color="auto"/>
              <w:bottom w:val="nil"/>
            </w:tcBorders>
          </w:tcPr>
          <w:p w14:paraId="15169D1F" w14:textId="77777777" w:rsidR="00D043B0" w:rsidRPr="00397FA2" w:rsidRDefault="00D043B0" w:rsidP="00D043B0">
            <w:pPr>
              <w:pStyle w:val="Table8ptText-ASDEFCON"/>
              <w:jc w:val="left"/>
            </w:pPr>
            <w:r w:rsidRPr="00397FA2">
              <w:t>To confirm the maturity of the Mission System design.</w:t>
            </w:r>
          </w:p>
        </w:tc>
      </w:tr>
      <w:tr w:rsidR="00A60698" w:rsidRPr="00EC1CB3" w14:paraId="61D40D36" w14:textId="77777777" w:rsidTr="004275EA">
        <w:tc>
          <w:tcPr>
            <w:tcW w:w="736" w:type="dxa"/>
            <w:tcBorders>
              <w:top w:val="nil"/>
              <w:bottom w:val="single" w:sz="4" w:space="0" w:color="auto"/>
            </w:tcBorders>
          </w:tcPr>
          <w:p w14:paraId="6610EE43" w14:textId="77777777" w:rsidR="00D043B0" w:rsidRPr="00EC1CB3" w:rsidRDefault="00D043B0" w:rsidP="00D043B0">
            <w:pPr>
              <w:pStyle w:val="Table8ptText-ASDEFCON"/>
              <w:jc w:val="left"/>
            </w:pPr>
          </w:p>
        </w:tc>
        <w:tc>
          <w:tcPr>
            <w:tcW w:w="1671" w:type="dxa"/>
            <w:tcBorders>
              <w:top w:val="nil"/>
              <w:bottom w:val="single" w:sz="4" w:space="0" w:color="auto"/>
            </w:tcBorders>
          </w:tcPr>
          <w:p w14:paraId="32917634" w14:textId="77777777" w:rsidR="00D043B0" w:rsidRPr="00EC1CB3" w:rsidRDefault="00D043B0" w:rsidP="00D043B0">
            <w:pPr>
              <w:pStyle w:val="Table8ptText-ASDEFCON"/>
              <w:jc w:val="left"/>
            </w:pPr>
          </w:p>
        </w:tc>
        <w:tc>
          <w:tcPr>
            <w:tcW w:w="734" w:type="dxa"/>
            <w:tcBorders>
              <w:top w:val="nil"/>
              <w:bottom w:val="single" w:sz="4" w:space="0" w:color="auto"/>
            </w:tcBorders>
          </w:tcPr>
          <w:p w14:paraId="11707805" w14:textId="77777777" w:rsidR="00D043B0" w:rsidRPr="00EC1CB3" w:rsidRDefault="00D043B0" w:rsidP="00D043B0">
            <w:pPr>
              <w:pStyle w:val="Table8ptText-ASDEFCON"/>
              <w:jc w:val="center"/>
            </w:pPr>
          </w:p>
        </w:tc>
        <w:tc>
          <w:tcPr>
            <w:tcW w:w="318" w:type="dxa"/>
            <w:tcBorders>
              <w:top w:val="nil"/>
              <w:bottom w:val="single" w:sz="4" w:space="0" w:color="auto"/>
            </w:tcBorders>
          </w:tcPr>
          <w:p w14:paraId="22B9041A" w14:textId="77777777" w:rsidR="00D043B0" w:rsidRPr="00EC1CB3" w:rsidRDefault="00D043B0" w:rsidP="00D043B0">
            <w:pPr>
              <w:pStyle w:val="Table8ptText-ASDEFCON"/>
              <w:jc w:val="center"/>
            </w:pPr>
            <w:r w:rsidRPr="00EC1CB3">
              <w:t>b</w:t>
            </w:r>
          </w:p>
        </w:tc>
        <w:tc>
          <w:tcPr>
            <w:tcW w:w="931" w:type="dxa"/>
            <w:tcBorders>
              <w:top w:val="nil"/>
              <w:bottom w:val="single" w:sz="4" w:space="0" w:color="auto"/>
            </w:tcBorders>
          </w:tcPr>
          <w:p w14:paraId="2EDF1A56" w14:textId="77777777" w:rsidR="00D043B0" w:rsidRPr="00EC1CB3" w:rsidRDefault="00D043B0" w:rsidP="00D043B0">
            <w:pPr>
              <w:pStyle w:val="Table8ptText-ASDEFCON"/>
              <w:jc w:val="center"/>
            </w:pPr>
            <w:r w:rsidRPr="00EC1CB3">
              <w:t>Final</w:t>
            </w:r>
          </w:p>
        </w:tc>
        <w:tc>
          <w:tcPr>
            <w:tcW w:w="1134" w:type="dxa"/>
            <w:tcBorders>
              <w:top w:val="nil"/>
              <w:bottom w:val="single" w:sz="4" w:space="0" w:color="auto"/>
            </w:tcBorders>
          </w:tcPr>
          <w:p w14:paraId="40021442" w14:textId="77777777" w:rsidR="00D043B0" w:rsidRPr="00EC1CB3" w:rsidRDefault="00D043B0" w:rsidP="00D043B0">
            <w:pPr>
              <w:pStyle w:val="Table8ptText-ASDEFCON"/>
              <w:jc w:val="center"/>
            </w:pPr>
            <w:r w:rsidRPr="00EC1CB3">
              <w:t>PCA-20</w:t>
            </w:r>
          </w:p>
        </w:tc>
        <w:tc>
          <w:tcPr>
            <w:tcW w:w="709" w:type="dxa"/>
            <w:tcBorders>
              <w:top w:val="nil"/>
              <w:bottom w:val="single" w:sz="4" w:space="0" w:color="auto"/>
            </w:tcBorders>
          </w:tcPr>
          <w:p w14:paraId="2ACFF89A" w14:textId="4DF86DB3" w:rsidR="00D043B0" w:rsidRPr="00EC1CB3" w:rsidRDefault="00D043B0" w:rsidP="00D043B0">
            <w:pPr>
              <w:pStyle w:val="Table8ptText-ASDEFCON"/>
              <w:jc w:val="center"/>
            </w:pPr>
            <w:r w:rsidRPr="00EC1CB3">
              <w:t>1S</w:t>
            </w:r>
          </w:p>
        </w:tc>
        <w:tc>
          <w:tcPr>
            <w:tcW w:w="850" w:type="dxa"/>
            <w:tcBorders>
              <w:top w:val="nil"/>
              <w:bottom w:val="single" w:sz="4" w:space="0" w:color="auto"/>
            </w:tcBorders>
          </w:tcPr>
          <w:p w14:paraId="0780F082" w14:textId="77777777" w:rsidR="00D043B0" w:rsidRPr="00EC1CB3" w:rsidRDefault="00D043B0" w:rsidP="00D043B0">
            <w:pPr>
              <w:pStyle w:val="Table8ptText-ASDEFCON"/>
              <w:jc w:val="center"/>
            </w:pPr>
            <w:r w:rsidRPr="00EC1CB3">
              <w:t>CR</w:t>
            </w:r>
          </w:p>
        </w:tc>
        <w:tc>
          <w:tcPr>
            <w:tcW w:w="1418" w:type="dxa"/>
            <w:tcBorders>
              <w:top w:val="nil"/>
              <w:bottom w:val="single" w:sz="4" w:space="0" w:color="auto"/>
            </w:tcBorders>
          </w:tcPr>
          <w:p w14:paraId="7897666B" w14:textId="77777777" w:rsidR="00D043B0" w:rsidRPr="00EC1CB3" w:rsidRDefault="00D043B0" w:rsidP="00D043B0">
            <w:pPr>
              <w:pStyle w:val="Table8ptText-ASDEFCON"/>
              <w:jc w:val="center"/>
            </w:pPr>
          </w:p>
        </w:tc>
        <w:tc>
          <w:tcPr>
            <w:tcW w:w="708" w:type="dxa"/>
            <w:tcBorders>
              <w:top w:val="nil"/>
              <w:bottom w:val="single" w:sz="4" w:space="0" w:color="auto"/>
            </w:tcBorders>
          </w:tcPr>
          <w:p w14:paraId="634103BD" w14:textId="77777777" w:rsidR="00D043B0" w:rsidRPr="00EC1CB3" w:rsidRDefault="00D043B0" w:rsidP="00D043B0">
            <w:pPr>
              <w:pStyle w:val="Table8ptText-ASDEFCON"/>
              <w:jc w:val="center"/>
            </w:pPr>
            <w:r w:rsidRPr="00EC1CB3">
              <w:t>by MSR</w:t>
            </w:r>
          </w:p>
        </w:tc>
        <w:tc>
          <w:tcPr>
            <w:tcW w:w="851" w:type="dxa"/>
            <w:tcBorders>
              <w:top w:val="nil"/>
              <w:bottom w:val="single" w:sz="4" w:space="0" w:color="auto"/>
            </w:tcBorders>
          </w:tcPr>
          <w:p w14:paraId="50396704" w14:textId="77777777" w:rsidR="00D043B0" w:rsidRPr="00EC1CB3" w:rsidRDefault="00D043B0" w:rsidP="00D043B0">
            <w:pPr>
              <w:pStyle w:val="Table8ptText-ASDEFCON"/>
              <w:jc w:val="center"/>
            </w:pPr>
            <w:r>
              <w:t>Acceptance</w:t>
            </w:r>
          </w:p>
        </w:tc>
        <w:tc>
          <w:tcPr>
            <w:tcW w:w="1134" w:type="dxa"/>
            <w:tcBorders>
              <w:top w:val="nil"/>
              <w:bottom w:val="single" w:sz="4" w:space="0" w:color="auto"/>
            </w:tcBorders>
          </w:tcPr>
          <w:p w14:paraId="4531D9DF" w14:textId="77777777" w:rsidR="00D043B0" w:rsidRPr="00EC1CB3" w:rsidRDefault="00D043B0" w:rsidP="00D043B0">
            <w:pPr>
              <w:pStyle w:val="Table8ptText-ASDEFCON"/>
              <w:jc w:val="center"/>
            </w:pPr>
            <w:r w:rsidRPr="00EC1CB3">
              <w:t>each SA and FA</w:t>
            </w:r>
          </w:p>
        </w:tc>
        <w:tc>
          <w:tcPr>
            <w:tcW w:w="2551" w:type="dxa"/>
            <w:tcBorders>
              <w:top w:val="nil"/>
              <w:bottom w:val="single" w:sz="4" w:space="0" w:color="auto"/>
            </w:tcBorders>
          </w:tcPr>
          <w:p w14:paraId="24801C8D" w14:textId="77777777" w:rsidR="00D043B0" w:rsidRPr="00397FA2" w:rsidRDefault="00D043B0" w:rsidP="00D043B0">
            <w:pPr>
              <w:pStyle w:val="Table8ptText-ASDEFCON"/>
              <w:jc w:val="left"/>
            </w:pPr>
          </w:p>
        </w:tc>
      </w:tr>
      <w:tr w:rsidR="00A60698" w:rsidRPr="00EC1CB3" w14:paraId="6F147A27" w14:textId="77777777" w:rsidTr="004275EA">
        <w:tc>
          <w:tcPr>
            <w:tcW w:w="736" w:type="dxa"/>
            <w:tcBorders>
              <w:bottom w:val="nil"/>
            </w:tcBorders>
          </w:tcPr>
          <w:p w14:paraId="7F2A42A7" w14:textId="0C0794E0" w:rsidR="00D043B0" w:rsidRPr="00EC1CB3" w:rsidRDefault="00D043B0" w:rsidP="00D043B0">
            <w:pPr>
              <w:pStyle w:val="Table8ptText-ASDEFCON"/>
              <w:jc w:val="left"/>
            </w:pPr>
            <w:r w:rsidRPr="00EC1CB3">
              <w:t>ENG-</w:t>
            </w:r>
            <w:r>
              <w:t>50</w:t>
            </w:r>
            <w:r w:rsidRPr="00EC1CB3">
              <w:t>0</w:t>
            </w:r>
          </w:p>
        </w:tc>
        <w:tc>
          <w:tcPr>
            <w:tcW w:w="1671" w:type="dxa"/>
            <w:tcBorders>
              <w:bottom w:val="nil"/>
            </w:tcBorders>
          </w:tcPr>
          <w:p w14:paraId="134BEEAA" w14:textId="5EE8E1AD" w:rsidR="00D043B0" w:rsidRPr="00EC1CB3" w:rsidRDefault="00D043B0" w:rsidP="00D043B0">
            <w:pPr>
              <w:pStyle w:val="Table8ptText-ASDEFCON"/>
              <w:jc w:val="left"/>
            </w:pPr>
            <w:r w:rsidRPr="00EC1CB3">
              <w:t>Growth</w:t>
            </w:r>
            <w:r w:rsidR="00327B8B">
              <w:t xml:space="preserve">, </w:t>
            </w:r>
            <w:r w:rsidR="008B26CE">
              <w:t xml:space="preserve">Evolution </w:t>
            </w:r>
            <w:r w:rsidR="00327B8B">
              <w:t>and Obsolescence Program</w:t>
            </w:r>
            <w:r w:rsidRPr="00EC1CB3">
              <w:t xml:space="preserve"> Plan</w:t>
            </w:r>
          </w:p>
        </w:tc>
        <w:tc>
          <w:tcPr>
            <w:tcW w:w="734" w:type="dxa"/>
            <w:tcBorders>
              <w:bottom w:val="nil"/>
            </w:tcBorders>
          </w:tcPr>
          <w:p w14:paraId="630FBC1C" w14:textId="77777777" w:rsidR="00D043B0" w:rsidRPr="00EC1CB3" w:rsidRDefault="00D043B0" w:rsidP="00D043B0">
            <w:pPr>
              <w:pStyle w:val="Table8ptText-ASDEFCON"/>
              <w:jc w:val="center"/>
            </w:pPr>
            <w:r>
              <w:t>4.6.1</w:t>
            </w:r>
          </w:p>
        </w:tc>
        <w:tc>
          <w:tcPr>
            <w:tcW w:w="318" w:type="dxa"/>
            <w:tcBorders>
              <w:bottom w:val="nil"/>
            </w:tcBorders>
          </w:tcPr>
          <w:p w14:paraId="6DB05B88" w14:textId="77777777" w:rsidR="00D043B0" w:rsidRPr="00EC1CB3" w:rsidRDefault="00D043B0" w:rsidP="00D043B0">
            <w:pPr>
              <w:pStyle w:val="Table8ptText-ASDEFCON"/>
              <w:jc w:val="center"/>
            </w:pPr>
            <w:r w:rsidRPr="00EC1CB3">
              <w:t>a</w:t>
            </w:r>
          </w:p>
        </w:tc>
        <w:tc>
          <w:tcPr>
            <w:tcW w:w="931" w:type="dxa"/>
            <w:tcBorders>
              <w:bottom w:val="nil"/>
            </w:tcBorders>
          </w:tcPr>
          <w:p w14:paraId="21B456B0" w14:textId="77777777" w:rsidR="00D043B0" w:rsidRPr="00EC1CB3" w:rsidRDefault="00D043B0" w:rsidP="00D043B0">
            <w:pPr>
              <w:pStyle w:val="Table8ptText-ASDEFCON"/>
              <w:jc w:val="center"/>
            </w:pPr>
            <w:r w:rsidRPr="00EC1CB3">
              <w:t>Final</w:t>
            </w:r>
          </w:p>
        </w:tc>
        <w:tc>
          <w:tcPr>
            <w:tcW w:w="1134" w:type="dxa"/>
            <w:tcBorders>
              <w:bottom w:val="nil"/>
            </w:tcBorders>
          </w:tcPr>
          <w:p w14:paraId="1E6E4F2B" w14:textId="77777777" w:rsidR="00D043B0" w:rsidRPr="00EC1CB3" w:rsidRDefault="00D043B0" w:rsidP="00D043B0">
            <w:pPr>
              <w:pStyle w:val="Table8ptText-ASDEFCON"/>
              <w:jc w:val="center"/>
            </w:pPr>
            <w:r w:rsidRPr="00EC1CB3">
              <w:t>ED</w:t>
            </w:r>
            <w:r>
              <w:t>+40</w:t>
            </w:r>
          </w:p>
        </w:tc>
        <w:tc>
          <w:tcPr>
            <w:tcW w:w="709" w:type="dxa"/>
            <w:tcBorders>
              <w:bottom w:val="nil"/>
            </w:tcBorders>
          </w:tcPr>
          <w:p w14:paraId="08DFE510" w14:textId="77777777" w:rsidR="00D043B0" w:rsidRPr="00EC1CB3" w:rsidRDefault="00D043B0" w:rsidP="00D043B0">
            <w:pPr>
              <w:pStyle w:val="Table8ptText-ASDEFCON"/>
              <w:jc w:val="center"/>
            </w:pPr>
            <w:r w:rsidRPr="00EC1CB3">
              <w:t>DMS</w:t>
            </w:r>
          </w:p>
        </w:tc>
        <w:tc>
          <w:tcPr>
            <w:tcW w:w="850" w:type="dxa"/>
            <w:tcBorders>
              <w:bottom w:val="nil"/>
            </w:tcBorders>
          </w:tcPr>
          <w:p w14:paraId="10635262" w14:textId="77777777" w:rsidR="00D043B0" w:rsidRPr="00EC1CB3" w:rsidRDefault="00D043B0" w:rsidP="00D043B0">
            <w:pPr>
              <w:pStyle w:val="Table8ptText-ASDEFCON"/>
              <w:jc w:val="center"/>
            </w:pPr>
            <w:r w:rsidRPr="00EC1CB3">
              <w:t>CR</w:t>
            </w:r>
          </w:p>
        </w:tc>
        <w:tc>
          <w:tcPr>
            <w:tcW w:w="1418" w:type="dxa"/>
            <w:tcBorders>
              <w:bottom w:val="nil"/>
            </w:tcBorders>
          </w:tcPr>
          <w:p w14:paraId="4D5C3C96" w14:textId="4483C314" w:rsidR="00D043B0" w:rsidRPr="00EC1CB3" w:rsidRDefault="00D043B0" w:rsidP="00D043B0">
            <w:pPr>
              <w:pStyle w:val="Table8ptText-ASDEFCON"/>
              <w:jc w:val="center"/>
            </w:pPr>
            <w:r w:rsidRPr="00EC1CB3">
              <w:t>DID-ENG-MGT-G</w:t>
            </w:r>
            <w:r w:rsidR="00327B8B">
              <w:t>EOP</w:t>
            </w:r>
            <w:r w:rsidRPr="00EC1CB3">
              <w:t>P</w:t>
            </w:r>
          </w:p>
        </w:tc>
        <w:tc>
          <w:tcPr>
            <w:tcW w:w="708" w:type="dxa"/>
            <w:tcBorders>
              <w:bottom w:val="nil"/>
            </w:tcBorders>
          </w:tcPr>
          <w:p w14:paraId="668D2F2A" w14:textId="77777777" w:rsidR="00D043B0" w:rsidRPr="00EC1CB3" w:rsidRDefault="00D043B0" w:rsidP="00D043B0">
            <w:pPr>
              <w:pStyle w:val="Table8ptText-ASDEFCON"/>
              <w:jc w:val="center"/>
            </w:pPr>
            <w:r w:rsidRPr="00EC1CB3">
              <w:t>20</w:t>
            </w:r>
          </w:p>
        </w:tc>
        <w:tc>
          <w:tcPr>
            <w:tcW w:w="851" w:type="dxa"/>
            <w:tcBorders>
              <w:bottom w:val="nil"/>
            </w:tcBorders>
          </w:tcPr>
          <w:p w14:paraId="515754F2" w14:textId="77777777" w:rsidR="00D043B0" w:rsidRPr="00EC1CB3" w:rsidRDefault="00D043B0" w:rsidP="00D043B0">
            <w:pPr>
              <w:pStyle w:val="Table8ptText-ASDEFCON"/>
              <w:jc w:val="center"/>
            </w:pPr>
            <w:r w:rsidRPr="00EC1CB3">
              <w:t>Approval</w:t>
            </w:r>
          </w:p>
        </w:tc>
        <w:tc>
          <w:tcPr>
            <w:tcW w:w="1134" w:type="dxa"/>
            <w:tcBorders>
              <w:bottom w:val="nil"/>
            </w:tcBorders>
          </w:tcPr>
          <w:p w14:paraId="1E6296F7" w14:textId="77777777" w:rsidR="00D043B0" w:rsidRPr="00EC1CB3" w:rsidRDefault="00D043B0" w:rsidP="00D043B0">
            <w:pPr>
              <w:pStyle w:val="Table8ptText-ASDEFCON"/>
              <w:jc w:val="center"/>
            </w:pPr>
            <w:r w:rsidRPr="00EC1CB3">
              <w:t>NA</w:t>
            </w:r>
          </w:p>
        </w:tc>
        <w:tc>
          <w:tcPr>
            <w:tcW w:w="2551" w:type="dxa"/>
            <w:tcBorders>
              <w:bottom w:val="nil"/>
            </w:tcBorders>
          </w:tcPr>
          <w:p w14:paraId="47464D68" w14:textId="77777777" w:rsidR="00D043B0" w:rsidRPr="00397FA2" w:rsidRDefault="00D043B0" w:rsidP="00D043B0">
            <w:pPr>
              <w:pStyle w:val="Table8ptText-ASDEFCON"/>
              <w:jc w:val="left"/>
            </w:pPr>
          </w:p>
        </w:tc>
      </w:tr>
      <w:tr w:rsidR="00A60698" w:rsidRPr="00EC1CB3" w14:paraId="3BB1A974" w14:textId="77777777" w:rsidTr="004275EA">
        <w:tc>
          <w:tcPr>
            <w:tcW w:w="736" w:type="dxa"/>
            <w:tcBorders>
              <w:top w:val="nil"/>
              <w:bottom w:val="nil"/>
            </w:tcBorders>
          </w:tcPr>
          <w:p w14:paraId="7F9F0F2B" w14:textId="77777777" w:rsidR="00D043B0" w:rsidRPr="00EC1CB3" w:rsidRDefault="00D043B0" w:rsidP="00D043B0">
            <w:pPr>
              <w:pStyle w:val="Table8ptText-ASDEFCON"/>
              <w:jc w:val="left"/>
            </w:pPr>
          </w:p>
        </w:tc>
        <w:tc>
          <w:tcPr>
            <w:tcW w:w="1671" w:type="dxa"/>
            <w:tcBorders>
              <w:top w:val="nil"/>
              <w:bottom w:val="nil"/>
            </w:tcBorders>
          </w:tcPr>
          <w:p w14:paraId="1415DF22" w14:textId="77777777" w:rsidR="00D043B0" w:rsidRPr="00EC1CB3" w:rsidRDefault="00D043B0" w:rsidP="00D043B0">
            <w:pPr>
              <w:pStyle w:val="Table8ptText-ASDEFCON"/>
              <w:jc w:val="left"/>
            </w:pPr>
          </w:p>
        </w:tc>
        <w:tc>
          <w:tcPr>
            <w:tcW w:w="734" w:type="dxa"/>
            <w:tcBorders>
              <w:top w:val="nil"/>
              <w:bottom w:val="nil"/>
            </w:tcBorders>
          </w:tcPr>
          <w:p w14:paraId="261DCE3B" w14:textId="77777777" w:rsidR="00D043B0" w:rsidRPr="00EC1CB3" w:rsidRDefault="00D043B0" w:rsidP="00D043B0">
            <w:pPr>
              <w:pStyle w:val="Table8ptText-ASDEFCON"/>
              <w:jc w:val="center"/>
            </w:pPr>
          </w:p>
        </w:tc>
        <w:tc>
          <w:tcPr>
            <w:tcW w:w="318" w:type="dxa"/>
            <w:tcBorders>
              <w:top w:val="nil"/>
              <w:bottom w:val="nil"/>
            </w:tcBorders>
          </w:tcPr>
          <w:p w14:paraId="607D6DB8"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46E72634"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2CB1641F" w14:textId="77777777" w:rsidR="00D043B0" w:rsidRPr="00EC1CB3" w:rsidRDefault="00D043B0" w:rsidP="00D043B0">
            <w:pPr>
              <w:pStyle w:val="Table8ptText-ASDEFCON"/>
              <w:jc w:val="center"/>
            </w:pPr>
            <w:r w:rsidRPr="00EC1CB3">
              <w:t>PDR-20</w:t>
            </w:r>
          </w:p>
        </w:tc>
        <w:tc>
          <w:tcPr>
            <w:tcW w:w="709" w:type="dxa"/>
            <w:tcBorders>
              <w:top w:val="nil"/>
              <w:bottom w:val="nil"/>
            </w:tcBorders>
          </w:tcPr>
          <w:p w14:paraId="2C5ABAD3"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2FBE0805"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284679B7" w14:textId="77777777" w:rsidR="00D043B0" w:rsidRPr="00EC1CB3" w:rsidRDefault="00D043B0" w:rsidP="00D043B0">
            <w:pPr>
              <w:pStyle w:val="Table8ptText-ASDEFCON"/>
              <w:jc w:val="center"/>
            </w:pPr>
          </w:p>
        </w:tc>
        <w:tc>
          <w:tcPr>
            <w:tcW w:w="708" w:type="dxa"/>
            <w:tcBorders>
              <w:top w:val="nil"/>
              <w:bottom w:val="nil"/>
            </w:tcBorders>
          </w:tcPr>
          <w:p w14:paraId="32B8296A"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5E19895E"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14B7CE64"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6A7593BD" w14:textId="77777777" w:rsidR="00D043B0" w:rsidRPr="00397FA2" w:rsidRDefault="00D043B0" w:rsidP="00D043B0">
            <w:pPr>
              <w:pStyle w:val="Table8ptText-ASDEFCON"/>
              <w:jc w:val="left"/>
            </w:pPr>
          </w:p>
        </w:tc>
      </w:tr>
      <w:tr w:rsidR="00A60698" w:rsidRPr="00EC1CB3" w14:paraId="116DC47F" w14:textId="77777777" w:rsidTr="004275EA">
        <w:tc>
          <w:tcPr>
            <w:tcW w:w="736" w:type="dxa"/>
            <w:tcBorders>
              <w:top w:val="nil"/>
              <w:bottom w:val="nil"/>
            </w:tcBorders>
          </w:tcPr>
          <w:p w14:paraId="29BEA148" w14:textId="77777777" w:rsidR="00D043B0" w:rsidRPr="00EC1CB3" w:rsidRDefault="00D043B0" w:rsidP="00D043B0">
            <w:pPr>
              <w:pStyle w:val="Table8ptText-ASDEFCON"/>
              <w:jc w:val="left"/>
            </w:pPr>
          </w:p>
        </w:tc>
        <w:tc>
          <w:tcPr>
            <w:tcW w:w="1671" w:type="dxa"/>
            <w:tcBorders>
              <w:top w:val="nil"/>
              <w:bottom w:val="nil"/>
            </w:tcBorders>
          </w:tcPr>
          <w:p w14:paraId="113E0E57" w14:textId="77777777" w:rsidR="00D043B0" w:rsidRPr="00EC1CB3" w:rsidRDefault="00D043B0" w:rsidP="00D043B0">
            <w:pPr>
              <w:pStyle w:val="Table8ptText-ASDEFCON"/>
              <w:jc w:val="left"/>
            </w:pPr>
          </w:p>
        </w:tc>
        <w:tc>
          <w:tcPr>
            <w:tcW w:w="734" w:type="dxa"/>
            <w:tcBorders>
              <w:top w:val="nil"/>
              <w:bottom w:val="nil"/>
            </w:tcBorders>
          </w:tcPr>
          <w:p w14:paraId="14B8E883" w14:textId="77777777" w:rsidR="00D043B0" w:rsidRPr="00EC1CB3" w:rsidRDefault="00D043B0" w:rsidP="00D043B0">
            <w:pPr>
              <w:pStyle w:val="Table8ptText-ASDEFCON"/>
              <w:jc w:val="center"/>
            </w:pPr>
          </w:p>
        </w:tc>
        <w:tc>
          <w:tcPr>
            <w:tcW w:w="318" w:type="dxa"/>
            <w:tcBorders>
              <w:top w:val="nil"/>
              <w:bottom w:val="nil"/>
            </w:tcBorders>
          </w:tcPr>
          <w:p w14:paraId="14BCB951"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271E1618" w14:textId="77777777" w:rsidR="00D043B0" w:rsidRPr="00EC1CB3" w:rsidRDefault="00D043B0" w:rsidP="00D043B0">
            <w:pPr>
              <w:pStyle w:val="Table8ptText-ASDEFCON"/>
              <w:jc w:val="center"/>
            </w:pPr>
            <w:r w:rsidRPr="00EC1CB3">
              <w:t>Update</w:t>
            </w:r>
          </w:p>
        </w:tc>
        <w:tc>
          <w:tcPr>
            <w:tcW w:w="1134" w:type="dxa"/>
            <w:tcBorders>
              <w:top w:val="nil"/>
              <w:bottom w:val="nil"/>
            </w:tcBorders>
          </w:tcPr>
          <w:p w14:paraId="48425D00" w14:textId="77777777" w:rsidR="00D043B0" w:rsidRPr="00EC1CB3" w:rsidRDefault="00D043B0" w:rsidP="00D043B0">
            <w:pPr>
              <w:pStyle w:val="Table8ptText-ASDEFCON"/>
              <w:jc w:val="center"/>
            </w:pPr>
            <w:r w:rsidRPr="00EC1CB3">
              <w:t>DDR-20</w:t>
            </w:r>
          </w:p>
        </w:tc>
        <w:tc>
          <w:tcPr>
            <w:tcW w:w="709" w:type="dxa"/>
            <w:tcBorders>
              <w:top w:val="nil"/>
              <w:bottom w:val="nil"/>
            </w:tcBorders>
          </w:tcPr>
          <w:p w14:paraId="34F6B160"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76FF8AAF"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44786179" w14:textId="77777777" w:rsidR="00D043B0" w:rsidRPr="00EC1CB3" w:rsidRDefault="00D043B0" w:rsidP="00D043B0">
            <w:pPr>
              <w:pStyle w:val="Table8ptText-ASDEFCON"/>
              <w:jc w:val="center"/>
            </w:pPr>
          </w:p>
        </w:tc>
        <w:tc>
          <w:tcPr>
            <w:tcW w:w="708" w:type="dxa"/>
            <w:tcBorders>
              <w:top w:val="nil"/>
              <w:bottom w:val="nil"/>
            </w:tcBorders>
          </w:tcPr>
          <w:p w14:paraId="59402936"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0D79D6AF"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162DB7CA" w14:textId="77777777" w:rsidR="00D043B0" w:rsidRPr="00EC1CB3" w:rsidRDefault="00D043B0" w:rsidP="00D043B0">
            <w:pPr>
              <w:pStyle w:val="Table8ptText-ASDEFCON"/>
              <w:jc w:val="center"/>
            </w:pPr>
            <w:r w:rsidRPr="00EC1CB3">
              <w:t>each SA and FA</w:t>
            </w:r>
          </w:p>
        </w:tc>
        <w:tc>
          <w:tcPr>
            <w:tcW w:w="2551" w:type="dxa"/>
            <w:tcBorders>
              <w:top w:val="nil"/>
              <w:bottom w:val="nil"/>
            </w:tcBorders>
          </w:tcPr>
          <w:p w14:paraId="72F08D68" w14:textId="77777777" w:rsidR="00D043B0" w:rsidRPr="00397FA2" w:rsidRDefault="00D043B0" w:rsidP="00D043B0">
            <w:pPr>
              <w:pStyle w:val="Table8ptText-ASDEFCON"/>
              <w:jc w:val="left"/>
            </w:pPr>
          </w:p>
        </w:tc>
      </w:tr>
      <w:tr w:rsidR="00A60698" w:rsidRPr="00EC1CB3" w14:paraId="3EB3B89F" w14:textId="77777777" w:rsidTr="004275EA">
        <w:tc>
          <w:tcPr>
            <w:tcW w:w="736" w:type="dxa"/>
            <w:tcBorders>
              <w:bottom w:val="single" w:sz="4" w:space="0" w:color="auto"/>
            </w:tcBorders>
          </w:tcPr>
          <w:p w14:paraId="3F313D8F" w14:textId="19E71B70" w:rsidR="00D043B0" w:rsidRPr="00EC1CB3" w:rsidRDefault="00D043B0" w:rsidP="00D043B0">
            <w:pPr>
              <w:pStyle w:val="Table8ptText-ASDEFCON"/>
              <w:jc w:val="left"/>
            </w:pPr>
            <w:r w:rsidRPr="00EC1CB3">
              <w:t>ENG-</w:t>
            </w:r>
            <w:r>
              <w:t>52</w:t>
            </w:r>
            <w:r w:rsidRPr="00EC1CB3">
              <w:t>0</w:t>
            </w:r>
          </w:p>
        </w:tc>
        <w:tc>
          <w:tcPr>
            <w:tcW w:w="1671" w:type="dxa"/>
            <w:tcBorders>
              <w:bottom w:val="single" w:sz="4" w:space="0" w:color="auto"/>
            </w:tcBorders>
          </w:tcPr>
          <w:p w14:paraId="5F1373C9" w14:textId="77777777" w:rsidR="00D043B0" w:rsidRPr="00EC1CB3" w:rsidRDefault="00D043B0" w:rsidP="00D043B0">
            <w:pPr>
              <w:pStyle w:val="Table8ptText-ASDEFCON"/>
              <w:jc w:val="left"/>
            </w:pPr>
            <w:r w:rsidRPr="00EC1CB3">
              <w:t>Integrated RM&amp;T Plan (IRMTP)</w:t>
            </w:r>
          </w:p>
        </w:tc>
        <w:tc>
          <w:tcPr>
            <w:tcW w:w="734" w:type="dxa"/>
            <w:tcBorders>
              <w:bottom w:val="single" w:sz="4" w:space="0" w:color="auto"/>
            </w:tcBorders>
          </w:tcPr>
          <w:p w14:paraId="084DC1E3" w14:textId="77777777" w:rsidR="00D043B0" w:rsidRPr="00EC1CB3" w:rsidRDefault="00D043B0" w:rsidP="00D043B0">
            <w:pPr>
              <w:pStyle w:val="Table8ptText-ASDEFCON"/>
              <w:jc w:val="center"/>
            </w:pPr>
            <w:r>
              <w:t>4.6.2</w:t>
            </w:r>
          </w:p>
        </w:tc>
        <w:tc>
          <w:tcPr>
            <w:tcW w:w="318" w:type="dxa"/>
            <w:tcBorders>
              <w:bottom w:val="single" w:sz="4" w:space="0" w:color="auto"/>
            </w:tcBorders>
          </w:tcPr>
          <w:p w14:paraId="2A13C91B" w14:textId="77777777" w:rsidR="00D043B0" w:rsidRPr="00EC1CB3" w:rsidRDefault="00D043B0" w:rsidP="00D043B0">
            <w:pPr>
              <w:pStyle w:val="Table8ptText-ASDEFCON"/>
              <w:jc w:val="center"/>
            </w:pPr>
            <w:r w:rsidRPr="00EC1CB3">
              <w:t>a</w:t>
            </w:r>
          </w:p>
        </w:tc>
        <w:tc>
          <w:tcPr>
            <w:tcW w:w="931" w:type="dxa"/>
            <w:tcBorders>
              <w:bottom w:val="single" w:sz="4" w:space="0" w:color="auto"/>
            </w:tcBorders>
          </w:tcPr>
          <w:p w14:paraId="5416C7A8" w14:textId="77777777" w:rsidR="00D043B0" w:rsidRPr="00EC1CB3" w:rsidRDefault="00D043B0" w:rsidP="00D043B0">
            <w:pPr>
              <w:pStyle w:val="Table8ptText-ASDEFCON"/>
              <w:jc w:val="center"/>
            </w:pPr>
            <w:r w:rsidRPr="00EC1CB3">
              <w:t>Final</w:t>
            </w:r>
          </w:p>
        </w:tc>
        <w:tc>
          <w:tcPr>
            <w:tcW w:w="1134" w:type="dxa"/>
            <w:tcBorders>
              <w:bottom w:val="single" w:sz="4" w:space="0" w:color="auto"/>
            </w:tcBorders>
          </w:tcPr>
          <w:p w14:paraId="08F65060" w14:textId="77777777" w:rsidR="00D043B0" w:rsidRPr="00EC1CB3" w:rsidRDefault="00D043B0" w:rsidP="00D043B0">
            <w:pPr>
              <w:pStyle w:val="Table8ptText-ASDEFCON"/>
              <w:jc w:val="center"/>
            </w:pPr>
            <w:r w:rsidRPr="00EC1CB3">
              <w:t>ED</w:t>
            </w:r>
            <w:r>
              <w:t>+40</w:t>
            </w:r>
          </w:p>
        </w:tc>
        <w:tc>
          <w:tcPr>
            <w:tcW w:w="709" w:type="dxa"/>
            <w:tcBorders>
              <w:bottom w:val="single" w:sz="4" w:space="0" w:color="auto"/>
            </w:tcBorders>
          </w:tcPr>
          <w:p w14:paraId="6C762C45" w14:textId="77777777" w:rsidR="00D043B0" w:rsidRPr="00EC1CB3" w:rsidRDefault="00D043B0" w:rsidP="00D043B0">
            <w:pPr>
              <w:pStyle w:val="Table8ptText-ASDEFCON"/>
              <w:jc w:val="center"/>
            </w:pPr>
            <w:r w:rsidRPr="00EC1CB3">
              <w:t>DMS</w:t>
            </w:r>
          </w:p>
        </w:tc>
        <w:tc>
          <w:tcPr>
            <w:tcW w:w="850" w:type="dxa"/>
            <w:tcBorders>
              <w:bottom w:val="single" w:sz="4" w:space="0" w:color="auto"/>
            </w:tcBorders>
          </w:tcPr>
          <w:p w14:paraId="0C8D3227" w14:textId="77777777" w:rsidR="00D043B0" w:rsidRPr="00EC1CB3" w:rsidRDefault="00D043B0" w:rsidP="00D043B0">
            <w:pPr>
              <w:pStyle w:val="Table8ptText-ASDEFCON"/>
              <w:jc w:val="center"/>
            </w:pPr>
            <w:r w:rsidRPr="00EC1CB3">
              <w:t>CR</w:t>
            </w:r>
          </w:p>
        </w:tc>
        <w:tc>
          <w:tcPr>
            <w:tcW w:w="1418" w:type="dxa"/>
            <w:tcBorders>
              <w:bottom w:val="single" w:sz="4" w:space="0" w:color="auto"/>
            </w:tcBorders>
          </w:tcPr>
          <w:p w14:paraId="1FC9C8FA" w14:textId="77777777" w:rsidR="00D043B0" w:rsidRPr="00EC1CB3" w:rsidRDefault="00D043B0" w:rsidP="00D043B0">
            <w:pPr>
              <w:pStyle w:val="Table8ptText-ASDEFCON"/>
              <w:jc w:val="center"/>
            </w:pPr>
            <w:r w:rsidRPr="00EC1CB3">
              <w:t>DID-ENG-MGT-IRMTP</w:t>
            </w:r>
          </w:p>
        </w:tc>
        <w:tc>
          <w:tcPr>
            <w:tcW w:w="708" w:type="dxa"/>
            <w:tcBorders>
              <w:bottom w:val="single" w:sz="4" w:space="0" w:color="auto"/>
            </w:tcBorders>
          </w:tcPr>
          <w:p w14:paraId="1B2FEB40" w14:textId="77777777" w:rsidR="00D043B0" w:rsidRPr="00EC1CB3" w:rsidRDefault="00D043B0" w:rsidP="00D043B0">
            <w:pPr>
              <w:pStyle w:val="Table8ptText-ASDEFCON"/>
              <w:jc w:val="center"/>
            </w:pPr>
            <w:r w:rsidRPr="00EC1CB3">
              <w:t>20</w:t>
            </w:r>
          </w:p>
        </w:tc>
        <w:tc>
          <w:tcPr>
            <w:tcW w:w="851" w:type="dxa"/>
            <w:tcBorders>
              <w:bottom w:val="single" w:sz="4" w:space="0" w:color="auto"/>
            </w:tcBorders>
          </w:tcPr>
          <w:p w14:paraId="1860B438" w14:textId="77777777" w:rsidR="00D043B0" w:rsidRPr="00EC1CB3" w:rsidRDefault="00D043B0" w:rsidP="00D043B0">
            <w:pPr>
              <w:pStyle w:val="Table8ptText-ASDEFCON"/>
              <w:jc w:val="center"/>
            </w:pPr>
            <w:r w:rsidRPr="00EC1CB3">
              <w:t>Approval</w:t>
            </w:r>
          </w:p>
        </w:tc>
        <w:tc>
          <w:tcPr>
            <w:tcW w:w="1134" w:type="dxa"/>
            <w:tcBorders>
              <w:bottom w:val="single" w:sz="4" w:space="0" w:color="auto"/>
            </w:tcBorders>
          </w:tcPr>
          <w:p w14:paraId="50EE8423" w14:textId="00F06612" w:rsidR="00D043B0" w:rsidRPr="00EC1CB3" w:rsidRDefault="00D043B0" w:rsidP="00D043B0">
            <w:pPr>
              <w:pStyle w:val="Table8ptText-ASDEFCON"/>
              <w:jc w:val="center"/>
            </w:pPr>
            <w:r>
              <w:t>12</w:t>
            </w:r>
            <w:r w:rsidRPr="00EC1CB3">
              <w:t>M</w:t>
            </w:r>
          </w:p>
        </w:tc>
        <w:tc>
          <w:tcPr>
            <w:tcW w:w="2551" w:type="dxa"/>
            <w:tcBorders>
              <w:bottom w:val="single" w:sz="4" w:space="0" w:color="auto"/>
            </w:tcBorders>
          </w:tcPr>
          <w:p w14:paraId="69500A9B" w14:textId="77777777" w:rsidR="00D043B0" w:rsidRPr="00397FA2" w:rsidRDefault="00D043B0" w:rsidP="00D043B0">
            <w:pPr>
              <w:pStyle w:val="Table8ptText-ASDEFCON"/>
              <w:jc w:val="left"/>
            </w:pPr>
          </w:p>
        </w:tc>
      </w:tr>
      <w:tr w:rsidR="00A60698" w:rsidRPr="00EC1CB3" w14:paraId="7B90AD8E" w14:textId="77777777" w:rsidTr="004275EA">
        <w:tc>
          <w:tcPr>
            <w:tcW w:w="736" w:type="dxa"/>
          </w:tcPr>
          <w:p w14:paraId="70EBDF62" w14:textId="521444CB" w:rsidR="00D043B0" w:rsidRPr="00EC1CB3" w:rsidRDefault="00D043B0" w:rsidP="00D043B0">
            <w:pPr>
              <w:pStyle w:val="Table8ptText-ASDEFCON"/>
              <w:jc w:val="left"/>
            </w:pPr>
            <w:r w:rsidRPr="00EC1CB3">
              <w:t>ENG-</w:t>
            </w:r>
            <w:r>
              <w:t>54</w:t>
            </w:r>
            <w:r w:rsidRPr="00EC1CB3">
              <w:t>0</w:t>
            </w:r>
          </w:p>
        </w:tc>
        <w:tc>
          <w:tcPr>
            <w:tcW w:w="1671" w:type="dxa"/>
          </w:tcPr>
          <w:p w14:paraId="23E5A4B8" w14:textId="52DC4255" w:rsidR="00D043B0" w:rsidRPr="00EC1CB3" w:rsidRDefault="00D043B0" w:rsidP="00795832">
            <w:pPr>
              <w:pStyle w:val="Table8ptText-ASDEFCON"/>
              <w:jc w:val="left"/>
            </w:pPr>
            <w:r w:rsidRPr="00EC1CB3">
              <w:t xml:space="preserve">Human </w:t>
            </w:r>
            <w:r w:rsidR="00795832">
              <w:t>System Integration</w:t>
            </w:r>
            <w:r w:rsidRPr="00EC1CB3">
              <w:t xml:space="preserve"> Program Plan (H</w:t>
            </w:r>
            <w:r w:rsidR="00795832">
              <w:t>SI</w:t>
            </w:r>
            <w:r w:rsidRPr="00EC1CB3">
              <w:t>PP)</w:t>
            </w:r>
          </w:p>
        </w:tc>
        <w:tc>
          <w:tcPr>
            <w:tcW w:w="734" w:type="dxa"/>
          </w:tcPr>
          <w:p w14:paraId="3BECF2E6" w14:textId="77777777" w:rsidR="00D043B0" w:rsidRPr="00EC1CB3" w:rsidRDefault="00D043B0" w:rsidP="00D043B0">
            <w:pPr>
              <w:pStyle w:val="Table8ptText-ASDEFCON"/>
              <w:jc w:val="center"/>
            </w:pPr>
            <w:r>
              <w:t>4.6.4</w:t>
            </w:r>
          </w:p>
        </w:tc>
        <w:tc>
          <w:tcPr>
            <w:tcW w:w="318" w:type="dxa"/>
          </w:tcPr>
          <w:p w14:paraId="0C2F230C" w14:textId="77777777" w:rsidR="00D043B0" w:rsidRPr="00EC1CB3" w:rsidRDefault="00D043B0" w:rsidP="00D043B0">
            <w:pPr>
              <w:pStyle w:val="Table8ptText-ASDEFCON"/>
              <w:jc w:val="center"/>
            </w:pPr>
            <w:r w:rsidRPr="00EC1CB3">
              <w:t>a</w:t>
            </w:r>
          </w:p>
        </w:tc>
        <w:tc>
          <w:tcPr>
            <w:tcW w:w="931" w:type="dxa"/>
          </w:tcPr>
          <w:p w14:paraId="07602D66" w14:textId="77777777" w:rsidR="00D043B0" w:rsidRPr="00EC1CB3" w:rsidRDefault="00D043B0" w:rsidP="00D043B0">
            <w:pPr>
              <w:pStyle w:val="Table8ptText-ASDEFCON"/>
              <w:jc w:val="center"/>
            </w:pPr>
            <w:r w:rsidRPr="00EC1CB3">
              <w:t>Final</w:t>
            </w:r>
          </w:p>
        </w:tc>
        <w:tc>
          <w:tcPr>
            <w:tcW w:w="1134" w:type="dxa"/>
          </w:tcPr>
          <w:p w14:paraId="0FBA51B6" w14:textId="77777777" w:rsidR="00D043B0" w:rsidRPr="00EC1CB3" w:rsidRDefault="00D043B0" w:rsidP="00D043B0">
            <w:pPr>
              <w:pStyle w:val="Table8ptText-ASDEFCON"/>
              <w:jc w:val="center"/>
            </w:pPr>
            <w:r w:rsidRPr="00EC1CB3">
              <w:t>ED</w:t>
            </w:r>
            <w:r>
              <w:t>+40</w:t>
            </w:r>
          </w:p>
        </w:tc>
        <w:tc>
          <w:tcPr>
            <w:tcW w:w="709" w:type="dxa"/>
          </w:tcPr>
          <w:p w14:paraId="79DD7AAC" w14:textId="77777777" w:rsidR="00D043B0" w:rsidRPr="00EC1CB3" w:rsidRDefault="00D043B0" w:rsidP="00D043B0">
            <w:pPr>
              <w:pStyle w:val="Table8ptText-ASDEFCON"/>
              <w:jc w:val="center"/>
            </w:pPr>
            <w:r w:rsidRPr="00EC1CB3">
              <w:t>DMS</w:t>
            </w:r>
          </w:p>
        </w:tc>
        <w:tc>
          <w:tcPr>
            <w:tcW w:w="850" w:type="dxa"/>
          </w:tcPr>
          <w:p w14:paraId="40B8043B" w14:textId="77777777" w:rsidR="00D043B0" w:rsidRPr="00EC1CB3" w:rsidRDefault="00D043B0" w:rsidP="00D043B0">
            <w:pPr>
              <w:pStyle w:val="Table8ptText-ASDEFCON"/>
              <w:jc w:val="center"/>
            </w:pPr>
            <w:r w:rsidRPr="00EC1CB3">
              <w:t>CR</w:t>
            </w:r>
          </w:p>
        </w:tc>
        <w:tc>
          <w:tcPr>
            <w:tcW w:w="1418" w:type="dxa"/>
          </w:tcPr>
          <w:p w14:paraId="6E872D10" w14:textId="66E99AE8" w:rsidR="00D043B0" w:rsidRPr="00EC1CB3" w:rsidRDefault="00D043B0" w:rsidP="00795832">
            <w:pPr>
              <w:pStyle w:val="Table8ptText-ASDEFCON"/>
              <w:jc w:val="center"/>
            </w:pPr>
            <w:r w:rsidRPr="00EC1CB3">
              <w:t>DID-ENG-MGT-H</w:t>
            </w:r>
            <w:r w:rsidR="00795832">
              <w:t>SI</w:t>
            </w:r>
            <w:r w:rsidRPr="00EC1CB3">
              <w:t>PP</w:t>
            </w:r>
          </w:p>
        </w:tc>
        <w:tc>
          <w:tcPr>
            <w:tcW w:w="708" w:type="dxa"/>
          </w:tcPr>
          <w:p w14:paraId="52D8B2A7" w14:textId="77777777" w:rsidR="00D043B0" w:rsidRPr="00EC1CB3" w:rsidRDefault="00D043B0" w:rsidP="00D043B0">
            <w:pPr>
              <w:pStyle w:val="Table8ptText-ASDEFCON"/>
              <w:jc w:val="center"/>
            </w:pPr>
            <w:r>
              <w:t>20</w:t>
            </w:r>
          </w:p>
        </w:tc>
        <w:tc>
          <w:tcPr>
            <w:tcW w:w="851" w:type="dxa"/>
          </w:tcPr>
          <w:p w14:paraId="5E4A839D" w14:textId="77777777" w:rsidR="00D043B0" w:rsidRPr="00EC1CB3" w:rsidRDefault="00D043B0" w:rsidP="00D043B0">
            <w:pPr>
              <w:pStyle w:val="Table8ptText-ASDEFCON"/>
              <w:jc w:val="center"/>
            </w:pPr>
            <w:r w:rsidRPr="00EC1CB3">
              <w:t>Approval</w:t>
            </w:r>
          </w:p>
        </w:tc>
        <w:tc>
          <w:tcPr>
            <w:tcW w:w="1134" w:type="dxa"/>
          </w:tcPr>
          <w:p w14:paraId="6BA7FACB" w14:textId="2188749E" w:rsidR="00D043B0" w:rsidRPr="00EC1CB3" w:rsidRDefault="00D043B0" w:rsidP="00D043B0">
            <w:pPr>
              <w:pStyle w:val="Table8ptText-ASDEFCON"/>
              <w:jc w:val="center"/>
            </w:pPr>
            <w:r>
              <w:t>12</w:t>
            </w:r>
            <w:r w:rsidRPr="00EC1CB3">
              <w:t>M</w:t>
            </w:r>
          </w:p>
        </w:tc>
        <w:tc>
          <w:tcPr>
            <w:tcW w:w="2551" w:type="dxa"/>
          </w:tcPr>
          <w:p w14:paraId="264D3901" w14:textId="77777777" w:rsidR="00D043B0" w:rsidRPr="00397FA2" w:rsidRDefault="00D043B0" w:rsidP="00D043B0">
            <w:pPr>
              <w:pStyle w:val="Table8ptText-ASDEFCON"/>
              <w:jc w:val="left"/>
            </w:pPr>
          </w:p>
        </w:tc>
      </w:tr>
      <w:tr w:rsidR="00A60698" w:rsidRPr="00EC1CB3" w14:paraId="455BBDCC" w14:textId="77777777" w:rsidTr="004275EA">
        <w:tc>
          <w:tcPr>
            <w:tcW w:w="736" w:type="dxa"/>
            <w:tcBorders>
              <w:bottom w:val="nil"/>
            </w:tcBorders>
          </w:tcPr>
          <w:p w14:paraId="785F2AC0" w14:textId="6EA006EB" w:rsidR="00D043B0" w:rsidRPr="00EC1CB3" w:rsidRDefault="00D043B0" w:rsidP="00D043B0">
            <w:pPr>
              <w:pStyle w:val="Table8ptText-ASDEFCON"/>
              <w:jc w:val="left"/>
            </w:pPr>
            <w:r w:rsidRPr="00EC1CB3">
              <w:t>ENG-</w:t>
            </w:r>
            <w:r>
              <w:t>550</w:t>
            </w:r>
          </w:p>
        </w:tc>
        <w:tc>
          <w:tcPr>
            <w:tcW w:w="1671" w:type="dxa"/>
            <w:tcBorders>
              <w:bottom w:val="nil"/>
            </w:tcBorders>
          </w:tcPr>
          <w:p w14:paraId="75F805DA" w14:textId="2AE8A2EE" w:rsidR="00D043B0" w:rsidRPr="00EC1CB3" w:rsidRDefault="00D043B0" w:rsidP="00795832">
            <w:pPr>
              <w:pStyle w:val="Table8ptText-ASDEFCON"/>
              <w:jc w:val="left"/>
            </w:pPr>
            <w:r w:rsidRPr="00EC1CB3">
              <w:t xml:space="preserve">Human </w:t>
            </w:r>
            <w:r w:rsidR="00795832">
              <w:t>System Integration Assurance</w:t>
            </w:r>
            <w:r w:rsidRPr="00EC1CB3">
              <w:t xml:space="preserve"> Report</w:t>
            </w:r>
          </w:p>
        </w:tc>
        <w:tc>
          <w:tcPr>
            <w:tcW w:w="734" w:type="dxa"/>
            <w:tcBorders>
              <w:bottom w:val="nil"/>
            </w:tcBorders>
          </w:tcPr>
          <w:p w14:paraId="47057102" w14:textId="77777777" w:rsidR="00D043B0" w:rsidRPr="00EC1CB3" w:rsidRDefault="00D043B0" w:rsidP="00D043B0">
            <w:pPr>
              <w:pStyle w:val="Table8ptText-ASDEFCON"/>
              <w:jc w:val="center"/>
            </w:pPr>
            <w:r>
              <w:t>4.6.4</w:t>
            </w:r>
          </w:p>
        </w:tc>
        <w:tc>
          <w:tcPr>
            <w:tcW w:w="318" w:type="dxa"/>
            <w:tcBorders>
              <w:bottom w:val="nil"/>
            </w:tcBorders>
          </w:tcPr>
          <w:p w14:paraId="36CD3A76" w14:textId="77777777" w:rsidR="00D043B0" w:rsidRPr="00EC1CB3" w:rsidRDefault="00D043B0" w:rsidP="00D043B0">
            <w:pPr>
              <w:pStyle w:val="Table8ptText-ASDEFCON"/>
              <w:jc w:val="center"/>
            </w:pPr>
            <w:r w:rsidRPr="00EC1CB3">
              <w:t>a</w:t>
            </w:r>
          </w:p>
        </w:tc>
        <w:tc>
          <w:tcPr>
            <w:tcW w:w="931" w:type="dxa"/>
            <w:tcBorders>
              <w:bottom w:val="nil"/>
            </w:tcBorders>
          </w:tcPr>
          <w:p w14:paraId="7A488772" w14:textId="77777777" w:rsidR="00D043B0" w:rsidRPr="00EC1CB3" w:rsidRDefault="00D043B0" w:rsidP="00D043B0">
            <w:pPr>
              <w:pStyle w:val="Table8ptText-ASDEFCON"/>
              <w:jc w:val="center"/>
            </w:pPr>
            <w:r w:rsidRPr="00EC1CB3">
              <w:t>Draft 1</w:t>
            </w:r>
          </w:p>
        </w:tc>
        <w:tc>
          <w:tcPr>
            <w:tcW w:w="1134" w:type="dxa"/>
            <w:tcBorders>
              <w:bottom w:val="nil"/>
            </w:tcBorders>
          </w:tcPr>
          <w:p w14:paraId="4B8124AA" w14:textId="77777777" w:rsidR="00D043B0" w:rsidRPr="00EC1CB3" w:rsidRDefault="00D043B0" w:rsidP="00D043B0">
            <w:pPr>
              <w:pStyle w:val="Table8ptText-ASDEFCON"/>
              <w:jc w:val="center"/>
            </w:pPr>
            <w:r w:rsidRPr="00EC1CB3">
              <w:t>SDR-20</w:t>
            </w:r>
          </w:p>
        </w:tc>
        <w:tc>
          <w:tcPr>
            <w:tcW w:w="709" w:type="dxa"/>
            <w:tcBorders>
              <w:bottom w:val="nil"/>
            </w:tcBorders>
          </w:tcPr>
          <w:p w14:paraId="3468582A" w14:textId="77777777" w:rsidR="00D043B0" w:rsidRPr="00EC1CB3" w:rsidRDefault="00D043B0" w:rsidP="00D043B0">
            <w:pPr>
              <w:pStyle w:val="Table8ptText-ASDEFCON"/>
              <w:jc w:val="center"/>
            </w:pPr>
            <w:r w:rsidRPr="00EC1CB3">
              <w:t>DMS</w:t>
            </w:r>
          </w:p>
        </w:tc>
        <w:tc>
          <w:tcPr>
            <w:tcW w:w="850" w:type="dxa"/>
            <w:tcBorders>
              <w:bottom w:val="nil"/>
            </w:tcBorders>
          </w:tcPr>
          <w:p w14:paraId="220B04E6" w14:textId="77777777" w:rsidR="00D043B0" w:rsidRPr="00EC1CB3" w:rsidRDefault="00D043B0" w:rsidP="00D043B0">
            <w:pPr>
              <w:pStyle w:val="Table8ptText-ASDEFCON"/>
              <w:jc w:val="center"/>
            </w:pPr>
            <w:r w:rsidRPr="00EC1CB3">
              <w:t>CR</w:t>
            </w:r>
          </w:p>
        </w:tc>
        <w:tc>
          <w:tcPr>
            <w:tcW w:w="1418" w:type="dxa"/>
            <w:tcBorders>
              <w:bottom w:val="nil"/>
            </w:tcBorders>
          </w:tcPr>
          <w:p w14:paraId="1BC7A387" w14:textId="39BF4679" w:rsidR="00D043B0" w:rsidRPr="00EC1CB3" w:rsidRDefault="00D043B0" w:rsidP="00795832">
            <w:pPr>
              <w:pStyle w:val="Table8ptText-ASDEFCON"/>
              <w:jc w:val="center"/>
            </w:pPr>
            <w:r w:rsidRPr="00EC1CB3">
              <w:t>DID-ENG-DES-H</w:t>
            </w:r>
            <w:r w:rsidR="00795832">
              <w:t>SIA</w:t>
            </w:r>
            <w:r w:rsidRPr="00EC1CB3">
              <w:t>R</w:t>
            </w:r>
          </w:p>
        </w:tc>
        <w:tc>
          <w:tcPr>
            <w:tcW w:w="708" w:type="dxa"/>
            <w:tcBorders>
              <w:bottom w:val="nil"/>
            </w:tcBorders>
          </w:tcPr>
          <w:p w14:paraId="54D93FD1" w14:textId="77777777" w:rsidR="00D043B0" w:rsidRPr="00EC1CB3" w:rsidRDefault="00D043B0" w:rsidP="00D043B0">
            <w:pPr>
              <w:pStyle w:val="Table8ptText-ASDEFCON"/>
              <w:jc w:val="center"/>
            </w:pPr>
            <w:r w:rsidRPr="00EC1CB3">
              <w:t>by MSR</w:t>
            </w:r>
          </w:p>
        </w:tc>
        <w:tc>
          <w:tcPr>
            <w:tcW w:w="851" w:type="dxa"/>
            <w:tcBorders>
              <w:bottom w:val="nil"/>
            </w:tcBorders>
          </w:tcPr>
          <w:p w14:paraId="2D722399" w14:textId="79FF6AC4" w:rsidR="00D043B0" w:rsidRPr="00EC1CB3" w:rsidRDefault="006D370B" w:rsidP="00D043B0">
            <w:pPr>
              <w:pStyle w:val="Table8ptText-ASDEFCON"/>
              <w:jc w:val="center"/>
            </w:pPr>
            <w:r>
              <w:t>Approval</w:t>
            </w:r>
          </w:p>
        </w:tc>
        <w:tc>
          <w:tcPr>
            <w:tcW w:w="1134" w:type="dxa"/>
            <w:tcBorders>
              <w:bottom w:val="nil"/>
            </w:tcBorders>
          </w:tcPr>
          <w:p w14:paraId="0ECC62ED" w14:textId="77777777" w:rsidR="00D043B0" w:rsidRPr="00EC1CB3" w:rsidRDefault="00D043B0" w:rsidP="00D043B0">
            <w:pPr>
              <w:pStyle w:val="Table8ptText-ASDEFCON"/>
              <w:jc w:val="center"/>
            </w:pPr>
            <w:r w:rsidRPr="00EC1CB3">
              <w:t>NA</w:t>
            </w:r>
          </w:p>
        </w:tc>
        <w:tc>
          <w:tcPr>
            <w:tcW w:w="2551" w:type="dxa"/>
            <w:tcBorders>
              <w:bottom w:val="nil"/>
            </w:tcBorders>
          </w:tcPr>
          <w:p w14:paraId="51FBD65E" w14:textId="35419AB3" w:rsidR="00D043B0" w:rsidRPr="00397FA2" w:rsidRDefault="00D043B0" w:rsidP="006D370B">
            <w:pPr>
              <w:pStyle w:val="Table8ptText-ASDEFCON"/>
              <w:jc w:val="left"/>
            </w:pPr>
            <w:r w:rsidRPr="00397FA2">
              <w:t xml:space="preserve">To ensure that </w:t>
            </w:r>
            <w:r w:rsidR="005013F0">
              <w:t>Human System Integration (HSI)</w:t>
            </w:r>
            <w:r w:rsidRPr="00397FA2">
              <w:t xml:space="preserve"> has been appropriately considered in the </w:t>
            </w:r>
            <w:r w:rsidR="006D370B">
              <w:t xml:space="preserve">requirements and </w:t>
            </w:r>
            <w:r w:rsidRPr="00397FA2">
              <w:t>design</w:t>
            </w:r>
            <w:r w:rsidR="00795832">
              <w:t xml:space="preserve"> </w:t>
            </w:r>
            <w:r w:rsidR="006D370B">
              <w:t>for</w:t>
            </w:r>
            <w:r w:rsidR="00795832">
              <w:t xml:space="preserve"> the Mission System(s), the Support System, and any Developmental Support System Components</w:t>
            </w:r>
            <w:r w:rsidRPr="00397FA2">
              <w:t>.</w:t>
            </w:r>
          </w:p>
        </w:tc>
      </w:tr>
      <w:tr w:rsidR="00A60698" w:rsidRPr="00EC1CB3" w14:paraId="2F3CE197" w14:textId="77777777" w:rsidTr="004275EA">
        <w:tc>
          <w:tcPr>
            <w:tcW w:w="736" w:type="dxa"/>
            <w:tcBorders>
              <w:top w:val="nil"/>
              <w:bottom w:val="nil"/>
            </w:tcBorders>
          </w:tcPr>
          <w:p w14:paraId="6B8D194B" w14:textId="77777777" w:rsidR="00D043B0" w:rsidRPr="00EC1CB3" w:rsidRDefault="00D043B0" w:rsidP="00D043B0">
            <w:pPr>
              <w:pStyle w:val="Table8ptText-ASDEFCON"/>
              <w:jc w:val="left"/>
            </w:pPr>
          </w:p>
        </w:tc>
        <w:tc>
          <w:tcPr>
            <w:tcW w:w="1671" w:type="dxa"/>
            <w:tcBorders>
              <w:top w:val="nil"/>
              <w:bottom w:val="nil"/>
            </w:tcBorders>
          </w:tcPr>
          <w:p w14:paraId="1F103873" w14:textId="77777777" w:rsidR="00D043B0" w:rsidRPr="00EC1CB3" w:rsidRDefault="00D043B0" w:rsidP="00D043B0">
            <w:pPr>
              <w:pStyle w:val="Table8ptText-ASDEFCON"/>
              <w:jc w:val="left"/>
            </w:pPr>
          </w:p>
        </w:tc>
        <w:tc>
          <w:tcPr>
            <w:tcW w:w="734" w:type="dxa"/>
            <w:tcBorders>
              <w:top w:val="nil"/>
              <w:bottom w:val="nil"/>
            </w:tcBorders>
          </w:tcPr>
          <w:p w14:paraId="4C526453" w14:textId="77777777" w:rsidR="00D043B0" w:rsidRPr="00EC1CB3" w:rsidRDefault="00D043B0" w:rsidP="00D043B0">
            <w:pPr>
              <w:pStyle w:val="Table8ptText-ASDEFCON"/>
              <w:jc w:val="center"/>
            </w:pPr>
          </w:p>
        </w:tc>
        <w:tc>
          <w:tcPr>
            <w:tcW w:w="318" w:type="dxa"/>
            <w:tcBorders>
              <w:top w:val="nil"/>
              <w:bottom w:val="nil"/>
            </w:tcBorders>
          </w:tcPr>
          <w:p w14:paraId="0FDFA81C" w14:textId="77777777" w:rsidR="00D043B0" w:rsidRPr="00EC1CB3" w:rsidRDefault="00D043B0" w:rsidP="00D043B0">
            <w:pPr>
              <w:pStyle w:val="Table8ptText-ASDEFCON"/>
              <w:jc w:val="center"/>
            </w:pPr>
            <w:r w:rsidRPr="00EC1CB3">
              <w:t>b</w:t>
            </w:r>
          </w:p>
        </w:tc>
        <w:tc>
          <w:tcPr>
            <w:tcW w:w="931" w:type="dxa"/>
            <w:tcBorders>
              <w:top w:val="nil"/>
              <w:bottom w:val="nil"/>
            </w:tcBorders>
          </w:tcPr>
          <w:p w14:paraId="1240F97D" w14:textId="77777777" w:rsidR="00D043B0" w:rsidRPr="00EC1CB3" w:rsidRDefault="00D043B0" w:rsidP="00D043B0">
            <w:pPr>
              <w:pStyle w:val="Table8ptText-ASDEFCON"/>
              <w:jc w:val="center"/>
            </w:pPr>
            <w:r w:rsidRPr="00EC1CB3">
              <w:t>Draft 2</w:t>
            </w:r>
          </w:p>
        </w:tc>
        <w:tc>
          <w:tcPr>
            <w:tcW w:w="1134" w:type="dxa"/>
            <w:tcBorders>
              <w:top w:val="nil"/>
              <w:bottom w:val="nil"/>
            </w:tcBorders>
          </w:tcPr>
          <w:p w14:paraId="61AFF68B" w14:textId="77777777" w:rsidR="00D043B0" w:rsidRPr="00EC1CB3" w:rsidRDefault="00D043B0" w:rsidP="00D043B0">
            <w:pPr>
              <w:pStyle w:val="Table8ptText-ASDEFCON"/>
              <w:jc w:val="center"/>
            </w:pPr>
            <w:r w:rsidRPr="00EC1CB3">
              <w:t>PDR-20</w:t>
            </w:r>
          </w:p>
        </w:tc>
        <w:tc>
          <w:tcPr>
            <w:tcW w:w="709" w:type="dxa"/>
            <w:tcBorders>
              <w:top w:val="nil"/>
              <w:bottom w:val="nil"/>
            </w:tcBorders>
          </w:tcPr>
          <w:p w14:paraId="36920CEF"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1C070FE2"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55F90986" w14:textId="77777777" w:rsidR="00D043B0" w:rsidRPr="00EC1CB3" w:rsidRDefault="00D043B0" w:rsidP="00D043B0">
            <w:pPr>
              <w:pStyle w:val="Table8ptText-ASDEFCON"/>
              <w:jc w:val="center"/>
            </w:pPr>
          </w:p>
        </w:tc>
        <w:tc>
          <w:tcPr>
            <w:tcW w:w="708" w:type="dxa"/>
            <w:tcBorders>
              <w:top w:val="nil"/>
              <w:bottom w:val="nil"/>
            </w:tcBorders>
          </w:tcPr>
          <w:p w14:paraId="4DEF2AE7"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6B4DB5DC" w14:textId="30D89F18" w:rsidR="00D043B0" w:rsidRPr="00EC1CB3" w:rsidRDefault="006D370B" w:rsidP="00D043B0">
            <w:pPr>
              <w:pStyle w:val="Table8ptText-ASDEFCON"/>
              <w:jc w:val="center"/>
            </w:pPr>
            <w:r>
              <w:t>Approval</w:t>
            </w:r>
          </w:p>
        </w:tc>
        <w:tc>
          <w:tcPr>
            <w:tcW w:w="1134" w:type="dxa"/>
            <w:tcBorders>
              <w:top w:val="nil"/>
              <w:bottom w:val="nil"/>
            </w:tcBorders>
          </w:tcPr>
          <w:p w14:paraId="1F469FE0" w14:textId="77777777" w:rsidR="00D043B0" w:rsidRPr="00EC1CB3" w:rsidRDefault="00D043B0" w:rsidP="00D043B0">
            <w:pPr>
              <w:pStyle w:val="Table8ptText-ASDEFCON"/>
              <w:jc w:val="center"/>
            </w:pPr>
            <w:r w:rsidRPr="00EC1CB3">
              <w:t>NA</w:t>
            </w:r>
          </w:p>
        </w:tc>
        <w:tc>
          <w:tcPr>
            <w:tcW w:w="2551" w:type="dxa"/>
            <w:tcBorders>
              <w:top w:val="nil"/>
              <w:bottom w:val="nil"/>
            </w:tcBorders>
          </w:tcPr>
          <w:p w14:paraId="73701E07" w14:textId="015C1BF0" w:rsidR="00D043B0" w:rsidRPr="00397FA2" w:rsidRDefault="00B0285A" w:rsidP="00D043B0">
            <w:pPr>
              <w:pStyle w:val="Table8ptText-ASDEFCON"/>
              <w:jc w:val="left"/>
            </w:pPr>
            <w:r>
              <w:t>As above</w:t>
            </w:r>
          </w:p>
        </w:tc>
      </w:tr>
      <w:tr w:rsidR="00A60698" w:rsidRPr="00EC1CB3" w14:paraId="625C8397" w14:textId="77777777" w:rsidTr="004275EA">
        <w:tc>
          <w:tcPr>
            <w:tcW w:w="736" w:type="dxa"/>
            <w:tcBorders>
              <w:top w:val="nil"/>
              <w:bottom w:val="nil"/>
            </w:tcBorders>
          </w:tcPr>
          <w:p w14:paraId="4DA718D3" w14:textId="77777777" w:rsidR="00D043B0" w:rsidRPr="00EC1CB3" w:rsidRDefault="00D043B0" w:rsidP="00D043B0">
            <w:pPr>
              <w:pStyle w:val="Table8ptText-ASDEFCON"/>
              <w:jc w:val="left"/>
            </w:pPr>
          </w:p>
        </w:tc>
        <w:tc>
          <w:tcPr>
            <w:tcW w:w="1671" w:type="dxa"/>
            <w:tcBorders>
              <w:top w:val="nil"/>
              <w:bottom w:val="nil"/>
            </w:tcBorders>
          </w:tcPr>
          <w:p w14:paraId="1E702E9F" w14:textId="77777777" w:rsidR="00D043B0" w:rsidRPr="00EC1CB3" w:rsidRDefault="00D043B0" w:rsidP="00D043B0">
            <w:pPr>
              <w:pStyle w:val="Table8ptText-ASDEFCON"/>
              <w:jc w:val="left"/>
            </w:pPr>
          </w:p>
        </w:tc>
        <w:tc>
          <w:tcPr>
            <w:tcW w:w="734" w:type="dxa"/>
            <w:tcBorders>
              <w:top w:val="nil"/>
              <w:bottom w:val="nil"/>
            </w:tcBorders>
          </w:tcPr>
          <w:p w14:paraId="50B946AD" w14:textId="77777777" w:rsidR="00D043B0" w:rsidRPr="00EC1CB3" w:rsidRDefault="00D043B0" w:rsidP="00D043B0">
            <w:pPr>
              <w:pStyle w:val="Table8ptText-ASDEFCON"/>
              <w:jc w:val="center"/>
            </w:pPr>
          </w:p>
        </w:tc>
        <w:tc>
          <w:tcPr>
            <w:tcW w:w="318" w:type="dxa"/>
            <w:tcBorders>
              <w:top w:val="nil"/>
              <w:bottom w:val="nil"/>
            </w:tcBorders>
          </w:tcPr>
          <w:p w14:paraId="6ED94E89" w14:textId="77777777" w:rsidR="00D043B0" w:rsidRPr="00EC1CB3" w:rsidRDefault="00D043B0" w:rsidP="00D043B0">
            <w:pPr>
              <w:pStyle w:val="Table8ptText-ASDEFCON"/>
              <w:jc w:val="center"/>
            </w:pPr>
            <w:r w:rsidRPr="00EC1CB3">
              <w:t>c</w:t>
            </w:r>
          </w:p>
        </w:tc>
        <w:tc>
          <w:tcPr>
            <w:tcW w:w="931" w:type="dxa"/>
            <w:tcBorders>
              <w:top w:val="nil"/>
              <w:bottom w:val="nil"/>
            </w:tcBorders>
          </w:tcPr>
          <w:p w14:paraId="21A6C8FE" w14:textId="77777777" w:rsidR="00D043B0" w:rsidRPr="00EC1CB3" w:rsidRDefault="00D043B0" w:rsidP="00D043B0">
            <w:pPr>
              <w:pStyle w:val="Table8ptText-ASDEFCON"/>
              <w:jc w:val="center"/>
            </w:pPr>
            <w:r w:rsidRPr="00EC1CB3">
              <w:t>Final</w:t>
            </w:r>
          </w:p>
        </w:tc>
        <w:tc>
          <w:tcPr>
            <w:tcW w:w="1134" w:type="dxa"/>
            <w:tcBorders>
              <w:top w:val="nil"/>
              <w:bottom w:val="nil"/>
            </w:tcBorders>
          </w:tcPr>
          <w:p w14:paraId="16798F6B" w14:textId="77777777" w:rsidR="00D043B0" w:rsidRPr="00EC1CB3" w:rsidRDefault="00D043B0" w:rsidP="00D043B0">
            <w:pPr>
              <w:pStyle w:val="Table8ptText-ASDEFCON"/>
              <w:jc w:val="center"/>
            </w:pPr>
            <w:r w:rsidRPr="00EC1CB3">
              <w:t>DDR-20</w:t>
            </w:r>
          </w:p>
        </w:tc>
        <w:tc>
          <w:tcPr>
            <w:tcW w:w="709" w:type="dxa"/>
            <w:tcBorders>
              <w:top w:val="nil"/>
              <w:bottom w:val="nil"/>
            </w:tcBorders>
          </w:tcPr>
          <w:p w14:paraId="507FB8DD" w14:textId="77777777" w:rsidR="00D043B0" w:rsidRPr="00EC1CB3" w:rsidRDefault="00D043B0" w:rsidP="00D043B0">
            <w:pPr>
              <w:pStyle w:val="Table8ptText-ASDEFCON"/>
              <w:jc w:val="center"/>
            </w:pPr>
            <w:r w:rsidRPr="00EC1CB3">
              <w:t>DMS</w:t>
            </w:r>
          </w:p>
        </w:tc>
        <w:tc>
          <w:tcPr>
            <w:tcW w:w="850" w:type="dxa"/>
            <w:tcBorders>
              <w:top w:val="nil"/>
              <w:bottom w:val="nil"/>
            </w:tcBorders>
          </w:tcPr>
          <w:p w14:paraId="4EE3CA94" w14:textId="77777777" w:rsidR="00D043B0" w:rsidRPr="00EC1CB3" w:rsidRDefault="00D043B0" w:rsidP="00D043B0">
            <w:pPr>
              <w:pStyle w:val="Table8ptText-ASDEFCON"/>
              <w:jc w:val="center"/>
            </w:pPr>
            <w:r w:rsidRPr="00EC1CB3">
              <w:t>CR</w:t>
            </w:r>
          </w:p>
        </w:tc>
        <w:tc>
          <w:tcPr>
            <w:tcW w:w="1418" w:type="dxa"/>
            <w:tcBorders>
              <w:top w:val="nil"/>
              <w:bottom w:val="nil"/>
            </w:tcBorders>
          </w:tcPr>
          <w:p w14:paraId="13DF76DF" w14:textId="77777777" w:rsidR="00D043B0" w:rsidRPr="00EC1CB3" w:rsidRDefault="00D043B0" w:rsidP="00D043B0">
            <w:pPr>
              <w:pStyle w:val="Table8ptText-ASDEFCON"/>
              <w:jc w:val="center"/>
            </w:pPr>
          </w:p>
        </w:tc>
        <w:tc>
          <w:tcPr>
            <w:tcW w:w="708" w:type="dxa"/>
            <w:tcBorders>
              <w:top w:val="nil"/>
              <w:bottom w:val="nil"/>
            </w:tcBorders>
          </w:tcPr>
          <w:p w14:paraId="7EDFFA16" w14:textId="77777777" w:rsidR="00D043B0" w:rsidRPr="00EC1CB3" w:rsidRDefault="00D043B0" w:rsidP="00D043B0">
            <w:pPr>
              <w:pStyle w:val="Table8ptText-ASDEFCON"/>
              <w:jc w:val="center"/>
            </w:pPr>
            <w:r w:rsidRPr="00EC1CB3">
              <w:t>by MSR</w:t>
            </w:r>
          </w:p>
        </w:tc>
        <w:tc>
          <w:tcPr>
            <w:tcW w:w="851" w:type="dxa"/>
            <w:tcBorders>
              <w:top w:val="nil"/>
              <w:bottom w:val="nil"/>
            </w:tcBorders>
          </w:tcPr>
          <w:p w14:paraId="718A1D38" w14:textId="77777777" w:rsidR="00D043B0" w:rsidRPr="00EC1CB3" w:rsidRDefault="00D043B0" w:rsidP="00D043B0">
            <w:pPr>
              <w:pStyle w:val="Table8ptText-ASDEFCON"/>
              <w:jc w:val="center"/>
            </w:pPr>
            <w:r w:rsidRPr="00EC1CB3">
              <w:t>Approval</w:t>
            </w:r>
          </w:p>
        </w:tc>
        <w:tc>
          <w:tcPr>
            <w:tcW w:w="1134" w:type="dxa"/>
            <w:tcBorders>
              <w:top w:val="nil"/>
              <w:bottom w:val="nil"/>
            </w:tcBorders>
          </w:tcPr>
          <w:p w14:paraId="5A8FD7AA" w14:textId="45A86CDA" w:rsidR="00D043B0" w:rsidRPr="00EC1CB3" w:rsidRDefault="00795832" w:rsidP="00D043B0">
            <w:pPr>
              <w:pStyle w:val="Table8ptText-ASDEFCON"/>
              <w:jc w:val="center"/>
            </w:pPr>
            <w:r>
              <w:t>NA</w:t>
            </w:r>
          </w:p>
        </w:tc>
        <w:tc>
          <w:tcPr>
            <w:tcW w:w="2551" w:type="dxa"/>
            <w:tcBorders>
              <w:top w:val="nil"/>
              <w:bottom w:val="nil"/>
            </w:tcBorders>
          </w:tcPr>
          <w:p w14:paraId="5B518B5E" w14:textId="77777777" w:rsidR="00D043B0" w:rsidRPr="00397FA2" w:rsidRDefault="00D043B0" w:rsidP="00D043B0">
            <w:pPr>
              <w:pStyle w:val="Table8ptText-ASDEFCON"/>
              <w:jc w:val="left"/>
            </w:pPr>
          </w:p>
        </w:tc>
      </w:tr>
      <w:tr w:rsidR="00A60698" w:rsidRPr="00EC1CB3" w14:paraId="0B823069" w14:textId="77777777" w:rsidTr="004275EA">
        <w:tc>
          <w:tcPr>
            <w:tcW w:w="736" w:type="dxa"/>
            <w:tcBorders>
              <w:top w:val="nil"/>
            </w:tcBorders>
          </w:tcPr>
          <w:p w14:paraId="4BDF8815" w14:textId="77777777" w:rsidR="00795832" w:rsidRDefault="00795832" w:rsidP="00795832">
            <w:pPr>
              <w:pStyle w:val="Table8ptText-ASDEFCON"/>
              <w:jc w:val="left"/>
            </w:pPr>
          </w:p>
        </w:tc>
        <w:tc>
          <w:tcPr>
            <w:tcW w:w="1671" w:type="dxa"/>
            <w:tcBorders>
              <w:top w:val="nil"/>
            </w:tcBorders>
          </w:tcPr>
          <w:p w14:paraId="59747926" w14:textId="77777777" w:rsidR="00795832" w:rsidRDefault="00795832" w:rsidP="00795832">
            <w:pPr>
              <w:pStyle w:val="Table8ptText-ASDEFCON"/>
              <w:jc w:val="left"/>
            </w:pPr>
          </w:p>
        </w:tc>
        <w:tc>
          <w:tcPr>
            <w:tcW w:w="734" w:type="dxa"/>
            <w:tcBorders>
              <w:top w:val="nil"/>
            </w:tcBorders>
          </w:tcPr>
          <w:p w14:paraId="645899BE" w14:textId="77777777" w:rsidR="00795832" w:rsidRDefault="00795832" w:rsidP="00795832">
            <w:pPr>
              <w:pStyle w:val="Table8ptText-ASDEFCON"/>
              <w:jc w:val="center"/>
            </w:pPr>
          </w:p>
        </w:tc>
        <w:tc>
          <w:tcPr>
            <w:tcW w:w="318" w:type="dxa"/>
            <w:tcBorders>
              <w:top w:val="nil"/>
            </w:tcBorders>
          </w:tcPr>
          <w:p w14:paraId="360F004A" w14:textId="712F78D8" w:rsidR="00795832" w:rsidRPr="00EC1CB3" w:rsidRDefault="00795832" w:rsidP="00795832">
            <w:pPr>
              <w:pStyle w:val="Table8ptText-ASDEFCON"/>
              <w:jc w:val="center"/>
            </w:pPr>
            <w:r>
              <w:t>d</w:t>
            </w:r>
          </w:p>
        </w:tc>
        <w:tc>
          <w:tcPr>
            <w:tcW w:w="931" w:type="dxa"/>
            <w:tcBorders>
              <w:top w:val="nil"/>
            </w:tcBorders>
          </w:tcPr>
          <w:p w14:paraId="788AF0CB" w14:textId="00986B1C" w:rsidR="00795832" w:rsidRPr="00EC1CB3" w:rsidRDefault="00795832" w:rsidP="00795832">
            <w:pPr>
              <w:pStyle w:val="Table8ptText-ASDEFCON"/>
              <w:jc w:val="center"/>
            </w:pPr>
            <w:r>
              <w:t>Update</w:t>
            </w:r>
          </w:p>
        </w:tc>
        <w:tc>
          <w:tcPr>
            <w:tcW w:w="1134" w:type="dxa"/>
            <w:tcBorders>
              <w:top w:val="nil"/>
            </w:tcBorders>
          </w:tcPr>
          <w:p w14:paraId="05449AC1" w14:textId="13DDD37C" w:rsidR="00795832" w:rsidRPr="00EC1CB3" w:rsidRDefault="00795832" w:rsidP="00795832">
            <w:pPr>
              <w:pStyle w:val="Table8ptText-ASDEFCON"/>
              <w:jc w:val="center"/>
            </w:pPr>
            <w:r>
              <w:t>SSDDR-20</w:t>
            </w:r>
          </w:p>
        </w:tc>
        <w:tc>
          <w:tcPr>
            <w:tcW w:w="709" w:type="dxa"/>
            <w:tcBorders>
              <w:top w:val="nil"/>
            </w:tcBorders>
          </w:tcPr>
          <w:p w14:paraId="33F18D18" w14:textId="7092CA56" w:rsidR="00795832" w:rsidRPr="00EC1CB3" w:rsidRDefault="00795832" w:rsidP="00795832">
            <w:pPr>
              <w:pStyle w:val="Table8ptText-ASDEFCON"/>
              <w:jc w:val="center"/>
            </w:pPr>
            <w:r w:rsidRPr="00EC1CB3">
              <w:t>DMS</w:t>
            </w:r>
          </w:p>
        </w:tc>
        <w:tc>
          <w:tcPr>
            <w:tcW w:w="850" w:type="dxa"/>
            <w:tcBorders>
              <w:top w:val="nil"/>
            </w:tcBorders>
          </w:tcPr>
          <w:p w14:paraId="54BEA749" w14:textId="4A693A34" w:rsidR="00795832" w:rsidRPr="00EC1CB3" w:rsidRDefault="00795832" w:rsidP="00795832">
            <w:pPr>
              <w:pStyle w:val="Table8ptText-ASDEFCON"/>
              <w:jc w:val="center"/>
            </w:pPr>
            <w:r w:rsidRPr="00EC1CB3">
              <w:t>CR</w:t>
            </w:r>
          </w:p>
        </w:tc>
        <w:tc>
          <w:tcPr>
            <w:tcW w:w="1418" w:type="dxa"/>
            <w:tcBorders>
              <w:top w:val="nil"/>
            </w:tcBorders>
          </w:tcPr>
          <w:p w14:paraId="312485FE" w14:textId="77777777" w:rsidR="00795832" w:rsidRDefault="00795832" w:rsidP="00795832">
            <w:pPr>
              <w:pStyle w:val="Table8ptText-ASDEFCON"/>
              <w:jc w:val="center"/>
            </w:pPr>
          </w:p>
        </w:tc>
        <w:tc>
          <w:tcPr>
            <w:tcW w:w="708" w:type="dxa"/>
            <w:tcBorders>
              <w:top w:val="nil"/>
            </w:tcBorders>
          </w:tcPr>
          <w:p w14:paraId="61353F62" w14:textId="41EACB8F" w:rsidR="00795832" w:rsidRDefault="00795832" w:rsidP="00795832">
            <w:pPr>
              <w:pStyle w:val="Table8ptText-ASDEFCON"/>
              <w:jc w:val="center"/>
            </w:pPr>
            <w:r w:rsidRPr="00EC1CB3">
              <w:t>by MSR</w:t>
            </w:r>
          </w:p>
        </w:tc>
        <w:tc>
          <w:tcPr>
            <w:tcW w:w="851" w:type="dxa"/>
            <w:tcBorders>
              <w:top w:val="nil"/>
            </w:tcBorders>
          </w:tcPr>
          <w:p w14:paraId="52CD71D6" w14:textId="679011A7" w:rsidR="00795832" w:rsidRPr="00EC1CB3" w:rsidRDefault="00795832" w:rsidP="00795832">
            <w:pPr>
              <w:pStyle w:val="Table8ptText-ASDEFCON"/>
              <w:jc w:val="center"/>
            </w:pPr>
            <w:r w:rsidRPr="00EC1CB3">
              <w:t>Approval</w:t>
            </w:r>
          </w:p>
        </w:tc>
        <w:tc>
          <w:tcPr>
            <w:tcW w:w="1134" w:type="dxa"/>
            <w:tcBorders>
              <w:top w:val="nil"/>
            </w:tcBorders>
          </w:tcPr>
          <w:p w14:paraId="2E94F36A" w14:textId="40D3E513" w:rsidR="00795832" w:rsidRDefault="00795832" w:rsidP="00795832">
            <w:pPr>
              <w:pStyle w:val="Table8ptText-ASDEFCON"/>
              <w:jc w:val="center"/>
            </w:pPr>
            <w:r>
              <w:t>each SA</w:t>
            </w:r>
          </w:p>
        </w:tc>
        <w:tc>
          <w:tcPr>
            <w:tcW w:w="2551" w:type="dxa"/>
            <w:tcBorders>
              <w:top w:val="nil"/>
            </w:tcBorders>
          </w:tcPr>
          <w:p w14:paraId="234AE6BA" w14:textId="77777777" w:rsidR="00795832" w:rsidRPr="00397FA2" w:rsidRDefault="00795832" w:rsidP="00795832">
            <w:pPr>
              <w:pStyle w:val="Table8ptText-ASDEFCON"/>
            </w:pPr>
          </w:p>
        </w:tc>
      </w:tr>
      <w:tr w:rsidR="00A60698" w:rsidRPr="00EC1CB3" w14:paraId="5628C4A0" w14:textId="77777777" w:rsidTr="004275EA">
        <w:tc>
          <w:tcPr>
            <w:tcW w:w="736" w:type="dxa"/>
            <w:tcBorders>
              <w:top w:val="nil"/>
            </w:tcBorders>
          </w:tcPr>
          <w:p w14:paraId="4E9C276E" w14:textId="4DEF3FD1" w:rsidR="00795832" w:rsidRPr="00EC1CB3" w:rsidRDefault="00795832" w:rsidP="00795832">
            <w:pPr>
              <w:pStyle w:val="Table8ptText-ASDEFCON"/>
              <w:jc w:val="left"/>
            </w:pPr>
            <w:r>
              <w:t>ENG-580</w:t>
            </w:r>
          </w:p>
        </w:tc>
        <w:tc>
          <w:tcPr>
            <w:tcW w:w="1671" w:type="dxa"/>
            <w:tcBorders>
              <w:top w:val="nil"/>
            </w:tcBorders>
          </w:tcPr>
          <w:p w14:paraId="57A19075" w14:textId="2FBCC3D6" w:rsidR="00795832" w:rsidRPr="00EC1CB3" w:rsidRDefault="00795832" w:rsidP="00795832">
            <w:pPr>
              <w:pStyle w:val="Table8ptText-ASDEFCON"/>
              <w:jc w:val="left"/>
            </w:pPr>
            <w:r>
              <w:t>Electromagnetic Environmental Effects Management Plan</w:t>
            </w:r>
          </w:p>
        </w:tc>
        <w:tc>
          <w:tcPr>
            <w:tcW w:w="734" w:type="dxa"/>
            <w:tcBorders>
              <w:top w:val="nil"/>
            </w:tcBorders>
          </w:tcPr>
          <w:p w14:paraId="6C2FCF1D" w14:textId="74F43F61" w:rsidR="00795832" w:rsidRPr="00EC1CB3" w:rsidRDefault="00795832" w:rsidP="00795832">
            <w:pPr>
              <w:pStyle w:val="Table8ptText-ASDEFCON"/>
              <w:jc w:val="center"/>
            </w:pPr>
            <w:r>
              <w:t>4.6.5</w:t>
            </w:r>
          </w:p>
        </w:tc>
        <w:tc>
          <w:tcPr>
            <w:tcW w:w="318" w:type="dxa"/>
            <w:tcBorders>
              <w:top w:val="nil"/>
            </w:tcBorders>
          </w:tcPr>
          <w:p w14:paraId="012979FC" w14:textId="2FD9CD08" w:rsidR="00795832" w:rsidRPr="00EC1CB3" w:rsidRDefault="00795832" w:rsidP="00795832">
            <w:pPr>
              <w:pStyle w:val="Table8ptText-ASDEFCON"/>
              <w:jc w:val="center"/>
            </w:pPr>
            <w:r w:rsidRPr="00EC1CB3">
              <w:t>a</w:t>
            </w:r>
          </w:p>
        </w:tc>
        <w:tc>
          <w:tcPr>
            <w:tcW w:w="931" w:type="dxa"/>
            <w:tcBorders>
              <w:top w:val="nil"/>
            </w:tcBorders>
          </w:tcPr>
          <w:p w14:paraId="2F396222" w14:textId="519B6706" w:rsidR="00795832" w:rsidRPr="00EC1CB3" w:rsidRDefault="00795832" w:rsidP="00795832">
            <w:pPr>
              <w:pStyle w:val="Table8ptText-ASDEFCON"/>
              <w:jc w:val="center"/>
            </w:pPr>
            <w:r w:rsidRPr="00EC1CB3">
              <w:t>Final</w:t>
            </w:r>
          </w:p>
        </w:tc>
        <w:tc>
          <w:tcPr>
            <w:tcW w:w="1134" w:type="dxa"/>
            <w:tcBorders>
              <w:top w:val="nil"/>
            </w:tcBorders>
          </w:tcPr>
          <w:p w14:paraId="477684EC" w14:textId="5A490780" w:rsidR="00795832" w:rsidRPr="00EC1CB3" w:rsidRDefault="00795832" w:rsidP="00795832">
            <w:pPr>
              <w:pStyle w:val="Table8ptText-ASDEFCON"/>
              <w:jc w:val="center"/>
            </w:pPr>
            <w:r w:rsidRPr="00EC1CB3">
              <w:t>ED</w:t>
            </w:r>
            <w:r>
              <w:t>+60</w:t>
            </w:r>
          </w:p>
        </w:tc>
        <w:tc>
          <w:tcPr>
            <w:tcW w:w="709" w:type="dxa"/>
            <w:tcBorders>
              <w:top w:val="nil"/>
            </w:tcBorders>
          </w:tcPr>
          <w:p w14:paraId="28D63D85" w14:textId="2269FBAB" w:rsidR="00795832" w:rsidRPr="00EC1CB3" w:rsidRDefault="00795832" w:rsidP="00795832">
            <w:pPr>
              <w:pStyle w:val="Table8ptText-ASDEFCON"/>
              <w:jc w:val="center"/>
            </w:pPr>
            <w:r w:rsidRPr="00EC1CB3">
              <w:t>DMS</w:t>
            </w:r>
          </w:p>
        </w:tc>
        <w:tc>
          <w:tcPr>
            <w:tcW w:w="850" w:type="dxa"/>
            <w:tcBorders>
              <w:top w:val="nil"/>
            </w:tcBorders>
          </w:tcPr>
          <w:p w14:paraId="3E02E923" w14:textId="56E89D32" w:rsidR="00795832" w:rsidRPr="00EC1CB3" w:rsidRDefault="00795832" w:rsidP="00795832">
            <w:pPr>
              <w:pStyle w:val="Table8ptText-ASDEFCON"/>
              <w:jc w:val="center"/>
            </w:pPr>
            <w:r w:rsidRPr="00EC1CB3">
              <w:t>CR</w:t>
            </w:r>
          </w:p>
        </w:tc>
        <w:tc>
          <w:tcPr>
            <w:tcW w:w="1418" w:type="dxa"/>
            <w:tcBorders>
              <w:top w:val="nil"/>
            </w:tcBorders>
          </w:tcPr>
          <w:p w14:paraId="10B6CB0B" w14:textId="52B3E7E7" w:rsidR="00795832" w:rsidRPr="00EC1CB3" w:rsidRDefault="00795832" w:rsidP="00795832">
            <w:pPr>
              <w:pStyle w:val="Table8ptText-ASDEFCON"/>
              <w:jc w:val="center"/>
            </w:pPr>
            <w:r>
              <w:t>DID-ENG-MGT-E3MP</w:t>
            </w:r>
          </w:p>
        </w:tc>
        <w:tc>
          <w:tcPr>
            <w:tcW w:w="708" w:type="dxa"/>
            <w:tcBorders>
              <w:top w:val="nil"/>
            </w:tcBorders>
          </w:tcPr>
          <w:p w14:paraId="4F982AFA" w14:textId="1399E331" w:rsidR="00795832" w:rsidRPr="00EC1CB3" w:rsidRDefault="00795832" w:rsidP="00795832">
            <w:pPr>
              <w:pStyle w:val="Table8ptText-ASDEFCON"/>
              <w:jc w:val="center"/>
            </w:pPr>
            <w:r>
              <w:t>20</w:t>
            </w:r>
          </w:p>
        </w:tc>
        <w:tc>
          <w:tcPr>
            <w:tcW w:w="851" w:type="dxa"/>
            <w:tcBorders>
              <w:top w:val="nil"/>
            </w:tcBorders>
          </w:tcPr>
          <w:p w14:paraId="1BB5ABB0" w14:textId="11AD8893" w:rsidR="00795832" w:rsidRPr="00EC1CB3" w:rsidRDefault="00795832" w:rsidP="00795832">
            <w:pPr>
              <w:pStyle w:val="Table8ptText-ASDEFCON"/>
              <w:jc w:val="center"/>
            </w:pPr>
            <w:r w:rsidRPr="00EC1CB3">
              <w:t>Approval</w:t>
            </w:r>
          </w:p>
        </w:tc>
        <w:tc>
          <w:tcPr>
            <w:tcW w:w="1134" w:type="dxa"/>
            <w:tcBorders>
              <w:top w:val="nil"/>
            </w:tcBorders>
          </w:tcPr>
          <w:p w14:paraId="238843E0" w14:textId="495D249A" w:rsidR="00795832" w:rsidRPr="00EC1CB3" w:rsidRDefault="00795832" w:rsidP="00795832">
            <w:pPr>
              <w:pStyle w:val="Table8ptText-ASDEFCON"/>
              <w:jc w:val="center"/>
            </w:pPr>
            <w:r>
              <w:t>12</w:t>
            </w:r>
            <w:r w:rsidRPr="00EC1CB3">
              <w:t>M</w:t>
            </w:r>
          </w:p>
        </w:tc>
        <w:tc>
          <w:tcPr>
            <w:tcW w:w="2551" w:type="dxa"/>
            <w:tcBorders>
              <w:top w:val="nil"/>
            </w:tcBorders>
          </w:tcPr>
          <w:p w14:paraId="3DA0A00C" w14:textId="3EB1AD57" w:rsidR="00795832" w:rsidRPr="00397FA2" w:rsidRDefault="00795832" w:rsidP="00795832">
            <w:pPr>
              <w:pStyle w:val="Table8ptText-ASDEFCON"/>
            </w:pPr>
          </w:p>
        </w:tc>
      </w:tr>
      <w:tr w:rsidR="00A60698" w:rsidRPr="00EC1CB3" w14:paraId="5643E3D2" w14:textId="77777777" w:rsidTr="004275EA">
        <w:tc>
          <w:tcPr>
            <w:tcW w:w="736" w:type="dxa"/>
          </w:tcPr>
          <w:p w14:paraId="3196C8A8" w14:textId="0C366A26" w:rsidR="00795832" w:rsidRPr="00EC1CB3" w:rsidRDefault="00795832" w:rsidP="00795832">
            <w:pPr>
              <w:pStyle w:val="Table8ptText-ASDEFCON"/>
              <w:jc w:val="left"/>
            </w:pPr>
            <w:r w:rsidRPr="00EC1CB3">
              <w:t>ENG-</w:t>
            </w:r>
            <w:r>
              <w:t>60</w:t>
            </w:r>
            <w:r w:rsidRPr="00EC1CB3">
              <w:t>0</w:t>
            </w:r>
          </w:p>
        </w:tc>
        <w:tc>
          <w:tcPr>
            <w:tcW w:w="1671" w:type="dxa"/>
          </w:tcPr>
          <w:p w14:paraId="009CA37C" w14:textId="77777777" w:rsidR="00795832" w:rsidRPr="00EC1CB3" w:rsidRDefault="00795832" w:rsidP="00795832">
            <w:pPr>
              <w:pStyle w:val="Table8ptText-ASDEFCON"/>
              <w:jc w:val="left"/>
            </w:pPr>
            <w:r w:rsidRPr="00EC1CB3">
              <w:t>System Safety Program Plan (SSPP)</w:t>
            </w:r>
          </w:p>
        </w:tc>
        <w:tc>
          <w:tcPr>
            <w:tcW w:w="734" w:type="dxa"/>
          </w:tcPr>
          <w:p w14:paraId="14388658" w14:textId="77777777" w:rsidR="00795832" w:rsidRPr="00EC1CB3" w:rsidRDefault="00795832" w:rsidP="00795832">
            <w:pPr>
              <w:pStyle w:val="Table8ptText-ASDEFCON"/>
              <w:jc w:val="center"/>
            </w:pPr>
            <w:r>
              <w:t>4.6.6</w:t>
            </w:r>
          </w:p>
        </w:tc>
        <w:tc>
          <w:tcPr>
            <w:tcW w:w="318" w:type="dxa"/>
          </w:tcPr>
          <w:p w14:paraId="57869D95" w14:textId="77777777" w:rsidR="00795832" w:rsidRPr="00EC1CB3" w:rsidRDefault="00795832" w:rsidP="00795832">
            <w:pPr>
              <w:pStyle w:val="Table8ptText-ASDEFCON"/>
              <w:jc w:val="center"/>
            </w:pPr>
            <w:r w:rsidRPr="00EC1CB3">
              <w:t>a</w:t>
            </w:r>
          </w:p>
        </w:tc>
        <w:tc>
          <w:tcPr>
            <w:tcW w:w="931" w:type="dxa"/>
          </w:tcPr>
          <w:p w14:paraId="62584AA3" w14:textId="77777777" w:rsidR="00795832" w:rsidRPr="00EC1CB3" w:rsidRDefault="00795832" w:rsidP="00795832">
            <w:pPr>
              <w:pStyle w:val="Table8ptText-ASDEFCON"/>
              <w:jc w:val="center"/>
            </w:pPr>
            <w:r w:rsidRPr="00EC1CB3">
              <w:t>Final</w:t>
            </w:r>
          </w:p>
        </w:tc>
        <w:tc>
          <w:tcPr>
            <w:tcW w:w="1134" w:type="dxa"/>
          </w:tcPr>
          <w:p w14:paraId="703427C7" w14:textId="77777777" w:rsidR="00795832" w:rsidRPr="00EC1CB3" w:rsidRDefault="00795832" w:rsidP="00795832">
            <w:pPr>
              <w:pStyle w:val="Table8ptText-ASDEFCON"/>
              <w:jc w:val="center"/>
            </w:pPr>
            <w:r w:rsidRPr="00EC1CB3">
              <w:t>ED</w:t>
            </w:r>
            <w:r>
              <w:t>+40</w:t>
            </w:r>
          </w:p>
        </w:tc>
        <w:tc>
          <w:tcPr>
            <w:tcW w:w="709" w:type="dxa"/>
          </w:tcPr>
          <w:p w14:paraId="1BE6F1F5" w14:textId="4153B567" w:rsidR="00795832" w:rsidRPr="00EC1CB3" w:rsidRDefault="00795832" w:rsidP="00795832">
            <w:pPr>
              <w:pStyle w:val="Table8ptText-ASDEFCON"/>
              <w:jc w:val="center"/>
            </w:pPr>
            <w:r w:rsidRPr="00EC1CB3">
              <w:t>DMS</w:t>
            </w:r>
          </w:p>
        </w:tc>
        <w:tc>
          <w:tcPr>
            <w:tcW w:w="850" w:type="dxa"/>
          </w:tcPr>
          <w:p w14:paraId="05DD16CE" w14:textId="77777777" w:rsidR="00795832" w:rsidRPr="00EC1CB3" w:rsidRDefault="00795832" w:rsidP="00795832">
            <w:pPr>
              <w:pStyle w:val="Table8ptText-ASDEFCON"/>
              <w:jc w:val="center"/>
            </w:pPr>
            <w:r w:rsidRPr="00EC1CB3">
              <w:t>CR</w:t>
            </w:r>
          </w:p>
        </w:tc>
        <w:tc>
          <w:tcPr>
            <w:tcW w:w="1418" w:type="dxa"/>
          </w:tcPr>
          <w:p w14:paraId="0DC0854D" w14:textId="77777777" w:rsidR="00795832" w:rsidRPr="00EC1CB3" w:rsidRDefault="00795832" w:rsidP="00795832">
            <w:pPr>
              <w:pStyle w:val="Table8ptText-ASDEFCON"/>
              <w:jc w:val="center"/>
            </w:pPr>
            <w:r w:rsidRPr="00EC1CB3">
              <w:t>DID-ENG-MGT-SSPP</w:t>
            </w:r>
          </w:p>
        </w:tc>
        <w:tc>
          <w:tcPr>
            <w:tcW w:w="708" w:type="dxa"/>
          </w:tcPr>
          <w:p w14:paraId="2DC691BF" w14:textId="77777777" w:rsidR="00795832" w:rsidRPr="00EC1CB3" w:rsidRDefault="00795832" w:rsidP="00795832">
            <w:pPr>
              <w:pStyle w:val="Table8ptText-ASDEFCON"/>
              <w:jc w:val="center"/>
            </w:pPr>
            <w:r>
              <w:t>20</w:t>
            </w:r>
          </w:p>
        </w:tc>
        <w:tc>
          <w:tcPr>
            <w:tcW w:w="851" w:type="dxa"/>
          </w:tcPr>
          <w:p w14:paraId="35D21DC3" w14:textId="77777777" w:rsidR="00795832" w:rsidRPr="00EC1CB3" w:rsidRDefault="00795832" w:rsidP="00795832">
            <w:pPr>
              <w:pStyle w:val="Table8ptText-ASDEFCON"/>
              <w:jc w:val="center"/>
            </w:pPr>
            <w:r w:rsidRPr="00EC1CB3">
              <w:t>Approval</w:t>
            </w:r>
          </w:p>
        </w:tc>
        <w:tc>
          <w:tcPr>
            <w:tcW w:w="1134" w:type="dxa"/>
          </w:tcPr>
          <w:p w14:paraId="58CC7F5B" w14:textId="0AEE8E18" w:rsidR="00795832" w:rsidRPr="00EC1CB3" w:rsidRDefault="00795832" w:rsidP="00795832">
            <w:pPr>
              <w:pStyle w:val="Table8ptText-ASDEFCON"/>
              <w:jc w:val="center"/>
            </w:pPr>
            <w:r>
              <w:t>12</w:t>
            </w:r>
            <w:r w:rsidRPr="00EC1CB3">
              <w:t>M</w:t>
            </w:r>
          </w:p>
        </w:tc>
        <w:tc>
          <w:tcPr>
            <w:tcW w:w="2551" w:type="dxa"/>
          </w:tcPr>
          <w:p w14:paraId="383EA4C5" w14:textId="77777777" w:rsidR="00795832" w:rsidRPr="00397FA2" w:rsidRDefault="00795832" w:rsidP="00795832">
            <w:pPr>
              <w:pStyle w:val="Table8ptText-ASDEFCON"/>
              <w:jc w:val="left"/>
            </w:pPr>
          </w:p>
        </w:tc>
      </w:tr>
      <w:tr w:rsidR="00A60698" w:rsidRPr="00EC1CB3" w14:paraId="609AF94E" w14:textId="77777777" w:rsidTr="004275EA">
        <w:tc>
          <w:tcPr>
            <w:tcW w:w="736" w:type="dxa"/>
            <w:tcBorders>
              <w:bottom w:val="nil"/>
            </w:tcBorders>
          </w:tcPr>
          <w:p w14:paraId="4360E6D3" w14:textId="03FC0FA0" w:rsidR="00795832" w:rsidRPr="00EC1CB3" w:rsidRDefault="00795832" w:rsidP="00795832">
            <w:pPr>
              <w:pStyle w:val="Table8ptText-ASDEFCON"/>
              <w:jc w:val="left"/>
            </w:pPr>
            <w:r w:rsidRPr="00EC1CB3">
              <w:lastRenderedPageBreak/>
              <w:t>ENG-</w:t>
            </w:r>
            <w:r>
              <w:t>610</w:t>
            </w:r>
          </w:p>
        </w:tc>
        <w:tc>
          <w:tcPr>
            <w:tcW w:w="1671" w:type="dxa"/>
            <w:tcBorders>
              <w:bottom w:val="nil"/>
            </w:tcBorders>
          </w:tcPr>
          <w:p w14:paraId="77840D4F" w14:textId="59BAD257" w:rsidR="00795832" w:rsidRPr="00EC1CB3" w:rsidRDefault="00795832" w:rsidP="00795832">
            <w:pPr>
              <w:pStyle w:val="Table8ptText-ASDEFCON"/>
              <w:jc w:val="left"/>
            </w:pPr>
            <w:r>
              <w:t>Hazard Analysis Report (</w:t>
            </w:r>
            <w:r w:rsidRPr="00EC1CB3">
              <w:t>HAR)</w:t>
            </w:r>
          </w:p>
        </w:tc>
        <w:tc>
          <w:tcPr>
            <w:tcW w:w="734" w:type="dxa"/>
            <w:tcBorders>
              <w:bottom w:val="nil"/>
            </w:tcBorders>
          </w:tcPr>
          <w:p w14:paraId="07319D7E" w14:textId="77777777" w:rsidR="00795832" w:rsidRDefault="00795832" w:rsidP="00795832">
            <w:pPr>
              <w:pStyle w:val="Table8ptText-ASDEFCON"/>
              <w:jc w:val="center"/>
            </w:pPr>
            <w:r>
              <w:t>4.6.6</w:t>
            </w:r>
          </w:p>
          <w:p w14:paraId="1FFF75AE" w14:textId="78F26C4C" w:rsidR="00795832" w:rsidRPr="00EC1CB3" w:rsidRDefault="00795832" w:rsidP="00795832">
            <w:pPr>
              <w:pStyle w:val="Table8ptText-ASDEFCON"/>
              <w:jc w:val="center"/>
            </w:pPr>
            <w:r>
              <w:t>4.6.9</w:t>
            </w:r>
          </w:p>
        </w:tc>
        <w:tc>
          <w:tcPr>
            <w:tcW w:w="318" w:type="dxa"/>
            <w:tcBorders>
              <w:bottom w:val="nil"/>
            </w:tcBorders>
          </w:tcPr>
          <w:p w14:paraId="26524FEE" w14:textId="77777777" w:rsidR="00795832" w:rsidRPr="00EC1CB3" w:rsidRDefault="00795832" w:rsidP="00795832">
            <w:pPr>
              <w:pStyle w:val="Table8ptText-ASDEFCON"/>
              <w:jc w:val="center"/>
            </w:pPr>
            <w:r w:rsidRPr="00EC1CB3">
              <w:t>a</w:t>
            </w:r>
          </w:p>
        </w:tc>
        <w:tc>
          <w:tcPr>
            <w:tcW w:w="931" w:type="dxa"/>
            <w:tcBorders>
              <w:bottom w:val="nil"/>
            </w:tcBorders>
          </w:tcPr>
          <w:p w14:paraId="3ED12E62" w14:textId="77777777" w:rsidR="00795832" w:rsidRPr="00EC1CB3" w:rsidRDefault="00795832" w:rsidP="00795832">
            <w:pPr>
              <w:pStyle w:val="Table8ptText-ASDEFCON"/>
              <w:jc w:val="center"/>
            </w:pPr>
            <w:r>
              <w:t>Draft 1</w:t>
            </w:r>
          </w:p>
        </w:tc>
        <w:tc>
          <w:tcPr>
            <w:tcW w:w="1134" w:type="dxa"/>
            <w:tcBorders>
              <w:bottom w:val="nil"/>
            </w:tcBorders>
          </w:tcPr>
          <w:p w14:paraId="79ED4608" w14:textId="77777777" w:rsidR="00795832" w:rsidRPr="00EC1CB3" w:rsidRDefault="00795832" w:rsidP="00795832">
            <w:pPr>
              <w:pStyle w:val="Table8ptText-ASDEFCON"/>
              <w:jc w:val="center"/>
            </w:pPr>
            <w:r>
              <w:t>SRR-20</w:t>
            </w:r>
          </w:p>
        </w:tc>
        <w:tc>
          <w:tcPr>
            <w:tcW w:w="709" w:type="dxa"/>
            <w:tcBorders>
              <w:bottom w:val="nil"/>
            </w:tcBorders>
          </w:tcPr>
          <w:p w14:paraId="1EA49858" w14:textId="77777777" w:rsidR="00795832" w:rsidRPr="00EC1CB3" w:rsidRDefault="00795832" w:rsidP="00795832">
            <w:pPr>
              <w:pStyle w:val="Table8ptText-ASDEFCON"/>
              <w:jc w:val="center"/>
            </w:pPr>
            <w:r w:rsidRPr="00EC1CB3">
              <w:t>DMS</w:t>
            </w:r>
          </w:p>
        </w:tc>
        <w:tc>
          <w:tcPr>
            <w:tcW w:w="850" w:type="dxa"/>
            <w:tcBorders>
              <w:bottom w:val="nil"/>
            </w:tcBorders>
          </w:tcPr>
          <w:p w14:paraId="2B753020" w14:textId="77777777" w:rsidR="00795832" w:rsidRPr="00EC1CB3" w:rsidDel="0043069A" w:rsidRDefault="00795832" w:rsidP="00795832">
            <w:pPr>
              <w:pStyle w:val="Table8ptText-ASDEFCON"/>
              <w:jc w:val="center"/>
            </w:pPr>
            <w:r w:rsidRPr="00EC1CB3">
              <w:t>CR</w:t>
            </w:r>
          </w:p>
        </w:tc>
        <w:tc>
          <w:tcPr>
            <w:tcW w:w="1418" w:type="dxa"/>
            <w:tcBorders>
              <w:bottom w:val="nil"/>
            </w:tcBorders>
          </w:tcPr>
          <w:p w14:paraId="49C41264" w14:textId="77777777" w:rsidR="00795832" w:rsidRPr="00EC1CB3" w:rsidRDefault="00795832" w:rsidP="00795832">
            <w:pPr>
              <w:pStyle w:val="Table8ptText-ASDEFCON"/>
              <w:jc w:val="center"/>
            </w:pPr>
            <w:r>
              <w:t>DID-ENG-SOL-</w:t>
            </w:r>
            <w:r w:rsidRPr="00EC1CB3">
              <w:t>HAR</w:t>
            </w:r>
          </w:p>
        </w:tc>
        <w:tc>
          <w:tcPr>
            <w:tcW w:w="708" w:type="dxa"/>
            <w:tcBorders>
              <w:bottom w:val="nil"/>
            </w:tcBorders>
          </w:tcPr>
          <w:p w14:paraId="02026D35" w14:textId="77777777" w:rsidR="00795832" w:rsidRPr="00EC1CB3" w:rsidRDefault="00795832" w:rsidP="00795832">
            <w:pPr>
              <w:pStyle w:val="Table8ptText-ASDEFCON"/>
              <w:jc w:val="center"/>
            </w:pPr>
            <w:r w:rsidRPr="00EC1CB3">
              <w:t>by MSR</w:t>
            </w:r>
          </w:p>
        </w:tc>
        <w:tc>
          <w:tcPr>
            <w:tcW w:w="851" w:type="dxa"/>
            <w:tcBorders>
              <w:bottom w:val="nil"/>
            </w:tcBorders>
          </w:tcPr>
          <w:p w14:paraId="32244CCB" w14:textId="77777777" w:rsidR="00795832" w:rsidRPr="00EC1CB3" w:rsidRDefault="00795832" w:rsidP="00795832">
            <w:pPr>
              <w:pStyle w:val="Table8ptText-ASDEFCON"/>
              <w:jc w:val="center"/>
            </w:pPr>
            <w:r>
              <w:t>Approval</w:t>
            </w:r>
          </w:p>
        </w:tc>
        <w:tc>
          <w:tcPr>
            <w:tcW w:w="1134" w:type="dxa"/>
            <w:tcBorders>
              <w:bottom w:val="nil"/>
            </w:tcBorders>
          </w:tcPr>
          <w:p w14:paraId="35A2C69D" w14:textId="77777777" w:rsidR="00795832" w:rsidRPr="00EC1CB3" w:rsidRDefault="00795832" w:rsidP="00795832">
            <w:pPr>
              <w:pStyle w:val="Table8ptText-ASDEFCON"/>
              <w:jc w:val="center"/>
            </w:pPr>
            <w:r>
              <w:t>NA</w:t>
            </w:r>
          </w:p>
        </w:tc>
        <w:tc>
          <w:tcPr>
            <w:tcW w:w="2551" w:type="dxa"/>
            <w:tcBorders>
              <w:bottom w:val="nil"/>
            </w:tcBorders>
          </w:tcPr>
          <w:p w14:paraId="40AA4EB9" w14:textId="77777777" w:rsidR="00795832" w:rsidRPr="00397FA2" w:rsidRDefault="00795832" w:rsidP="00795832">
            <w:pPr>
              <w:pStyle w:val="Table8ptText-ASDEFCON"/>
              <w:jc w:val="left"/>
            </w:pPr>
            <w:r w:rsidRPr="00397FA2">
              <w:t>The hazard analyses to be reported are defined in the Approved SSPP.</w:t>
            </w:r>
          </w:p>
        </w:tc>
      </w:tr>
      <w:tr w:rsidR="00A60698" w:rsidRPr="00EC1CB3" w14:paraId="7F8D3233" w14:textId="77777777" w:rsidTr="004275EA">
        <w:tc>
          <w:tcPr>
            <w:tcW w:w="736" w:type="dxa"/>
            <w:tcBorders>
              <w:top w:val="nil"/>
              <w:bottom w:val="nil"/>
            </w:tcBorders>
          </w:tcPr>
          <w:p w14:paraId="345B06F8" w14:textId="77777777" w:rsidR="00795832" w:rsidRPr="00EC1CB3" w:rsidRDefault="00795832" w:rsidP="00795832">
            <w:pPr>
              <w:pStyle w:val="Table8ptText-ASDEFCON"/>
              <w:jc w:val="left"/>
            </w:pPr>
          </w:p>
        </w:tc>
        <w:tc>
          <w:tcPr>
            <w:tcW w:w="1671" w:type="dxa"/>
            <w:tcBorders>
              <w:top w:val="nil"/>
              <w:bottom w:val="nil"/>
            </w:tcBorders>
          </w:tcPr>
          <w:p w14:paraId="23272592" w14:textId="77777777" w:rsidR="00795832" w:rsidRDefault="00795832" w:rsidP="00795832">
            <w:pPr>
              <w:pStyle w:val="Table8ptText-ASDEFCON"/>
              <w:jc w:val="left"/>
            </w:pPr>
          </w:p>
        </w:tc>
        <w:tc>
          <w:tcPr>
            <w:tcW w:w="734" w:type="dxa"/>
            <w:tcBorders>
              <w:top w:val="nil"/>
              <w:bottom w:val="nil"/>
            </w:tcBorders>
          </w:tcPr>
          <w:p w14:paraId="2FD924D6" w14:textId="4362FF3E" w:rsidR="00795832" w:rsidRDefault="00795832" w:rsidP="00795832">
            <w:pPr>
              <w:pStyle w:val="Table8ptText-ASDEFCON"/>
              <w:jc w:val="center"/>
            </w:pPr>
          </w:p>
        </w:tc>
        <w:tc>
          <w:tcPr>
            <w:tcW w:w="318" w:type="dxa"/>
            <w:tcBorders>
              <w:top w:val="nil"/>
              <w:bottom w:val="nil"/>
            </w:tcBorders>
          </w:tcPr>
          <w:p w14:paraId="3866F491" w14:textId="77777777" w:rsidR="00795832" w:rsidRPr="00EC1CB3" w:rsidRDefault="00795832" w:rsidP="00795832">
            <w:pPr>
              <w:pStyle w:val="Table8ptText-ASDEFCON"/>
              <w:jc w:val="center"/>
            </w:pPr>
            <w:r>
              <w:t>b</w:t>
            </w:r>
          </w:p>
        </w:tc>
        <w:tc>
          <w:tcPr>
            <w:tcW w:w="931" w:type="dxa"/>
            <w:tcBorders>
              <w:top w:val="nil"/>
              <w:bottom w:val="nil"/>
            </w:tcBorders>
          </w:tcPr>
          <w:p w14:paraId="60C13BCF" w14:textId="77777777" w:rsidR="00795832" w:rsidRDefault="00795832" w:rsidP="00795832">
            <w:pPr>
              <w:pStyle w:val="Table8ptText-ASDEFCON"/>
              <w:jc w:val="center"/>
            </w:pPr>
            <w:r>
              <w:t>Draft 2</w:t>
            </w:r>
          </w:p>
        </w:tc>
        <w:tc>
          <w:tcPr>
            <w:tcW w:w="1134" w:type="dxa"/>
            <w:tcBorders>
              <w:top w:val="nil"/>
              <w:bottom w:val="nil"/>
            </w:tcBorders>
          </w:tcPr>
          <w:p w14:paraId="70206BEF" w14:textId="77777777" w:rsidR="00795832" w:rsidRDefault="00795832" w:rsidP="00795832">
            <w:pPr>
              <w:pStyle w:val="Table8ptText-ASDEFCON"/>
              <w:jc w:val="center"/>
            </w:pPr>
            <w:r>
              <w:t>SD</w:t>
            </w:r>
            <w:r w:rsidRPr="00EC1CB3">
              <w:t>R-20</w:t>
            </w:r>
          </w:p>
        </w:tc>
        <w:tc>
          <w:tcPr>
            <w:tcW w:w="709" w:type="dxa"/>
            <w:tcBorders>
              <w:top w:val="nil"/>
              <w:bottom w:val="nil"/>
            </w:tcBorders>
          </w:tcPr>
          <w:p w14:paraId="26D993B5" w14:textId="77777777" w:rsidR="00795832" w:rsidRPr="00EC1CB3" w:rsidRDefault="00795832" w:rsidP="00795832">
            <w:pPr>
              <w:pStyle w:val="Table8ptText-ASDEFCON"/>
              <w:jc w:val="center"/>
            </w:pPr>
            <w:r>
              <w:t>DMS</w:t>
            </w:r>
          </w:p>
        </w:tc>
        <w:tc>
          <w:tcPr>
            <w:tcW w:w="850" w:type="dxa"/>
            <w:tcBorders>
              <w:top w:val="nil"/>
              <w:bottom w:val="nil"/>
            </w:tcBorders>
          </w:tcPr>
          <w:p w14:paraId="04043F2E" w14:textId="77777777" w:rsidR="00795832" w:rsidRPr="00EC1CB3" w:rsidRDefault="00795832" w:rsidP="00795832">
            <w:pPr>
              <w:pStyle w:val="Table8ptText-ASDEFCON"/>
              <w:jc w:val="center"/>
            </w:pPr>
            <w:r>
              <w:t>CR</w:t>
            </w:r>
          </w:p>
        </w:tc>
        <w:tc>
          <w:tcPr>
            <w:tcW w:w="1418" w:type="dxa"/>
            <w:tcBorders>
              <w:top w:val="nil"/>
              <w:bottom w:val="nil"/>
            </w:tcBorders>
          </w:tcPr>
          <w:p w14:paraId="31F87292" w14:textId="77777777" w:rsidR="00795832" w:rsidRDefault="00795832" w:rsidP="00795832">
            <w:pPr>
              <w:pStyle w:val="Table8ptText-ASDEFCON"/>
              <w:jc w:val="center"/>
            </w:pPr>
          </w:p>
        </w:tc>
        <w:tc>
          <w:tcPr>
            <w:tcW w:w="708" w:type="dxa"/>
            <w:tcBorders>
              <w:top w:val="nil"/>
              <w:bottom w:val="nil"/>
            </w:tcBorders>
          </w:tcPr>
          <w:p w14:paraId="235020FC" w14:textId="77777777" w:rsidR="00795832" w:rsidRPr="00EC1CB3" w:rsidRDefault="00795832" w:rsidP="00795832">
            <w:pPr>
              <w:pStyle w:val="Table8ptText-ASDEFCON"/>
              <w:jc w:val="center"/>
            </w:pPr>
            <w:r>
              <w:t>by MSR</w:t>
            </w:r>
          </w:p>
        </w:tc>
        <w:tc>
          <w:tcPr>
            <w:tcW w:w="851" w:type="dxa"/>
            <w:tcBorders>
              <w:top w:val="nil"/>
              <w:bottom w:val="nil"/>
            </w:tcBorders>
          </w:tcPr>
          <w:p w14:paraId="540E2422" w14:textId="77777777" w:rsidR="00795832" w:rsidRDefault="00795832" w:rsidP="00795832">
            <w:pPr>
              <w:pStyle w:val="Table8ptText-ASDEFCON"/>
              <w:jc w:val="center"/>
            </w:pPr>
            <w:r>
              <w:t>Approval</w:t>
            </w:r>
          </w:p>
        </w:tc>
        <w:tc>
          <w:tcPr>
            <w:tcW w:w="1134" w:type="dxa"/>
            <w:tcBorders>
              <w:top w:val="nil"/>
              <w:bottom w:val="nil"/>
            </w:tcBorders>
          </w:tcPr>
          <w:p w14:paraId="3D8D1C38" w14:textId="77777777" w:rsidR="00795832" w:rsidRPr="00EC1CB3" w:rsidRDefault="00795832" w:rsidP="00795832">
            <w:pPr>
              <w:pStyle w:val="Table8ptText-ASDEFCON"/>
              <w:jc w:val="center"/>
            </w:pPr>
            <w:r>
              <w:t>NA</w:t>
            </w:r>
          </w:p>
        </w:tc>
        <w:tc>
          <w:tcPr>
            <w:tcW w:w="2551" w:type="dxa"/>
            <w:tcBorders>
              <w:top w:val="nil"/>
              <w:bottom w:val="nil"/>
            </w:tcBorders>
          </w:tcPr>
          <w:p w14:paraId="69807173" w14:textId="6964B68B" w:rsidR="00795832" w:rsidRPr="00397FA2" w:rsidRDefault="00B0285A" w:rsidP="00795832">
            <w:pPr>
              <w:pStyle w:val="Table8ptText-ASDEFCON"/>
              <w:jc w:val="left"/>
            </w:pPr>
            <w:r>
              <w:t>As above</w:t>
            </w:r>
          </w:p>
        </w:tc>
      </w:tr>
      <w:tr w:rsidR="00A60698" w:rsidRPr="00EC1CB3" w14:paraId="2A0FDE4D" w14:textId="77777777" w:rsidTr="004275EA">
        <w:tc>
          <w:tcPr>
            <w:tcW w:w="736" w:type="dxa"/>
            <w:tcBorders>
              <w:top w:val="nil"/>
              <w:bottom w:val="nil"/>
            </w:tcBorders>
          </w:tcPr>
          <w:p w14:paraId="66CBBE2B" w14:textId="77777777" w:rsidR="00795832" w:rsidRPr="00EC1CB3" w:rsidRDefault="00795832" w:rsidP="00795832">
            <w:pPr>
              <w:pStyle w:val="Table8ptText-ASDEFCON"/>
              <w:jc w:val="left"/>
            </w:pPr>
          </w:p>
        </w:tc>
        <w:tc>
          <w:tcPr>
            <w:tcW w:w="1671" w:type="dxa"/>
            <w:tcBorders>
              <w:top w:val="nil"/>
              <w:bottom w:val="nil"/>
            </w:tcBorders>
          </w:tcPr>
          <w:p w14:paraId="314B6A56" w14:textId="77777777" w:rsidR="00795832" w:rsidRDefault="00795832" w:rsidP="00795832">
            <w:pPr>
              <w:pStyle w:val="Table8ptText-ASDEFCON"/>
              <w:jc w:val="left"/>
            </w:pPr>
          </w:p>
        </w:tc>
        <w:tc>
          <w:tcPr>
            <w:tcW w:w="734" w:type="dxa"/>
            <w:tcBorders>
              <w:top w:val="nil"/>
              <w:bottom w:val="nil"/>
            </w:tcBorders>
          </w:tcPr>
          <w:p w14:paraId="353B429B" w14:textId="77777777" w:rsidR="00795832" w:rsidRDefault="00795832" w:rsidP="00795832">
            <w:pPr>
              <w:pStyle w:val="Table8ptText-ASDEFCON"/>
              <w:jc w:val="center"/>
            </w:pPr>
          </w:p>
        </w:tc>
        <w:tc>
          <w:tcPr>
            <w:tcW w:w="318" w:type="dxa"/>
            <w:tcBorders>
              <w:top w:val="nil"/>
              <w:bottom w:val="nil"/>
            </w:tcBorders>
          </w:tcPr>
          <w:p w14:paraId="3D76F439" w14:textId="77777777" w:rsidR="00795832" w:rsidRDefault="00795832" w:rsidP="00795832">
            <w:pPr>
              <w:pStyle w:val="Table8ptText-ASDEFCON"/>
              <w:jc w:val="center"/>
            </w:pPr>
            <w:r>
              <w:t>c</w:t>
            </w:r>
          </w:p>
        </w:tc>
        <w:tc>
          <w:tcPr>
            <w:tcW w:w="931" w:type="dxa"/>
            <w:tcBorders>
              <w:top w:val="nil"/>
              <w:bottom w:val="nil"/>
            </w:tcBorders>
          </w:tcPr>
          <w:p w14:paraId="1784063A" w14:textId="77777777" w:rsidR="00795832" w:rsidRDefault="00795832" w:rsidP="00795832">
            <w:pPr>
              <w:pStyle w:val="Table8ptText-ASDEFCON"/>
              <w:jc w:val="center"/>
            </w:pPr>
            <w:r>
              <w:t>Draft 3</w:t>
            </w:r>
          </w:p>
        </w:tc>
        <w:tc>
          <w:tcPr>
            <w:tcW w:w="1134" w:type="dxa"/>
            <w:tcBorders>
              <w:top w:val="nil"/>
              <w:bottom w:val="nil"/>
            </w:tcBorders>
          </w:tcPr>
          <w:p w14:paraId="3EEF988A" w14:textId="77777777" w:rsidR="00795832" w:rsidRDefault="00795832" w:rsidP="00795832">
            <w:pPr>
              <w:pStyle w:val="Table8ptText-ASDEFCON"/>
              <w:jc w:val="center"/>
            </w:pPr>
            <w:r>
              <w:t>PD</w:t>
            </w:r>
            <w:r w:rsidRPr="00EC1CB3">
              <w:t>R-20</w:t>
            </w:r>
          </w:p>
        </w:tc>
        <w:tc>
          <w:tcPr>
            <w:tcW w:w="709" w:type="dxa"/>
            <w:tcBorders>
              <w:top w:val="nil"/>
              <w:bottom w:val="nil"/>
            </w:tcBorders>
          </w:tcPr>
          <w:p w14:paraId="08BBCC30" w14:textId="77777777" w:rsidR="00795832" w:rsidRPr="00EC1CB3" w:rsidRDefault="00795832" w:rsidP="00795832">
            <w:pPr>
              <w:pStyle w:val="Table8ptText-ASDEFCON"/>
              <w:jc w:val="center"/>
            </w:pPr>
            <w:r>
              <w:t>DMS</w:t>
            </w:r>
          </w:p>
        </w:tc>
        <w:tc>
          <w:tcPr>
            <w:tcW w:w="850" w:type="dxa"/>
            <w:tcBorders>
              <w:top w:val="nil"/>
              <w:bottom w:val="nil"/>
            </w:tcBorders>
          </w:tcPr>
          <w:p w14:paraId="2795100D" w14:textId="77777777" w:rsidR="00795832" w:rsidRPr="00EC1CB3" w:rsidRDefault="00795832" w:rsidP="00795832">
            <w:pPr>
              <w:pStyle w:val="Table8ptText-ASDEFCON"/>
              <w:jc w:val="center"/>
            </w:pPr>
            <w:r>
              <w:t>CR</w:t>
            </w:r>
          </w:p>
        </w:tc>
        <w:tc>
          <w:tcPr>
            <w:tcW w:w="1418" w:type="dxa"/>
            <w:tcBorders>
              <w:top w:val="nil"/>
              <w:bottom w:val="nil"/>
            </w:tcBorders>
          </w:tcPr>
          <w:p w14:paraId="1C95888F" w14:textId="77777777" w:rsidR="00795832" w:rsidRDefault="00795832" w:rsidP="00795832">
            <w:pPr>
              <w:pStyle w:val="Table8ptText-ASDEFCON"/>
              <w:jc w:val="center"/>
            </w:pPr>
          </w:p>
        </w:tc>
        <w:tc>
          <w:tcPr>
            <w:tcW w:w="708" w:type="dxa"/>
            <w:tcBorders>
              <w:top w:val="nil"/>
              <w:bottom w:val="nil"/>
            </w:tcBorders>
          </w:tcPr>
          <w:p w14:paraId="2FA49484" w14:textId="77777777" w:rsidR="00795832" w:rsidRPr="00EC1CB3" w:rsidRDefault="00795832" w:rsidP="00795832">
            <w:pPr>
              <w:pStyle w:val="Table8ptText-ASDEFCON"/>
              <w:jc w:val="center"/>
            </w:pPr>
            <w:r>
              <w:t>by MSR</w:t>
            </w:r>
          </w:p>
        </w:tc>
        <w:tc>
          <w:tcPr>
            <w:tcW w:w="851" w:type="dxa"/>
            <w:tcBorders>
              <w:top w:val="nil"/>
              <w:bottom w:val="nil"/>
            </w:tcBorders>
          </w:tcPr>
          <w:p w14:paraId="57E25921" w14:textId="77777777" w:rsidR="00795832" w:rsidRDefault="00795832" w:rsidP="00795832">
            <w:pPr>
              <w:pStyle w:val="Table8ptText-ASDEFCON"/>
              <w:jc w:val="center"/>
            </w:pPr>
            <w:r>
              <w:t>Approval</w:t>
            </w:r>
          </w:p>
        </w:tc>
        <w:tc>
          <w:tcPr>
            <w:tcW w:w="1134" w:type="dxa"/>
            <w:tcBorders>
              <w:top w:val="nil"/>
              <w:bottom w:val="nil"/>
            </w:tcBorders>
          </w:tcPr>
          <w:p w14:paraId="21822447" w14:textId="77777777" w:rsidR="00795832" w:rsidRPr="00EC1CB3" w:rsidRDefault="00795832" w:rsidP="00795832">
            <w:pPr>
              <w:pStyle w:val="Table8ptText-ASDEFCON"/>
              <w:jc w:val="center"/>
            </w:pPr>
            <w:r>
              <w:t>NA</w:t>
            </w:r>
          </w:p>
        </w:tc>
        <w:tc>
          <w:tcPr>
            <w:tcW w:w="2551" w:type="dxa"/>
            <w:tcBorders>
              <w:top w:val="nil"/>
              <w:bottom w:val="nil"/>
            </w:tcBorders>
          </w:tcPr>
          <w:p w14:paraId="18B670BE" w14:textId="57BBE583" w:rsidR="00795832" w:rsidRPr="00397FA2" w:rsidRDefault="00B0285A" w:rsidP="00795832">
            <w:pPr>
              <w:pStyle w:val="Table8ptText-ASDEFCON"/>
              <w:jc w:val="left"/>
            </w:pPr>
            <w:r>
              <w:t>As above</w:t>
            </w:r>
          </w:p>
        </w:tc>
      </w:tr>
      <w:tr w:rsidR="00A60698" w:rsidRPr="00EC1CB3" w14:paraId="5ED387FA" w14:textId="77777777" w:rsidTr="004275EA">
        <w:tc>
          <w:tcPr>
            <w:tcW w:w="736" w:type="dxa"/>
            <w:tcBorders>
              <w:top w:val="nil"/>
              <w:bottom w:val="nil"/>
            </w:tcBorders>
          </w:tcPr>
          <w:p w14:paraId="3DCFE912" w14:textId="77777777" w:rsidR="00795832" w:rsidRPr="00EC1CB3" w:rsidRDefault="00795832" w:rsidP="00795832">
            <w:pPr>
              <w:pStyle w:val="Table8ptText-ASDEFCON"/>
              <w:jc w:val="left"/>
            </w:pPr>
          </w:p>
        </w:tc>
        <w:tc>
          <w:tcPr>
            <w:tcW w:w="1671" w:type="dxa"/>
            <w:tcBorders>
              <w:top w:val="nil"/>
              <w:bottom w:val="nil"/>
            </w:tcBorders>
          </w:tcPr>
          <w:p w14:paraId="6C2D1ABF" w14:textId="77777777" w:rsidR="00795832" w:rsidRDefault="00795832" w:rsidP="00795832">
            <w:pPr>
              <w:pStyle w:val="Table8ptText-ASDEFCON"/>
              <w:jc w:val="left"/>
            </w:pPr>
          </w:p>
        </w:tc>
        <w:tc>
          <w:tcPr>
            <w:tcW w:w="734" w:type="dxa"/>
            <w:tcBorders>
              <w:top w:val="nil"/>
              <w:bottom w:val="nil"/>
            </w:tcBorders>
          </w:tcPr>
          <w:p w14:paraId="19680EF8" w14:textId="77777777" w:rsidR="00795832" w:rsidRDefault="00795832" w:rsidP="00795832">
            <w:pPr>
              <w:pStyle w:val="Table8ptText-ASDEFCON"/>
              <w:jc w:val="center"/>
            </w:pPr>
          </w:p>
        </w:tc>
        <w:tc>
          <w:tcPr>
            <w:tcW w:w="318" w:type="dxa"/>
            <w:tcBorders>
              <w:top w:val="nil"/>
              <w:bottom w:val="nil"/>
            </w:tcBorders>
          </w:tcPr>
          <w:p w14:paraId="4813040E" w14:textId="77777777" w:rsidR="00795832" w:rsidRPr="00EC1CB3" w:rsidRDefault="00795832" w:rsidP="00795832">
            <w:pPr>
              <w:pStyle w:val="Table8ptText-ASDEFCON"/>
              <w:jc w:val="center"/>
            </w:pPr>
            <w:r>
              <w:t>d</w:t>
            </w:r>
          </w:p>
        </w:tc>
        <w:tc>
          <w:tcPr>
            <w:tcW w:w="931" w:type="dxa"/>
            <w:tcBorders>
              <w:top w:val="nil"/>
              <w:bottom w:val="nil"/>
            </w:tcBorders>
          </w:tcPr>
          <w:p w14:paraId="1C8F5D43" w14:textId="77777777" w:rsidR="00795832" w:rsidRPr="00EC1CB3" w:rsidRDefault="00795832" w:rsidP="00795832">
            <w:pPr>
              <w:pStyle w:val="Table8ptText-ASDEFCON"/>
              <w:jc w:val="center"/>
            </w:pPr>
            <w:r>
              <w:t>Draft 4</w:t>
            </w:r>
          </w:p>
        </w:tc>
        <w:tc>
          <w:tcPr>
            <w:tcW w:w="1134" w:type="dxa"/>
            <w:tcBorders>
              <w:top w:val="nil"/>
              <w:bottom w:val="nil"/>
            </w:tcBorders>
          </w:tcPr>
          <w:p w14:paraId="42F99474" w14:textId="77777777" w:rsidR="00795832" w:rsidRPr="00EC1CB3" w:rsidRDefault="00795832" w:rsidP="00795832">
            <w:pPr>
              <w:pStyle w:val="Table8ptText-ASDEFCON"/>
              <w:jc w:val="center"/>
            </w:pPr>
            <w:r>
              <w:t>DDR-20</w:t>
            </w:r>
          </w:p>
        </w:tc>
        <w:tc>
          <w:tcPr>
            <w:tcW w:w="709" w:type="dxa"/>
            <w:tcBorders>
              <w:top w:val="nil"/>
              <w:bottom w:val="nil"/>
            </w:tcBorders>
          </w:tcPr>
          <w:p w14:paraId="7BC0FA0F"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3545FC13" w14:textId="77777777" w:rsidR="00795832" w:rsidRPr="00EC1CB3" w:rsidRDefault="00795832" w:rsidP="00795832">
            <w:pPr>
              <w:pStyle w:val="Table8ptText-ASDEFCON"/>
              <w:jc w:val="center"/>
            </w:pPr>
            <w:r>
              <w:t>CR</w:t>
            </w:r>
          </w:p>
        </w:tc>
        <w:tc>
          <w:tcPr>
            <w:tcW w:w="1418" w:type="dxa"/>
            <w:tcBorders>
              <w:top w:val="nil"/>
              <w:bottom w:val="nil"/>
            </w:tcBorders>
          </w:tcPr>
          <w:p w14:paraId="58E42AA9" w14:textId="77777777" w:rsidR="00795832" w:rsidRDefault="00795832" w:rsidP="00795832">
            <w:pPr>
              <w:pStyle w:val="Table8ptText-ASDEFCON"/>
              <w:jc w:val="center"/>
            </w:pPr>
          </w:p>
        </w:tc>
        <w:tc>
          <w:tcPr>
            <w:tcW w:w="708" w:type="dxa"/>
            <w:tcBorders>
              <w:top w:val="nil"/>
              <w:bottom w:val="nil"/>
            </w:tcBorders>
          </w:tcPr>
          <w:p w14:paraId="4445735B"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37673B5B" w14:textId="77777777" w:rsidR="00795832" w:rsidRPr="00EC1CB3" w:rsidRDefault="00795832" w:rsidP="00795832">
            <w:pPr>
              <w:pStyle w:val="Table8ptText-ASDEFCON"/>
              <w:jc w:val="center"/>
            </w:pPr>
            <w:r>
              <w:t>Approval</w:t>
            </w:r>
          </w:p>
        </w:tc>
        <w:tc>
          <w:tcPr>
            <w:tcW w:w="1134" w:type="dxa"/>
            <w:tcBorders>
              <w:top w:val="nil"/>
              <w:bottom w:val="nil"/>
            </w:tcBorders>
          </w:tcPr>
          <w:p w14:paraId="0E5CEEF9" w14:textId="77777777" w:rsidR="00795832" w:rsidRPr="00EC1CB3" w:rsidRDefault="00795832" w:rsidP="00795832">
            <w:pPr>
              <w:pStyle w:val="Table8ptText-ASDEFCON"/>
              <w:jc w:val="center"/>
            </w:pPr>
            <w:r>
              <w:t>NA</w:t>
            </w:r>
          </w:p>
        </w:tc>
        <w:tc>
          <w:tcPr>
            <w:tcW w:w="2551" w:type="dxa"/>
            <w:tcBorders>
              <w:top w:val="nil"/>
              <w:bottom w:val="nil"/>
            </w:tcBorders>
          </w:tcPr>
          <w:p w14:paraId="1E4882ED" w14:textId="5E60A576" w:rsidR="00795832" w:rsidRPr="00397FA2" w:rsidRDefault="00B0285A" w:rsidP="00795832">
            <w:pPr>
              <w:pStyle w:val="Table8ptText-ASDEFCON"/>
              <w:jc w:val="left"/>
            </w:pPr>
            <w:r>
              <w:t>As above</w:t>
            </w:r>
          </w:p>
        </w:tc>
      </w:tr>
      <w:tr w:rsidR="00A60698" w:rsidRPr="00EC1CB3" w14:paraId="6027CEEE" w14:textId="77777777" w:rsidTr="004275EA">
        <w:tc>
          <w:tcPr>
            <w:tcW w:w="736" w:type="dxa"/>
            <w:tcBorders>
              <w:top w:val="nil"/>
              <w:bottom w:val="single" w:sz="4" w:space="0" w:color="auto"/>
            </w:tcBorders>
          </w:tcPr>
          <w:p w14:paraId="74145F67" w14:textId="77777777" w:rsidR="00795832" w:rsidRPr="00EC1CB3" w:rsidRDefault="00795832" w:rsidP="00795832">
            <w:pPr>
              <w:pStyle w:val="Table8ptText-ASDEFCON"/>
              <w:jc w:val="left"/>
            </w:pPr>
          </w:p>
        </w:tc>
        <w:tc>
          <w:tcPr>
            <w:tcW w:w="1671" w:type="dxa"/>
            <w:tcBorders>
              <w:top w:val="nil"/>
              <w:bottom w:val="single" w:sz="4" w:space="0" w:color="auto"/>
            </w:tcBorders>
          </w:tcPr>
          <w:p w14:paraId="4C9CED9A" w14:textId="77777777" w:rsidR="00795832" w:rsidRDefault="00795832" w:rsidP="00795832">
            <w:pPr>
              <w:pStyle w:val="Table8ptText-ASDEFCON"/>
              <w:jc w:val="left"/>
            </w:pPr>
          </w:p>
        </w:tc>
        <w:tc>
          <w:tcPr>
            <w:tcW w:w="734" w:type="dxa"/>
            <w:tcBorders>
              <w:top w:val="nil"/>
              <w:bottom w:val="single" w:sz="4" w:space="0" w:color="auto"/>
            </w:tcBorders>
          </w:tcPr>
          <w:p w14:paraId="3B53F819" w14:textId="77777777" w:rsidR="00795832" w:rsidRDefault="00795832" w:rsidP="00795832">
            <w:pPr>
              <w:pStyle w:val="Table8ptText-ASDEFCON"/>
              <w:jc w:val="center"/>
            </w:pPr>
          </w:p>
        </w:tc>
        <w:tc>
          <w:tcPr>
            <w:tcW w:w="318" w:type="dxa"/>
            <w:tcBorders>
              <w:top w:val="nil"/>
              <w:bottom w:val="single" w:sz="4" w:space="0" w:color="auto"/>
            </w:tcBorders>
          </w:tcPr>
          <w:p w14:paraId="1F61B80B" w14:textId="77777777" w:rsidR="00795832" w:rsidRDefault="00795832" w:rsidP="00795832">
            <w:pPr>
              <w:pStyle w:val="Table8ptText-ASDEFCON"/>
              <w:jc w:val="center"/>
            </w:pPr>
            <w:r>
              <w:t>e</w:t>
            </w:r>
          </w:p>
        </w:tc>
        <w:tc>
          <w:tcPr>
            <w:tcW w:w="931" w:type="dxa"/>
            <w:tcBorders>
              <w:top w:val="nil"/>
              <w:bottom w:val="single" w:sz="4" w:space="0" w:color="auto"/>
            </w:tcBorders>
          </w:tcPr>
          <w:p w14:paraId="02DE3320"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215BFDC9" w14:textId="77777777" w:rsidR="00795832" w:rsidRPr="00EC1CB3" w:rsidRDefault="00795832" w:rsidP="00795832">
            <w:pPr>
              <w:pStyle w:val="Table8ptText-ASDEFCON"/>
              <w:jc w:val="center"/>
            </w:pPr>
            <w:r>
              <w:t>SSDDR-20</w:t>
            </w:r>
          </w:p>
        </w:tc>
        <w:tc>
          <w:tcPr>
            <w:tcW w:w="709" w:type="dxa"/>
            <w:tcBorders>
              <w:top w:val="nil"/>
              <w:bottom w:val="single" w:sz="4" w:space="0" w:color="auto"/>
            </w:tcBorders>
          </w:tcPr>
          <w:p w14:paraId="6123D379"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3674B66E" w14:textId="77777777" w:rsidR="00795832" w:rsidRPr="00EC1CB3" w:rsidRDefault="00795832" w:rsidP="00795832">
            <w:pPr>
              <w:pStyle w:val="Table8ptText-ASDEFCON"/>
              <w:jc w:val="center"/>
            </w:pPr>
            <w:r>
              <w:t>CR</w:t>
            </w:r>
          </w:p>
        </w:tc>
        <w:tc>
          <w:tcPr>
            <w:tcW w:w="1418" w:type="dxa"/>
            <w:tcBorders>
              <w:top w:val="nil"/>
              <w:bottom w:val="single" w:sz="4" w:space="0" w:color="auto"/>
            </w:tcBorders>
          </w:tcPr>
          <w:p w14:paraId="36875BE6" w14:textId="77777777" w:rsidR="00795832" w:rsidRDefault="00795832" w:rsidP="00795832">
            <w:pPr>
              <w:pStyle w:val="Table8ptText-ASDEFCON"/>
              <w:jc w:val="center"/>
            </w:pPr>
          </w:p>
        </w:tc>
        <w:tc>
          <w:tcPr>
            <w:tcW w:w="708" w:type="dxa"/>
            <w:tcBorders>
              <w:top w:val="nil"/>
              <w:bottom w:val="single" w:sz="4" w:space="0" w:color="auto"/>
            </w:tcBorders>
          </w:tcPr>
          <w:p w14:paraId="01DD5A67"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23E1DEB6"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2B29B5ED" w14:textId="47E6CAA9"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7A350C5A" w14:textId="3CB875A9" w:rsidR="00795832" w:rsidRPr="00397FA2" w:rsidRDefault="00B0285A" w:rsidP="00795832">
            <w:pPr>
              <w:pStyle w:val="Table8ptText-ASDEFCON"/>
              <w:jc w:val="left"/>
            </w:pPr>
            <w:r>
              <w:t>As above</w:t>
            </w:r>
          </w:p>
        </w:tc>
      </w:tr>
      <w:tr w:rsidR="00A60698" w:rsidRPr="00EC1CB3" w14:paraId="17A895D4" w14:textId="77777777" w:rsidTr="004275EA">
        <w:tc>
          <w:tcPr>
            <w:tcW w:w="736" w:type="dxa"/>
            <w:tcBorders>
              <w:bottom w:val="nil"/>
            </w:tcBorders>
          </w:tcPr>
          <w:p w14:paraId="723A7293" w14:textId="77F02BD6" w:rsidR="00795832" w:rsidRPr="00EC1CB3" w:rsidRDefault="00795832" w:rsidP="00795832">
            <w:pPr>
              <w:pStyle w:val="Table8ptText-ASDEFCON"/>
              <w:jc w:val="left"/>
            </w:pPr>
            <w:r>
              <w:t>ENG-620</w:t>
            </w:r>
          </w:p>
        </w:tc>
        <w:tc>
          <w:tcPr>
            <w:tcW w:w="1671" w:type="dxa"/>
            <w:tcBorders>
              <w:bottom w:val="nil"/>
            </w:tcBorders>
          </w:tcPr>
          <w:p w14:paraId="474A63BE" w14:textId="77777777" w:rsidR="00795832" w:rsidRPr="00EC1CB3" w:rsidRDefault="00795832" w:rsidP="00795832">
            <w:pPr>
              <w:pStyle w:val="Table8ptText-ASDEFCON"/>
              <w:jc w:val="left"/>
            </w:pPr>
            <w:r>
              <w:t>Hazard Log (HL)</w:t>
            </w:r>
          </w:p>
        </w:tc>
        <w:tc>
          <w:tcPr>
            <w:tcW w:w="734" w:type="dxa"/>
            <w:tcBorders>
              <w:bottom w:val="nil"/>
            </w:tcBorders>
          </w:tcPr>
          <w:p w14:paraId="69DA12E6" w14:textId="77777777" w:rsidR="00795832" w:rsidRDefault="00795832" w:rsidP="00795832">
            <w:pPr>
              <w:pStyle w:val="Table8ptText-ASDEFCON"/>
              <w:jc w:val="center"/>
            </w:pPr>
            <w:r>
              <w:t>4.6.6</w:t>
            </w:r>
          </w:p>
          <w:p w14:paraId="0BE1510F" w14:textId="02CE7702" w:rsidR="00795832" w:rsidRPr="00EC1CB3" w:rsidRDefault="00795832" w:rsidP="00795832">
            <w:pPr>
              <w:pStyle w:val="Table8ptText-ASDEFCON"/>
              <w:jc w:val="center"/>
            </w:pPr>
            <w:r>
              <w:t>4.6.9</w:t>
            </w:r>
          </w:p>
        </w:tc>
        <w:tc>
          <w:tcPr>
            <w:tcW w:w="318" w:type="dxa"/>
            <w:tcBorders>
              <w:bottom w:val="nil"/>
            </w:tcBorders>
          </w:tcPr>
          <w:p w14:paraId="5DEF688A" w14:textId="77777777" w:rsidR="00795832" w:rsidRPr="00EC1CB3" w:rsidRDefault="00795832" w:rsidP="00795832">
            <w:pPr>
              <w:pStyle w:val="Table8ptText-ASDEFCON"/>
              <w:jc w:val="center"/>
            </w:pPr>
            <w:r>
              <w:t>a</w:t>
            </w:r>
          </w:p>
        </w:tc>
        <w:tc>
          <w:tcPr>
            <w:tcW w:w="931" w:type="dxa"/>
            <w:tcBorders>
              <w:bottom w:val="nil"/>
            </w:tcBorders>
          </w:tcPr>
          <w:p w14:paraId="448A69E6" w14:textId="77777777" w:rsidR="00795832" w:rsidRPr="00EC1CB3" w:rsidRDefault="00795832" w:rsidP="00795832">
            <w:pPr>
              <w:pStyle w:val="Table8ptText-ASDEFCON"/>
              <w:jc w:val="center"/>
            </w:pPr>
            <w:r>
              <w:t>Progressive</w:t>
            </w:r>
          </w:p>
        </w:tc>
        <w:tc>
          <w:tcPr>
            <w:tcW w:w="1134" w:type="dxa"/>
            <w:tcBorders>
              <w:bottom w:val="nil"/>
            </w:tcBorders>
          </w:tcPr>
          <w:p w14:paraId="0D0D6863" w14:textId="3EF31930" w:rsidR="00795832" w:rsidRPr="00EC1CB3" w:rsidRDefault="00795832" w:rsidP="00ED512A">
            <w:pPr>
              <w:pStyle w:val="Table8ptText-ASDEFCON"/>
              <w:jc w:val="center"/>
            </w:pPr>
            <w:r>
              <w:t xml:space="preserve">Applicable MSR-20 </w:t>
            </w:r>
            <w:r w:rsidR="00B0285A">
              <w:t>(s</w:t>
            </w:r>
            <w:r>
              <w:t>ee note</w:t>
            </w:r>
            <w:r w:rsidR="00B0285A">
              <w:t>s)</w:t>
            </w:r>
          </w:p>
        </w:tc>
        <w:tc>
          <w:tcPr>
            <w:tcW w:w="709" w:type="dxa"/>
            <w:tcBorders>
              <w:bottom w:val="nil"/>
            </w:tcBorders>
          </w:tcPr>
          <w:p w14:paraId="566A4A8C" w14:textId="77777777" w:rsidR="00795832" w:rsidRPr="00EC1CB3" w:rsidRDefault="00795832" w:rsidP="00795832">
            <w:pPr>
              <w:pStyle w:val="Table8ptText-ASDEFCON"/>
              <w:jc w:val="center"/>
            </w:pPr>
            <w:r>
              <w:t>DMS</w:t>
            </w:r>
          </w:p>
        </w:tc>
        <w:tc>
          <w:tcPr>
            <w:tcW w:w="850" w:type="dxa"/>
            <w:tcBorders>
              <w:bottom w:val="nil"/>
            </w:tcBorders>
          </w:tcPr>
          <w:p w14:paraId="46BAB99F" w14:textId="77777777" w:rsidR="00795832" w:rsidRPr="00EC1CB3" w:rsidRDefault="00795832" w:rsidP="00795832">
            <w:pPr>
              <w:pStyle w:val="Table8ptText-ASDEFCON"/>
              <w:jc w:val="center"/>
            </w:pPr>
            <w:r>
              <w:t>CR</w:t>
            </w:r>
          </w:p>
        </w:tc>
        <w:tc>
          <w:tcPr>
            <w:tcW w:w="1418" w:type="dxa"/>
            <w:tcBorders>
              <w:bottom w:val="nil"/>
            </w:tcBorders>
          </w:tcPr>
          <w:p w14:paraId="046FDDA9" w14:textId="77777777" w:rsidR="00795832" w:rsidRPr="00EC1CB3" w:rsidRDefault="00795832" w:rsidP="00795832">
            <w:pPr>
              <w:pStyle w:val="Table8ptText-ASDEFCON"/>
              <w:jc w:val="center"/>
            </w:pPr>
            <w:r>
              <w:t>DID-ENG-SOL-HL</w:t>
            </w:r>
          </w:p>
        </w:tc>
        <w:tc>
          <w:tcPr>
            <w:tcW w:w="708" w:type="dxa"/>
            <w:tcBorders>
              <w:bottom w:val="nil"/>
            </w:tcBorders>
          </w:tcPr>
          <w:p w14:paraId="52974827" w14:textId="77777777" w:rsidR="00795832" w:rsidRPr="00EC1CB3" w:rsidRDefault="00795832" w:rsidP="00795832">
            <w:pPr>
              <w:pStyle w:val="Table8ptText-ASDEFCON"/>
              <w:jc w:val="center"/>
            </w:pPr>
            <w:r>
              <w:t>by MSR</w:t>
            </w:r>
          </w:p>
        </w:tc>
        <w:tc>
          <w:tcPr>
            <w:tcW w:w="851" w:type="dxa"/>
            <w:tcBorders>
              <w:bottom w:val="nil"/>
            </w:tcBorders>
          </w:tcPr>
          <w:p w14:paraId="10B7DD02" w14:textId="77777777" w:rsidR="00795832" w:rsidRPr="00EC1CB3" w:rsidRDefault="00795832" w:rsidP="00795832">
            <w:pPr>
              <w:pStyle w:val="Table8ptText-ASDEFCON"/>
              <w:jc w:val="center"/>
            </w:pPr>
            <w:r>
              <w:t>Approval</w:t>
            </w:r>
          </w:p>
        </w:tc>
        <w:tc>
          <w:tcPr>
            <w:tcW w:w="1134" w:type="dxa"/>
            <w:tcBorders>
              <w:bottom w:val="nil"/>
            </w:tcBorders>
          </w:tcPr>
          <w:p w14:paraId="78A64B39" w14:textId="77777777" w:rsidR="00795832" w:rsidRPr="00EC1CB3" w:rsidRDefault="00795832" w:rsidP="00795832">
            <w:pPr>
              <w:pStyle w:val="Table8ptText-ASDEFCON"/>
              <w:jc w:val="center"/>
            </w:pPr>
            <w:r>
              <w:t>NA</w:t>
            </w:r>
          </w:p>
        </w:tc>
        <w:tc>
          <w:tcPr>
            <w:tcW w:w="2551" w:type="dxa"/>
            <w:tcBorders>
              <w:bottom w:val="nil"/>
            </w:tcBorders>
          </w:tcPr>
          <w:p w14:paraId="1EA0BE13" w14:textId="0F1A108B" w:rsidR="00795832" w:rsidRPr="00397FA2" w:rsidRDefault="00795832" w:rsidP="00795832">
            <w:pPr>
              <w:pStyle w:val="Table8ptText-ASDEFCON"/>
              <w:jc w:val="left"/>
            </w:pPr>
            <w:r w:rsidRPr="00397FA2">
              <w:t>The HL provides information for each HAR.</w:t>
            </w:r>
            <w:r w:rsidR="00FA09AF">
              <w:t xml:space="preserve"> </w:t>
            </w:r>
            <w:r w:rsidRPr="00397FA2">
              <w:t>Applicable MSRs are those for which a HAR is delivered (as above).</w:t>
            </w:r>
          </w:p>
        </w:tc>
      </w:tr>
      <w:tr w:rsidR="00A60698" w:rsidRPr="00EC1CB3" w14:paraId="1BBD1FDF" w14:textId="77777777" w:rsidTr="004275EA">
        <w:tc>
          <w:tcPr>
            <w:tcW w:w="736" w:type="dxa"/>
            <w:tcBorders>
              <w:top w:val="nil"/>
              <w:bottom w:val="nil"/>
            </w:tcBorders>
          </w:tcPr>
          <w:p w14:paraId="39889EF6" w14:textId="77777777" w:rsidR="00795832" w:rsidRDefault="00795832" w:rsidP="00795832">
            <w:pPr>
              <w:pStyle w:val="Table8ptText-ASDEFCON"/>
              <w:jc w:val="left"/>
            </w:pPr>
          </w:p>
        </w:tc>
        <w:tc>
          <w:tcPr>
            <w:tcW w:w="1671" w:type="dxa"/>
            <w:tcBorders>
              <w:top w:val="nil"/>
              <w:bottom w:val="nil"/>
            </w:tcBorders>
          </w:tcPr>
          <w:p w14:paraId="49471F01" w14:textId="77777777" w:rsidR="00795832" w:rsidRDefault="00795832" w:rsidP="00795832">
            <w:pPr>
              <w:pStyle w:val="Table8ptText-ASDEFCON"/>
              <w:jc w:val="left"/>
            </w:pPr>
          </w:p>
        </w:tc>
        <w:tc>
          <w:tcPr>
            <w:tcW w:w="734" w:type="dxa"/>
            <w:tcBorders>
              <w:top w:val="nil"/>
              <w:bottom w:val="nil"/>
            </w:tcBorders>
          </w:tcPr>
          <w:p w14:paraId="487D48D2" w14:textId="77777777" w:rsidR="00795832" w:rsidRDefault="00795832" w:rsidP="00795832">
            <w:pPr>
              <w:pStyle w:val="Table8ptText-ASDEFCON"/>
              <w:jc w:val="center"/>
            </w:pPr>
          </w:p>
        </w:tc>
        <w:tc>
          <w:tcPr>
            <w:tcW w:w="318" w:type="dxa"/>
            <w:tcBorders>
              <w:top w:val="nil"/>
              <w:bottom w:val="nil"/>
            </w:tcBorders>
          </w:tcPr>
          <w:p w14:paraId="095F89DE" w14:textId="77777777" w:rsidR="00795832" w:rsidRDefault="00795832" w:rsidP="00795832">
            <w:pPr>
              <w:pStyle w:val="Table8ptText-ASDEFCON"/>
              <w:jc w:val="center"/>
            </w:pPr>
            <w:r>
              <w:t>b</w:t>
            </w:r>
          </w:p>
        </w:tc>
        <w:tc>
          <w:tcPr>
            <w:tcW w:w="931" w:type="dxa"/>
            <w:tcBorders>
              <w:top w:val="nil"/>
              <w:bottom w:val="nil"/>
            </w:tcBorders>
          </w:tcPr>
          <w:p w14:paraId="3138BA81" w14:textId="77777777" w:rsidR="00795832" w:rsidRDefault="00795832" w:rsidP="00795832">
            <w:pPr>
              <w:pStyle w:val="Table8ptText-ASDEFCON"/>
              <w:jc w:val="center"/>
            </w:pPr>
            <w:r>
              <w:t>Final</w:t>
            </w:r>
          </w:p>
        </w:tc>
        <w:tc>
          <w:tcPr>
            <w:tcW w:w="1134" w:type="dxa"/>
            <w:tcBorders>
              <w:top w:val="nil"/>
              <w:bottom w:val="nil"/>
            </w:tcBorders>
          </w:tcPr>
          <w:p w14:paraId="6857AAD2" w14:textId="77777777" w:rsidR="00795832" w:rsidRPr="00EC1CB3" w:rsidRDefault="00795832" w:rsidP="00795832">
            <w:pPr>
              <w:pStyle w:val="Table8ptText-ASDEFCON"/>
              <w:jc w:val="center"/>
            </w:pPr>
            <w:r>
              <w:t>SSDDR-20</w:t>
            </w:r>
          </w:p>
        </w:tc>
        <w:tc>
          <w:tcPr>
            <w:tcW w:w="709" w:type="dxa"/>
            <w:tcBorders>
              <w:top w:val="nil"/>
              <w:bottom w:val="nil"/>
            </w:tcBorders>
          </w:tcPr>
          <w:p w14:paraId="064130D4" w14:textId="77777777" w:rsidR="00795832" w:rsidRDefault="00795832" w:rsidP="00795832">
            <w:pPr>
              <w:pStyle w:val="Table8ptText-ASDEFCON"/>
              <w:jc w:val="center"/>
            </w:pPr>
            <w:r>
              <w:t>DMS</w:t>
            </w:r>
          </w:p>
        </w:tc>
        <w:tc>
          <w:tcPr>
            <w:tcW w:w="850" w:type="dxa"/>
            <w:tcBorders>
              <w:top w:val="nil"/>
              <w:bottom w:val="nil"/>
            </w:tcBorders>
          </w:tcPr>
          <w:p w14:paraId="0DFAF622" w14:textId="77777777" w:rsidR="00795832" w:rsidRDefault="00795832" w:rsidP="00795832">
            <w:pPr>
              <w:pStyle w:val="Table8ptText-ASDEFCON"/>
              <w:jc w:val="center"/>
            </w:pPr>
            <w:r>
              <w:t>CR</w:t>
            </w:r>
          </w:p>
        </w:tc>
        <w:tc>
          <w:tcPr>
            <w:tcW w:w="1418" w:type="dxa"/>
            <w:tcBorders>
              <w:top w:val="nil"/>
              <w:bottom w:val="nil"/>
            </w:tcBorders>
          </w:tcPr>
          <w:p w14:paraId="6FC123E8" w14:textId="77777777" w:rsidR="00795832" w:rsidRDefault="00795832" w:rsidP="00795832">
            <w:pPr>
              <w:pStyle w:val="Table8ptText-ASDEFCON"/>
              <w:jc w:val="center"/>
            </w:pPr>
          </w:p>
        </w:tc>
        <w:tc>
          <w:tcPr>
            <w:tcW w:w="708" w:type="dxa"/>
            <w:tcBorders>
              <w:top w:val="nil"/>
              <w:bottom w:val="nil"/>
            </w:tcBorders>
          </w:tcPr>
          <w:p w14:paraId="5F8B65E7" w14:textId="77777777" w:rsidR="00795832" w:rsidRDefault="00795832" w:rsidP="00795832">
            <w:pPr>
              <w:pStyle w:val="Table8ptText-ASDEFCON"/>
              <w:jc w:val="center"/>
            </w:pPr>
            <w:r>
              <w:t>by MSR</w:t>
            </w:r>
          </w:p>
        </w:tc>
        <w:tc>
          <w:tcPr>
            <w:tcW w:w="851" w:type="dxa"/>
            <w:tcBorders>
              <w:top w:val="nil"/>
              <w:bottom w:val="nil"/>
            </w:tcBorders>
          </w:tcPr>
          <w:p w14:paraId="01D13B0B" w14:textId="77777777" w:rsidR="00795832" w:rsidRDefault="00795832" w:rsidP="00795832">
            <w:pPr>
              <w:pStyle w:val="Table8ptText-ASDEFCON"/>
              <w:jc w:val="center"/>
            </w:pPr>
            <w:r>
              <w:t>Approval</w:t>
            </w:r>
          </w:p>
        </w:tc>
        <w:tc>
          <w:tcPr>
            <w:tcW w:w="1134" w:type="dxa"/>
            <w:tcBorders>
              <w:top w:val="nil"/>
              <w:bottom w:val="nil"/>
            </w:tcBorders>
          </w:tcPr>
          <w:p w14:paraId="52D2CC98" w14:textId="2EB3F115" w:rsidR="00795832" w:rsidRDefault="00795832" w:rsidP="00795832">
            <w:pPr>
              <w:pStyle w:val="Table8ptText-ASDEFCON"/>
              <w:jc w:val="center"/>
            </w:pPr>
            <w:r>
              <w:t>each SA</w:t>
            </w:r>
          </w:p>
        </w:tc>
        <w:tc>
          <w:tcPr>
            <w:tcW w:w="2551" w:type="dxa"/>
            <w:tcBorders>
              <w:top w:val="nil"/>
              <w:bottom w:val="nil"/>
            </w:tcBorders>
          </w:tcPr>
          <w:p w14:paraId="7BFFB484" w14:textId="77777777" w:rsidR="00795832" w:rsidRPr="00397FA2" w:rsidRDefault="00795832" w:rsidP="00795832">
            <w:pPr>
              <w:pStyle w:val="Table8ptText-ASDEFCON"/>
              <w:jc w:val="left"/>
            </w:pPr>
          </w:p>
        </w:tc>
      </w:tr>
      <w:tr w:rsidR="00A60698" w:rsidRPr="00EC1CB3" w14:paraId="2C05CF97" w14:textId="77777777" w:rsidTr="004275EA">
        <w:tc>
          <w:tcPr>
            <w:tcW w:w="736" w:type="dxa"/>
            <w:tcBorders>
              <w:top w:val="nil"/>
              <w:bottom w:val="single" w:sz="4" w:space="0" w:color="auto"/>
            </w:tcBorders>
          </w:tcPr>
          <w:p w14:paraId="417C617D" w14:textId="77777777" w:rsidR="00795832" w:rsidRPr="00EC1CB3" w:rsidRDefault="00795832" w:rsidP="00795832">
            <w:pPr>
              <w:pStyle w:val="Table8ptText-ASDEFCON"/>
              <w:jc w:val="left"/>
            </w:pPr>
          </w:p>
        </w:tc>
        <w:tc>
          <w:tcPr>
            <w:tcW w:w="1671" w:type="dxa"/>
            <w:tcBorders>
              <w:top w:val="nil"/>
              <w:bottom w:val="single" w:sz="4" w:space="0" w:color="auto"/>
            </w:tcBorders>
          </w:tcPr>
          <w:p w14:paraId="5BB4CA15" w14:textId="77777777" w:rsidR="00795832" w:rsidRPr="00EC1CB3" w:rsidRDefault="00795832" w:rsidP="00795832">
            <w:pPr>
              <w:pStyle w:val="Table8ptText-ASDEFCON"/>
              <w:jc w:val="left"/>
            </w:pPr>
          </w:p>
        </w:tc>
        <w:tc>
          <w:tcPr>
            <w:tcW w:w="734" w:type="dxa"/>
            <w:tcBorders>
              <w:top w:val="nil"/>
              <w:bottom w:val="single" w:sz="4" w:space="0" w:color="auto"/>
            </w:tcBorders>
          </w:tcPr>
          <w:p w14:paraId="41B96105" w14:textId="77777777" w:rsidR="00795832" w:rsidRPr="00EC1CB3" w:rsidRDefault="00795832" w:rsidP="00795832">
            <w:pPr>
              <w:pStyle w:val="Table8ptText-ASDEFCON"/>
              <w:jc w:val="center"/>
            </w:pPr>
          </w:p>
        </w:tc>
        <w:tc>
          <w:tcPr>
            <w:tcW w:w="318" w:type="dxa"/>
            <w:tcBorders>
              <w:top w:val="nil"/>
              <w:bottom w:val="single" w:sz="4" w:space="0" w:color="auto"/>
            </w:tcBorders>
          </w:tcPr>
          <w:p w14:paraId="7FCBCB0A" w14:textId="77777777" w:rsidR="00795832" w:rsidRPr="00EC1CB3" w:rsidRDefault="00795832" w:rsidP="00795832">
            <w:pPr>
              <w:pStyle w:val="Table8ptText-ASDEFCON"/>
              <w:jc w:val="center"/>
            </w:pPr>
            <w:r>
              <w:t>c</w:t>
            </w:r>
          </w:p>
        </w:tc>
        <w:tc>
          <w:tcPr>
            <w:tcW w:w="931" w:type="dxa"/>
            <w:tcBorders>
              <w:top w:val="nil"/>
              <w:bottom w:val="single" w:sz="4" w:space="0" w:color="auto"/>
            </w:tcBorders>
          </w:tcPr>
          <w:p w14:paraId="483930C0" w14:textId="77777777" w:rsidR="00795832" w:rsidRPr="00EC1CB3" w:rsidRDefault="00795832" w:rsidP="00795832">
            <w:pPr>
              <w:pStyle w:val="Table8ptText-ASDEFCON"/>
              <w:jc w:val="center"/>
            </w:pPr>
            <w:r>
              <w:t>Update</w:t>
            </w:r>
          </w:p>
        </w:tc>
        <w:tc>
          <w:tcPr>
            <w:tcW w:w="1134" w:type="dxa"/>
            <w:tcBorders>
              <w:top w:val="nil"/>
              <w:bottom w:val="single" w:sz="4" w:space="0" w:color="auto"/>
            </w:tcBorders>
          </w:tcPr>
          <w:p w14:paraId="551001CD" w14:textId="53CEB238" w:rsidR="00795832" w:rsidRPr="00EC1CB3" w:rsidRDefault="00795832" w:rsidP="00795832">
            <w:pPr>
              <w:pStyle w:val="Table8ptText-ASDEFCON"/>
              <w:jc w:val="center"/>
            </w:pPr>
            <w:r>
              <w:t>FA-40</w:t>
            </w:r>
          </w:p>
        </w:tc>
        <w:tc>
          <w:tcPr>
            <w:tcW w:w="709" w:type="dxa"/>
            <w:tcBorders>
              <w:top w:val="nil"/>
              <w:bottom w:val="single" w:sz="4" w:space="0" w:color="auto"/>
            </w:tcBorders>
          </w:tcPr>
          <w:p w14:paraId="6221FD52" w14:textId="77777777" w:rsidR="00795832" w:rsidRPr="00EC1CB3" w:rsidRDefault="00795832" w:rsidP="00795832">
            <w:pPr>
              <w:pStyle w:val="Table8ptText-ASDEFCON"/>
              <w:jc w:val="center"/>
            </w:pPr>
            <w:r>
              <w:t>1S</w:t>
            </w:r>
          </w:p>
        </w:tc>
        <w:tc>
          <w:tcPr>
            <w:tcW w:w="850" w:type="dxa"/>
            <w:tcBorders>
              <w:top w:val="nil"/>
              <w:bottom w:val="single" w:sz="4" w:space="0" w:color="auto"/>
            </w:tcBorders>
          </w:tcPr>
          <w:p w14:paraId="4D00298D" w14:textId="77777777" w:rsidR="00795832" w:rsidRPr="00EC1CB3" w:rsidRDefault="00795832" w:rsidP="00795832">
            <w:pPr>
              <w:pStyle w:val="Table8ptText-ASDEFCON"/>
              <w:jc w:val="center"/>
            </w:pPr>
            <w:r>
              <w:t>CR</w:t>
            </w:r>
          </w:p>
        </w:tc>
        <w:tc>
          <w:tcPr>
            <w:tcW w:w="1418" w:type="dxa"/>
            <w:tcBorders>
              <w:top w:val="nil"/>
              <w:bottom w:val="single" w:sz="4" w:space="0" w:color="auto"/>
            </w:tcBorders>
          </w:tcPr>
          <w:p w14:paraId="1A46DC3E" w14:textId="77777777" w:rsidR="00795832" w:rsidRPr="00EC1CB3" w:rsidRDefault="00795832" w:rsidP="00795832">
            <w:pPr>
              <w:pStyle w:val="Table8ptText-ASDEFCON"/>
              <w:jc w:val="center"/>
            </w:pPr>
          </w:p>
        </w:tc>
        <w:tc>
          <w:tcPr>
            <w:tcW w:w="708" w:type="dxa"/>
            <w:tcBorders>
              <w:top w:val="nil"/>
              <w:bottom w:val="single" w:sz="4" w:space="0" w:color="auto"/>
            </w:tcBorders>
          </w:tcPr>
          <w:p w14:paraId="2B7BFE15" w14:textId="77777777" w:rsidR="00795832" w:rsidRPr="00EC1CB3" w:rsidRDefault="00795832" w:rsidP="00795832">
            <w:pPr>
              <w:pStyle w:val="Table8ptText-ASDEFCON"/>
              <w:jc w:val="center"/>
            </w:pPr>
            <w:r>
              <w:t>20</w:t>
            </w:r>
          </w:p>
        </w:tc>
        <w:tc>
          <w:tcPr>
            <w:tcW w:w="851" w:type="dxa"/>
            <w:tcBorders>
              <w:top w:val="nil"/>
              <w:bottom w:val="single" w:sz="4" w:space="0" w:color="auto"/>
            </w:tcBorders>
          </w:tcPr>
          <w:p w14:paraId="4ECF3103" w14:textId="77777777" w:rsidR="00795832" w:rsidRPr="00EC1CB3" w:rsidRDefault="00795832" w:rsidP="00795832">
            <w:pPr>
              <w:pStyle w:val="Table8ptText-ASDEFCON"/>
              <w:jc w:val="center"/>
            </w:pPr>
            <w:r>
              <w:t>Acceptance</w:t>
            </w:r>
          </w:p>
        </w:tc>
        <w:tc>
          <w:tcPr>
            <w:tcW w:w="1134" w:type="dxa"/>
            <w:tcBorders>
              <w:top w:val="nil"/>
              <w:bottom w:val="single" w:sz="4" w:space="0" w:color="auto"/>
            </w:tcBorders>
          </w:tcPr>
          <w:p w14:paraId="7D982191" w14:textId="77777777" w:rsidR="00795832" w:rsidRPr="00EC1CB3" w:rsidRDefault="00795832" w:rsidP="00795832">
            <w:pPr>
              <w:pStyle w:val="Table8ptText-ASDEFCON"/>
              <w:jc w:val="center"/>
            </w:pPr>
            <w:r>
              <w:t>NA</w:t>
            </w:r>
          </w:p>
        </w:tc>
        <w:tc>
          <w:tcPr>
            <w:tcW w:w="2551" w:type="dxa"/>
            <w:tcBorders>
              <w:top w:val="nil"/>
              <w:bottom w:val="single" w:sz="4" w:space="0" w:color="auto"/>
            </w:tcBorders>
          </w:tcPr>
          <w:p w14:paraId="504CC3F1" w14:textId="77777777" w:rsidR="00795832" w:rsidRPr="00397FA2" w:rsidRDefault="00795832" w:rsidP="00795832">
            <w:pPr>
              <w:pStyle w:val="Table8ptText-ASDEFCON"/>
              <w:jc w:val="left"/>
            </w:pPr>
            <w:r w:rsidRPr="00397FA2">
              <w:t>This version is Accepted because it will form part of the Support System.</w:t>
            </w:r>
          </w:p>
        </w:tc>
      </w:tr>
      <w:tr w:rsidR="00A60698" w:rsidRPr="00EC1CB3" w14:paraId="7B432611" w14:textId="77777777" w:rsidTr="004275EA">
        <w:tc>
          <w:tcPr>
            <w:tcW w:w="736" w:type="dxa"/>
            <w:tcBorders>
              <w:top w:val="single" w:sz="4" w:space="0" w:color="auto"/>
              <w:bottom w:val="nil"/>
            </w:tcBorders>
          </w:tcPr>
          <w:p w14:paraId="7D79B4BF" w14:textId="3B97E363" w:rsidR="00795832" w:rsidRPr="00EC1CB3" w:rsidRDefault="00795832" w:rsidP="00795832">
            <w:pPr>
              <w:pStyle w:val="Table8ptText-ASDEFCON"/>
              <w:jc w:val="left"/>
            </w:pPr>
            <w:r w:rsidRPr="00EC1CB3">
              <w:t>ENG-</w:t>
            </w:r>
            <w:r>
              <w:t>65</w:t>
            </w:r>
            <w:r w:rsidRPr="00EC1CB3">
              <w:t>0</w:t>
            </w:r>
          </w:p>
        </w:tc>
        <w:tc>
          <w:tcPr>
            <w:tcW w:w="1671" w:type="dxa"/>
            <w:tcBorders>
              <w:top w:val="single" w:sz="4" w:space="0" w:color="auto"/>
              <w:bottom w:val="nil"/>
            </w:tcBorders>
          </w:tcPr>
          <w:p w14:paraId="4117ECF6" w14:textId="77777777" w:rsidR="00795832" w:rsidRPr="00B1767B" w:rsidRDefault="00795832" w:rsidP="00795832">
            <w:pPr>
              <w:pStyle w:val="Table8ptText-ASDEFCON"/>
              <w:jc w:val="left"/>
            </w:pPr>
            <w:r w:rsidRPr="00EC1CB3">
              <w:t>Safety Case Report (SCR)</w:t>
            </w:r>
          </w:p>
        </w:tc>
        <w:tc>
          <w:tcPr>
            <w:tcW w:w="734" w:type="dxa"/>
            <w:tcBorders>
              <w:top w:val="single" w:sz="4" w:space="0" w:color="auto"/>
              <w:bottom w:val="nil"/>
            </w:tcBorders>
          </w:tcPr>
          <w:p w14:paraId="4DEA70A8" w14:textId="77777777" w:rsidR="00795832" w:rsidRPr="00EC1CB3" w:rsidRDefault="00795832" w:rsidP="00795832">
            <w:pPr>
              <w:pStyle w:val="Table8ptText-ASDEFCON"/>
              <w:jc w:val="center"/>
            </w:pPr>
            <w:r>
              <w:t>4.6.6</w:t>
            </w:r>
          </w:p>
        </w:tc>
        <w:tc>
          <w:tcPr>
            <w:tcW w:w="318" w:type="dxa"/>
            <w:tcBorders>
              <w:top w:val="single" w:sz="4" w:space="0" w:color="auto"/>
              <w:bottom w:val="nil"/>
            </w:tcBorders>
          </w:tcPr>
          <w:p w14:paraId="35F0CE53"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72281234"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064F3CBF" w14:textId="77777777" w:rsidR="00795832" w:rsidRPr="00EC1CB3" w:rsidRDefault="00795832" w:rsidP="00795832">
            <w:pPr>
              <w:pStyle w:val="Table8ptText-ASDEFCON"/>
              <w:jc w:val="center"/>
            </w:pPr>
            <w:r w:rsidRPr="00EC1CB3">
              <w:t>PDR-20</w:t>
            </w:r>
          </w:p>
        </w:tc>
        <w:tc>
          <w:tcPr>
            <w:tcW w:w="709" w:type="dxa"/>
            <w:tcBorders>
              <w:top w:val="single" w:sz="4" w:space="0" w:color="auto"/>
              <w:bottom w:val="nil"/>
            </w:tcBorders>
          </w:tcPr>
          <w:p w14:paraId="28DA1593"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517A65FE"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5FA7A6F3" w14:textId="77777777" w:rsidR="00795832" w:rsidRPr="00EC1CB3" w:rsidRDefault="00795832" w:rsidP="00795832">
            <w:pPr>
              <w:pStyle w:val="Table8ptText-ASDEFCON"/>
              <w:jc w:val="center"/>
            </w:pPr>
            <w:r w:rsidRPr="00EC1CB3">
              <w:t>DID-ENG-SOL-SCR</w:t>
            </w:r>
          </w:p>
        </w:tc>
        <w:tc>
          <w:tcPr>
            <w:tcW w:w="708" w:type="dxa"/>
            <w:tcBorders>
              <w:top w:val="single" w:sz="4" w:space="0" w:color="auto"/>
              <w:bottom w:val="nil"/>
            </w:tcBorders>
          </w:tcPr>
          <w:p w14:paraId="3DBCA4C6"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090A1A5F" w14:textId="77777777" w:rsidR="00795832" w:rsidRPr="00EC1CB3" w:rsidRDefault="00795832" w:rsidP="00795832">
            <w:pPr>
              <w:pStyle w:val="Table8ptText-ASDEFCON"/>
              <w:jc w:val="center"/>
            </w:pPr>
            <w:r w:rsidRPr="00EC1CB3">
              <w:t>Approval</w:t>
            </w:r>
          </w:p>
        </w:tc>
        <w:tc>
          <w:tcPr>
            <w:tcW w:w="1134" w:type="dxa"/>
            <w:tcBorders>
              <w:top w:val="single" w:sz="4" w:space="0" w:color="auto"/>
              <w:bottom w:val="nil"/>
            </w:tcBorders>
          </w:tcPr>
          <w:p w14:paraId="63A26B34"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68F788AC" w14:textId="77777777" w:rsidR="00795832" w:rsidRPr="00397FA2" w:rsidRDefault="00795832" w:rsidP="00795832">
            <w:pPr>
              <w:pStyle w:val="Table8ptText-ASDEFCON"/>
              <w:jc w:val="left"/>
            </w:pPr>
            <w:r w:rsidRPr="00397FA2">
              <w:t>To ensure that safety has been appropriately considered in the Mission System design.</w:t>
            </w:r>
          </w:p>
        </w:tc>
      </w:tr>
      <w:tr w:rsidR="00A60698" w:rsidRPr="00EC1CB3" w14:paraId="0561570B" w14:textId="77777777" w:rsidTr="004275EA">
        <w:tc>
          <w:tcPr>
            <w:tcW w:w="736" w:type="dxa"/>
            <w:tcBorders>
              <w:top w:val="nil"/>
              <w:bottom w:val="nil"/>
            </w:tcBorders>
          </w:tcPr>
          <w:p w14:paraId="5A18567B" w14:textId="77777777" w:rsidR="00795832" w:rsidRPr="00EC1CB3" w:rsidRDefault="00795832" w:rsidP="00795832">
            <w:pPr>
              <w:pStyle w:val="Table8ptText-ASDEFCON"/>
              <w:jc w:val="left"/>
            </w:pPr>
          </w:p>
        </w:tc>
        <w:tc>
          <w:tcPr>
            <w:tcW w:w="1671" w:type="dxa"/>
            <w:tcBorders>
              <w:top w:val="nil"/>
              <w:bottom w:val="nil"/>
            </w:tcBorders>
          </w:tcPr>
          <w:p w14:paraId="72BA93B5" w14:textId="77777777" w:rsidR="00795832" w:rsidRPr="00EC1CB3" w:rsidRDefault="00795832" w:rsidP="00795832">
            <w:pPr>
              <w:pStyle w:val="Table8ptText-ASDEFCON"/>
              <w:jc w:val="left"/>
            </w:pPr>
          </w:p>
        </w:tc>
        <w:tc>
          <w:tcPr>
            <w:tcW w:w="734" w:type="dxa"/>
            <w:tcBorders>
              <w:top w:val="nil"/>
              <w:bottom w:val="nil"/>
            </w:tcBorders>
          </w:tcPr>
          <w:p w14:paraId="7AC17D96" w14:textId="77777777" w:rsidR="00795832" w:rsidRPr="00EC1CB3" w:rsidRDefault="00795832" w:rsidP="00795832">
            <w:pPr>
              <w:pStyle w:val="Table8ptText-ASDEFCON"/>
              <w:jc w:val="center"/>
            </w:pPr>
          </w:p>
        </w:tc>
        <w:tc>
          <w:tcPr>
            <w:tcW w:w="318" w:type="dxa"/>
            <w:tcBorders>
              <w:top w:val="nil"/>
              <w:bottom w:val="nil"/>
            </w:tcBorders>
          </w:tcPr>
          <w:p w14:paraId="6BFBE6FD"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39D96FB9"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659FD0C4"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3F18D0C3"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360D8F59"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1412040" w14:textId="77777777" w:rsidR="00795832" w:rsidRPr="00EC1CB3" w:rsidRDefault="00795832" w:rsidP="00795832">
            <w:pPr>
              <w:pStyle w:val="Table8ptText-ASDEFCON"/>
              <w:jc w:val="center"/>
            </w:pPr>
          </w:p>
        </w:tc>
        <w:tc>
          <w:tcPr>
            <w:tcW w:w="708" w:type="dxa"/>
            <w:tcBorders>
              <w:top w:val="nil"/>
              <w:bottom w:val="nil"/>
            </w:tcBorders>
          </w:tcPr>
          <w:p w14:paraId="7A7F05B2"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60A84AF"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0C9113B4"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4ADAA0C" w14:textId="75F9709F" w:rsidR="00795832" w:rsidRPr="00397FA2" w:rsidRDefault="00B0285A" w:rsidP="00795832">
            <w:pPr>
              <w:pStyle w:val="Table8ptText-ASDEFCON"/>
              <w:jc w:val="left"/>
            </w:pPr>
            <w:r>
              <w:t>As above</w:t>
            </w:r>
          </w:p>
        </w:tc>
      </w:tr>
      <w:tr w:rsidR="00A60698" w:rsidRPr="00EC1CB3" w14:paraId="549248CB" w14:textId="77777777" w:rsidTr="004275EA">
        <w:tc>
          <w:tcPr>
            <w:tcW w:w="736" w:type="dxa"/>
            <w:tcBorders>
              <w:top w:val="nil"/>
              <w:bottom w:val="nil"/>
            </w:tcBorders>
          </w:tcPr>
          <w:p w14:paraId="0254FBD2" w14:textId="77777777" w:rsidR="00795832" w:rsidRPr="00EC1CB3" w:rsidRDefault="00795832" w:rsidP="00795832">
            <w:pPr>
              <w:pStyle w:val="Table8ptText-ASDEFCON"/>
              <w:jc w:val="left"/>
            </w:pPr>
          </w:p>
        </w:tc>
        <w:tc>
          <w:tcPr>
            <w:tcW w:w="1671" w:type="dxa"/>
            <w:tcBorders>
              <w:top w:val="nil"/>
              <w:bottom w:val="nil"/>
            </w:tcBorders>
          </w:tcPr>
          <w:p w14:paraId="114D4AF5" w14:textId="77777777" w:rsidR="00795832" w:rsidRPr="00EC1CB3" w:rsidRDefault="00795832" w:rsidP="00795832">
            <w:pPr>
              <w:pStyle w:val="Table8ptText-ASDEFCON"/>
              <w:jc w:val="left"/>
            </w:pPr>
          </w:p>
        </w:tc>
        <w:tc>
          <w:tcPr>
            <w:tcW w:w="734" w:type="dxa"/>
            <w:tcBorders>
              <w:top w:val="nil"/>
              <w:bottom w:val="nil"/>
            </w:tcBorders>
          </w:tcPr>
          <w:p w14:paraId="5D415E2A" w14:textId="77777777" w:rsidR="00795832" w:rsidRPr="00EC1CB3" w:rsidRDefault="00795832" w:rsidP="00795832">
            <w:pPr>
              <w:pStyle w:val="Table8ptText-ASDEFCON"/>
              <w:jc w:val="center"/>
            </w:pPr>
          </w:p>
        </w:tc>
        <w:tc>
          <w:tcPr>
            <w:tcW w:w="318" w:type="dxa"/>
            <w:tcBorders>
              <w:top w:val="nil"/>
              <w:bottom w:val="nil"/>
            </w:tcBorders>
          </w:tcPr>
          <w:p w14:paraId="2FC654D7"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66B17EF1" w14:textId="77777777" w:rsidR="00795832" w:rsidRPr="00EC1CB3" w:rsidRDefault="00795832" w:rsidP="00795832">
            <w:pPr>
              <w:pStyle w:val="Table8ptText-ASDEFCON"/>
              <w:jc w:val="center"/>
            </w:pPr>
            <w:r>
              <w:t>Draft 3</w:t>
            </w:r>
          </w:p>
        </w:tc>
        <w:tc>
          <w:tcPr>
            <w:tcW w:w="1134" w:type="dxa"/>
            <w:tcBorders>
              <w:top w:val="nil"/>
              <w:bottom w:val="nil"/>
            </w:tcBorders>
          </w:tcPr>
          <w:p w14:paraId="425FBE4A"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6E13F572"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0EBC0B15"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F01D10F" w14:textId="77777777" w:rsidR="00795832" w:rsidRPr="00EC1CB3" w:rsidRDefault="00795832" w:rsidP="00795832">
            <w:pPr>
              <w:pStyle w:val="Table8ptText-ASDEFCON"/>
              <w:jc w:val="center"/>
            </w:pPr>
          </w:p>
        </w:tc>
        <w:tc>
          <w:tcPr>
            <w:tcW w:w="708" w:type="dxa"/>
            <w:tcBorders>
              <w:top w:val="nil"/>
              <w:bottom w:val="nil"/>
            </w:tcBorders>
          </w:tcPr>
          <w:p w14:paraId="63BE21A3"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101D475B"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4E471911" w14:textId="77777777" w:rsidR="00795832" w:rsidRPr="00EC1CB3" w:rsidRDefault="00795832" w:rsidP="00795832">
            <w:pPr>
              <w:pStyle w:val="Table8ptText-ASDEFCON"/>
              <w:jc w:val="center"/>
            </w:pPr>
            <w:r>
              <w:t>NA</w:t>
            </w:r>
          </w:p>
        </w:tc>
        <w:tc>
          <w:tcPr>
            <w:tcW w:w="2551" w:type="dxa"/>
            <w:tcBorders>
              <w:top w:val="nil"/>
              <w:bottom w:val="nil"/>
            </w:tcBorders>
          </w:tcPr>
          <w:p w14:paraId="1899850F" w14:textId="77777777" w:rsidR="00795832" w:rsidRPr="00397FA2" w:rsidRDefault="00795832" w:rsidP="00795832">
            <w:pPr>
              <w:pStyle w:val="Table8ptText-ASDEFCON"/>
              <w:jc w:val="left"/>
            </w:pPr>
            <w:r w:rsidRPr="00397FA2">
              <w:t>To ensure that safety has been appropriately considered for the Materiel System.</w:t>
            </w:r>
          </w:p>
        </w:tc>
      </w:tr>
      <w:tr w:rsidR="00A60698" w:rsidRPr="00EC1CB3" w14:paraId="09827326" w14:textId="77777777" w:rsidTr="004275EA">
        <w:tc>
          <w:tcPr>
            <w:tcW w:w="736" w:type="dxa"/>
            <w:tcBorders>
              <w:top w:val="nil"/>
              <w:bottom w:val="single" w:sz="4" w:space="0" w:color="auto"/>
            </w:tcBorders>
          </w:tcPr>
          <w:p w14:paraId="0AFF845E" w14:textId="77777777" w:rsidR="00795832" w:rsidRPr="00EC1CB3" w:rsidRDefault="00795832" w:rsidP="00795832">
            <w:pPr>
              <w:pStyle w:val="Table8ptText-ASDEFCON"/>
              <w:jc w:val="left"/>
            </w:pPr>
          </w:p>
        </w:tc>
        <w:tc>
          <w:tcPr>
            <w:tcW w:w="1671" w:type="dxa"/>
            <w:tcBorders>
              <w:top w:val="nil"/>
              <w:bottom w:val="single" w:sz="4" w:space="0" w:color="auto"/>
            </w:tcBorders>
          </w:tcPr>
          <w:p w14:paraId="0785BDDA" w14:textId="77777777" w:rsidR="00795832" w:rsidRPr="00EC1CB3" w:rsidRDefault="00795832" w:rsidP="00795832">
            <w:pPr>
              <w:pStyle w:val="Table8ptText-ASDEFCON"/>
              <w:jc w:val="left"/>
            </w:pPr>
          </w:p>
        </w:tc>
        <w:tc>
          <w:tcPr>
            <w:tcW w:w="734" w:type="dxa"/>
            <w:tcBorders>
              <w:top w:val="nil"/>
              <w:bottom w:val="single" w:sz="4" w:space="0" w:color="auto"/>
            </w:tcBorders>
          </w:tcPr>
          <w:p w14:paraId="30D11469" w14:textId="77777777" w:rsidR="00795832" w:rsidRPr="00EC1CB3" w:rsidRDefault="00795832" w:rsidP="00795832">
            <w:pPr>
              <w:pStyle w:val="Table8ptText-ASDEFCON"/>
              <w:jc w:val="center"/>
            </w:pPr>
          </w:p>
        </w:tc>
        <w:tc>
          <w:tcPr>
            <w:tcW w:w="318" w:type="dxa"/>
            <w:tcBorders>
              <w:top w:val="nil"/>
              <w:bottom w:val="single" w:sz="4" w:space="0" w:color="auto"/>
            </w:tcBorders>
          </w:tcPr>
          <w:p w14:paraId="6008CD2B" w14:textId="77777777" w:rsidR="00795832" w:rsidRPr="00EC1CB3" w:rsidRDefault="00795832" w:rsidP="00795832">
            <w:pPr>
              <w:pStyle w:val="Table8ptText-ASDEFCON"/>
              <w:jc w:val="center"/>
            </w:pPr>
            <w:r>
              <w:t>d</w:t>
            </w:r>
          </w:p>
        </w:tc>
        <w:tc>
          <w:tcPr>
            <w:tcW w:w="931" w:type="dxa"/>
            <w:tcBorders>
              <w:top w:val="nil"/>
              <w:bottom w:val="single" w:sz="4" w:space="0" w:color="auto"/>
            </w:tcBorders>
          </w:tcPr>
          <w:p w14:paraId="4CB3E055" w14:textId="77777777" w:rsidR="00795832" w:rsidRPr="00EC1CB3" w:rsidRDefault="00795832" w:rsidP="00795832">
            <w:pPr>
              <w:pStyle w:val="Table8ptText-ASDEFCON"/>
              <w:jc w:val="center"/>
            </w:pPr>
            <w:r>
              <w:t>Final</w:t>
            </w:r>
          </w:p>
        </w:tc>
        <w:tc>
          <w:tcPr>
            <w:tcW w:w="1134" w:type="dxa"/>
            <w:tcBorders>
              <w:top w:val="nil"/>
              <w:bottom w:val="single" w:sz="4" w:space="0" w:color="auto"/>
            </w:tcBorders>
          </w:tcPr>
          <w:p w14:paraId="2BB2046E" w14:textId="3B26BC60" w:rsidR="00795832" w:rsidRPr="00EC1CB3" w:rsidRDefault="00795832" w:rsidP="00795832">
            <w:pPr>
              <w:pStyle w:val="Table8ptText-ASDEFCON"/>
              <w:jc w:val="center"/>
            </w:pPr>
            <w:r>
              <w:t>First SAA-20</w:t>
            </w:r>
          </w:p>
        </w:tc>
        <w:tc>
          <w:tcPr>
            <w:tcW w:w="709" w:type="dxa"/>
            <w:tcBorders>
              <w:top w:val="nil"/>
              <w:bottom w:val="single" w:sz="4" w:space="0" w:color="auto"/>
            </w:tcBorders>
          </w:tcPr>
          <w:p w14:paraId="6760CAD9" w14:textId="7D627294" w:rsidR="00795832" w:rsidRPr="00EC1CB3" w:rsidRDefault="00795832" w:rsidP="00795832">
            <w:pPr>
              <w:pStyle w:val="Table8ptText-ASDEFCON"/>
              <w:jc w:val="center"/>
            </w:pPr>
            <w:r>
              <w:t>1S</w:t>
            </w:r>
          </w:p>
        </w:tc>
        <w:tc>
          <w:tcPr>
            <w:tcW w:w="850" w:type="dxa"/>
            <w:tcBorders>
              <w:top w:val="nil"/>
              <w:bottom w:val="single" w:sz="4" w:space="0" w:color="auto"/>
            </w:tcBorders>
          </w:tcPr>
          <w:p w14:paraId="0752CD56" w14:textId="77777777" w:rsidR="00795832" w:rsidRPr="00EC1CB3" w:rsidRDefault="00795832" w:rsidP="00795832">
            <w:pPr>
              <w:pStyle w:val="Table8ptText-ASDEFCON"/>
              <w:jc w:val="center"/>
            </w:pPr>
            <w:r>
              <w:t>CR</w:t>
            </w:r>
          </w:p>
        </w:tc>
        <w:tc>
          <w:tcPr>
            <w:tcW w:w="1418" w:type="dxa"/>
            <w:tcBorders>
              <w:top w:val="nil"/>
              <w:bottom w:val="single" w:sz="4" w:space="0" w:color="auto"/>
            </w:tcBorders>
          </w:tcPr>
          <w:p w14:paraId="0E9C224E" w14:textId="77777777" w:rsidR="00795832" w:rsidRPr="00EC1CB3" w:rsidRDefault="00795832" w:rsidP="00795832">
            <w:pPr>
              <w:pStyle w:val="Table8ptText-ASDEFCON"/>
              <w:jc w:val="center"/>
            </w:pPr>
          </w:p>
        </w:tc>
        <w:tc>
          <w:tcPr>
            <w:tcW w:w="708" w:type="dxa"/>
            <w:tcBorders>
              <w:top w:val="nil"/>
              <w:bottom w:val="single" w:sz="4" w:space="0" w:color="auto"/>
            </w:tcBorders>
          </w:tcPr>
          <w:p w14:paraId="16DCB772" w14:textId="77777777" w:rsidR="00795832" w:rsidRPr="00EC1CB3" w:rsidRDefault="00795832" w:rsidP="00795832">
            <w:pPr>
              <w:pStyle w:val="Table8ptText-ASDEFCON"/>
              <w:jc w:val="center"/>
            </w:pPr>
            <w:r>
              <w:t>by MSR</w:t>
            </w:r>
          </w:p>
        </w:tc>
        <w:tc>
          <w:tcPr>
            <w:tcW w:w="851" w:type="dxa"/>
            <w:tcBorders>
              <w:top w:val="nil"/>
              <w:bottom w:val="single" w:sz="4" w:space="0" w:color="auto"/>
            </w:tcBorders>
          </w:tcPr>
          <w:p w14:paraId="2C76513B" w14:textId="77777777" w:rsidR="00795832" w:rsidRPr="00EC1CB3" w:rsidRDefault="00795832" w:rsidP="00795832">
            <w:pPr>
              <w:pStyle w:val="Table8ptText-ASDEFCON"/>
              <w:jc w:val="center"/>
            </w:pPr>
            <w:r>
              <w:t>Acceptance</w:t>
            </w:r>
          </w:p>
        </w:tc>
        <w:tc>
          <w:tcPr>
            <w:tcW w:w="1134" w:type="dxa"/>
            <w:tcBorders>
              <w:top w:val="nil"/>
              <w:bottom w:val="single" w:sz="4" w:space="0" w:color="auto"/>
            </w:tcBorders>
          </w:tcPr>
          <w:p w14:paraId="5216FC7B" w14:textId="77777777" w:rsidR="00795832" w:rsidRPr="00EC1CB3" w:rsidRDefault="00795832" w:rsidP="00795832">
            <w:pPr>
              <w:pStyle w:val="Table8ptText-ASDEFCON"/>
              <w:jc w:val="center"/>
            </w:pPr>
            <w:r w:rsidRPr="00EC1CB3">
              <w:t>each SA and FA</w:t>
            </w:r>
          </w:p>
        </w:tc>
        <w:tc>
          <w:tcPr>
            <w:tcW w:w="2551" w:type="dxa"/>
            <w:tcBorders>
              <w:top w:val="nil"/>
              <w:bottom w:val="single" w:sz="4" w:space="0" w:color="auto"/>
            </w:tcBorders>
          </w:tcPr>
          <w:p w14:paraId="56E0CF6D" w14:textId="77777777" w:rsidR="00795832" w:rsidRPr="00397FA2" w:rsidRDefault="00795832" w:rsidP="00795832">
            <w:pPr>
              <w:pStyle w:val="Table8ptText-ASDEFCON"/>
              <w:jc w:val="left"/>
            </w:pPr>
            <w:r w:rsidRPr="00397FA2">
              <w:t>This version is Accepted because it will form part of the Support System.</w:t>
            </w:r>
          </w:p>
        </w:tc>
      </w:tr>
      <w:tr w:rsidR="00A60698" w:rsidRPr="00EC1CB3" w14:paraId="52F3338A" w14:textId="77777777" w:rsidTr="004275EA">
        <w:tc>
          <w:tcPr>
            <w:tcW w:w="736" w:type="dxa"/>
            <w:tcBorders>
              <w:top w:val="single" w:sz="4" w:space="0" w:color="auto"/>
              <w:bottom w:val="single" w:sz="4" w:space="0" w:color="auto"/>
            </w:tcBorders>
          </w:tcPr>
          <w:p w14:paraId="2D9E51C5" w14:textId="211DEAF5" w:rsidR="00795832" w:rsidRPr="00EC1CB3" w:rsidRDefault="00795832" w:rsidP="00795832">
            <w:pPr>
              <w:pStyle w:val="Table8ptText-ASDEFCON"/>
              <w:jc w:val="left"/>
            </w:pPr>
            <w:r>
              <w:t>ENG-700</w:t>
            </w:r>
          </w:p>
        </w:tc>
        <w:tc>
          <w:tcPr>
            <w:tcW w:w="1671" w:type="dxa"/>
            <w:tcBorders>
              <w:top w:val="single" w:sz="4" w:space="0" w:color="auto"/>
              <w:bottom w:val="single" w:sz="4" w:space="0" w:color="auto"/>
            </w:tcBorders>
          </w:tcPr>
          <w:p w14:paraId="2DB3C6CA" w14:textId="07FD0315" w:rsidR="00795832" w:rsidRPr="00EC1CB3" w:rsidRDefault="00795832" w:rsidP="00795832">
            <w:pPr>
              <w:pStyle w:val="Table8ptText-ASDEFCON"/>
              <w:jc w:val="left"/>
            </w:pPr>
            <w:r>
              <w:t>Materiel System Security Management Plan</w:t>
            </w:r>
          </w:p>
        </w:tc>
        <w:tc>
          <w:tcPr>
            <w:tcW w:w="734" w:type="dxa"/>
            <w:tcBorders>
              <w:top w:val="single" w:sz="4" w:space="0" w:color="auto"/>
              <w:bottom w:val="single" w:sz="4" w:space="0" w:color="auto"/>
            </w:tcBorders>
          </w:tcPr>
          <w:p w14:paraId="64DDED27" w14:textId="7D9888CD" w:rsidR="00795832" w:rsidRPr="00EC1CB3" w:rsidRDefault="00795832" w:rsidP="00795832">
            <w:pPr>
              <w:pStyle w:val="Table8ptText-ASDEFCON"/>
              <w:jc w:val="center"/>
            </w:pPr>
            <w:r>
              <w:t>4.6.7.3</w:t>
            </w:r>
          </w:p>
        </w:tc>
        <w:tc>
          <w:tcPr>
            <w:tcW w:w="318" w:type="dxa"/>
            <w:tcBorders>
              <w:top w:val="single" w:sz="4" w:space="0" w:color="auto"/>
              <w:bottom w:val="single" w:sz="4" w:space="0" w:color="auto"/>
            </w:tcBorders>
          </w:tcPr>
          <w:p w14:paraId="30DFCCBB" w14:textId="22BE2A00" w:rsidR="00795832" w:rsidRDefault="00795832" w:rsidP="00795832">
            <w:pPr>
              <w:pStyle w:val="Table8ptText-ASDEFCON"/>
              <w:jc w:val="center"/>
            </w:pPr>
            <w:r>
              <w:t>a</w:t>
            </w:r>
          </w:p>
        </w:tc>
        <w:tc>
          <w:tcPr>
            <w:tcW w:w="931" w:type="dxa"/>
            <w:tcBorders>
              <w:top w:val="single" w:sz="4" w:space="0" w:color="auto"/>
              <w:bottom w:val="single" w:sz="4" w:space="0" w:color="auto"/>
            </w:tcBorders>
          </w:tcPr>
          <w:p w14:paraId="14BDFA6D" w14:textId="745E0D9A" w:rsidR="00795832" w:rsidRDefault="00795832" w:rsidP="00795832">
            <w:pPr>
              <w:pStyle w:val="Table8ptText-ASDEFCON"/>
              <w:jc w:val="center"/>
            </w:pPr>
            <w:r>
              <w:t>Final</w:t>
            </w:r>
          </w:p>
        </w:tc>
        <w:tc>
          <w:tcPr>
            <w:tcW w:w="1134" w:type="dxa"/>
            <w:tcBorders>
              <w:top w:val="single" w:sz="4" w:space="0" w:color="auto"/>
              <w:bottom w:val="single" w:sz="4" w:space="0" w:color="auto"/>
            </w:tcBorders>
          </w:tcPr>
          <w:p w14:paraId="573CEEEE" w14:textId="573CB159" w:rsidR="00795832" w:rsidRDefault="00795832" w:rsidP="00795832">
            <w:pPr>
              <w:pStyle w:val="Table8ptText-ASDEFCON"/>
              <w:jc w:val="center"/>
            </w:pPr>
            <w:r>
              <w:t>ED+60</w:t>
            </w:r>
          </w:p>
        </w:tc>
        <w:tc>
          <w:tcPr>
            <w:tcW w:w="709" w:type="dxa"/>
            <w:tcBorders>
              <w:top w:val="single" w:sz="4" w:space="0" w:color="auto"/>
              <w:bottom w:val="single" w:sz="4" w:space="0" w:color="auto"/>
            </w:tcBorders>
          </w:tcPr>
          <w:p w14:paraId="57A6F74D" w14:textId="4E6C8C75" w:rsidR="00795832" w:rsidRDefault="00795832" w:rsidP="00795832">
            <w:pPr>
              <w:pStyle w:val="Table8ptText-ASDEFCON"/>
              <w:jc w:val="center"/>
            </w:pPr>
            <w:r>
              <w:t>DMS</w:t>
            </w:r>
          </w:p>
        </w:tc>
        <w:tc>
          <w:tcPr>
            <w:tcW w:w="850" w:type="dxa"/>
            <w:tcBorders>
              <w:top w:val="single" w:sz="4" w:space="0" w:color="auto"/>
              <w:bottom w:val="single" w:sz="4" w:space="0" w:color="auto"/>
            </w:tcBorders>
          </w:tcPr>
          <w:p w14:paraId="3B6A32D1" w14:textId="35553846" w:rsidR="00795832" w:rsidRDefault="00795832" w:rsidP="00795832">
            <w:pPr>
              <w:pStyle w:val="Table8ptText-ASDEFCON"/>
              <w:jc w:val="center"/>
            </w:pPr>
            <w:r>
              <w:t>CR</w:t>
            </w:r>
          </w:p>
        </w:tc>
        <w:tc>
          <w:tcPr>
            <w:tcW w:w="1418" w:type="dxa"/>
            <w:tcBorders>
              <w:top w:val="single" w:sz="4" w:space="0" w:color="auto"/>
              <w:bottom w:val="single" w:sz="4" w:space="0" w:color="auto"/>
            </w:tcBorders>
          </w:tcPr>
          <w:p w14:paraId="742C60B4" w14:textId="215CB21E" w:rsidR="00795832" w:rsidRPr="00EC1CB3" w:rsidRDefault="00795832" w:rsidP="00795832">
            <w:pPr>
              <w:pStyle w:val="Table8ptText-ASDEFCON"/>
              <w:jc w:val="center"/>
            </w:pPr>
            <w:r>
              <w:t>DID-ENG-MGT-MSSMP</w:t>
            </w:r>
          </w:p>
        </w:tc>
        <w:tc>
          <w:tcPr>
            <w:tcW w:w="708" w:type="dxa"/>
            <w:tcBorders>
              <w:top w:val="single" w:sz="4" w:space="0" w:color="auto"/>
              <w:bottom w:val="single" w:sz="4" w:space="0" w:color="auto"/>
            </w:tcBorders>
          </w:tcPr>
          <w:p w14:paraId="6586BEFE" w14:textId="7C29F6D2" w:rsidR="00795832" w:rsidRDefault="00795832" w:rsidP="00795832">
            <w:pPr>
              <w:pStyle w:val="Table8ptText-ASDEFCON"/>
              <w:jc w:val="center"/>
            </w:pPr>
            <w:r>
              <w:t>20</w:t>
            </w:r>
          </w:p>
        </w:tc>
        <w:tc>
          <w:tcPr>
            <w:tcW w:w="851" w:type="dxa"/>
            <w:tcBorders>
              <w:top w:val="single" w:sz="4" w:space="0" w:color="auto"/>
              <w:bottom w:val="single" w:sz="4" w:space="0" w:color="auto"/>
            </w:tcBorders>
          </w:tcPr>
          <w:p w14:paraId="7D59FBCC" w14:textId="70EED2E4" w:rsidR="00795832" w:rsidRDefault="00795832" w:rsidP="00795832">
            <w:pPr>
              <w:pStyle w:val="Table8ptText-ASDEFCON"/>
              <w:jc w:val="center"/>
            </w:pPr>
            <w:r>
              <w:t>Approval</w:t>
            </w:r>
          </w:p>
        </w:tc>
        <w:tc>
          <w:tcPr>
            <w:tcW w:w="1134" w:type="dxa"/>
            <w:tcBorders>
              <w:top w:val="single" w:sz="4" w:space="0" w:color="auto"/>
              <w:bottom w:val="single" w:sz="4" w:space="0" w:color="auto"/>
            </w:tcBorders>
          </w:tcPr>
          <w:p w14:paraId="001DC609" w14:textId="151D77BB" w:rsidR="00795832" w:rsidRPr="00EC1CB3" w:rsidRDefault="00795832" w:rsidP="00795832">
            <w:pPr>
              <w:pStyle w:val="Table8ptText-ASDEFCON"/>
              <w:jc w:val="center"/>
            </w:pPr>
            <w:r>
              <w:t>12M</w:t>
            </w:r>
          </w:p>
        </w:tc>
        <w:tc>
          <w:tcPr>
            <w:tcW w:w="2551" w:type="dxa"/>
            <w:tcBorders>
              <w:top w:val="single" w:sz="4" w:space="0" w:color="auto"/>
              <w:bottom w:val="single" w:sz="4" w:space="0" w:color="auto"/>
            </w:tcBorders>
          </w:tcPr>
          <w:p w14:paraId="114303BD" w14:textId="794AA8CD" w:rsidR="00795832" w:rsidRPr="00397FA2" w:rsidRDefault="00795832" w:rsidP="00795832">
            <w:pPr>
              <w:pStyle w:val="Table8ptText-ASDEFCON"/>
              <w:jc w:val="left"/>
            </w:pPr>
          </w:p>
        </w:tc>
      </w:tr>
      <w:tr w:rsidR="00A60698" w:rsidRPr="00EC1CB3" w14:paraId="4C5B19CE" w14:textId="77777777" w:rsidTr="004275EA">
        <w:tc>
          <w:tcPr>
            <w:tcW w:w="736" w:type="dxa"/>
            <w:tcBorders>
              <w:top w:val="single" w:sz="4" w:space="0" w:color="auto"/>
              <w:bottom w:val="nil"/>
            </w:tcBorders>
          </w:tcPr>
          <w:p w14:paraId="0B6F5523" w14:textId="77777777" w:rsidR="00795832" w:rsidRDefault="00795832" w:rsidP="00795832">
            <w:pPr>
              <w:pStyle w:val="Table8ptText-ASDEFCON"/>
              <w:jc w:val="left"/>
            </w:pPr>
            <w:r>
              <w:t>ENG-710</w:t>
            </w:r>
          </w:p>
        </w:tc>
        <w:tc>
          <w:tcPr>
            <w:tcW w:w="1671" w:type="dxa"/>
            <w:tcBorders>
              <w:top w:val="single" w:sz="4" w:space="0" w:color="auto"/>
              <w:bottom w:val="nil"/>
            </w:tcBorders>
          </w:tcPr>
          <w:p w14:paraId="4921CA80" w14:textId="77777777" w:rsidR="00795832" w:rsidRDefault="00795832" w:rsidP="00795832">
            <w:pPr>
              <w:pStyle w:val="Table8ptText-ASDEFCON"/>
              <w:jc w:val="left"/>
            </w:pPr>
            <w:r>
              <w:t>Physical Security Design Document</w:t>
            </w:r>
          </w:p>
        </w:tc>
        <w:tc>
          <w:tcPr>
            <w:tcW w:w="734" w:type="dxa"/>
            <w:tcBorders>
              <w:top w:val="single" w:sz="4" w:space="0" w:color="auto"/>
              <w:bottom w:val="nil"/>
            </w:tcBorders>
          </w:tcPr>
          <w:p w14:paraId="30625F7A" w14:textId="77777777" w:rsidR="00795832" w:rsidRDefault="00795832" w:rsidP="00795832">
            <w:pPr>
              <w:pStyle w:val="Table8ptText-ASDEFCON"/>
              <w:jc w:val="center"/>
            </w:pPr>
            <w:r>
              <w:t>4.6.7.4</w:t>
            </w:r>
          </w:p>
        </w:tc>
        <w:tc>
          <w:tcPr>
            <w:tcW w:w="318" w:type="dxa"/>
            <w:tcBorders>
              <w:top w:val="single" w:sz="4" w:space="0" w:color="auto"/>
              <w:bottom w:val="nil"/>
            </w:tcBorders>
          </w:tcPr>
          <w:p w14:paraId="48F59008" w14:textId="77777777" w:rsidR="00795832" w:rsidRDefault="00795832" w:rsidP="00795832">
            <w:pPr>
              <w:pStyle w:val="Table8ptText-ASDEFCON"/>
              <w:jc w:val="center"/>
            </w:pPr>
            <w:r>
              <w:t>a</w:t>
            </w:r>
          </w:p>
        </w:tc>
        <w:tc>
          <w:tcPr>
            <w:tcW w:w="931" w:type="dxa"/>
            <w:tcBorders>
              <w:top w:val="single" w:sz="4" w:space="0" w:color="auto"/>
              <w:bottom w:val="nil"/>
            </w:tcBorders>
          </w:tcPr>
          <w:p w14:paraId="0FA34C0A" w14:textId="77777777" w:rsidR="00795832" w:rsidRDefault="00795832" w:rsidP="00795832">
            <w:pPr>
              <w:pStyle w:val="Table8ptText-ASDEFCON"/>
              <w:jc w:val="center"/>
            </w:pPr>
            <w:r>
              <w:t>Draft 1</w:t>
            </w:r>
          </w:p>
        </w:tc>
        <w:tc>
          <w:tcPr>
            <w:tcW w:w="1134" w:type="dxa"/>
            <w:tcBorders>
              <w:top w:val="single" w:sz="4" w:space="0" w:color="auto"/>
              <w:bottom w:val="nil"/>
            </w:tcBorders>
          </w:tcPr>
          <w:p w14:paraId="06A8D9E7" w14:textId="77777777" w:rsidR="00795832" w:rsidRDefault="00795832" w:rsidP="00795832">
            <w:pPr>
              <w:pStyle w:val="Table8ptText-ASDEFCON"/>
              <w:jc w:val="center"/>
            </w:pPr>
            <w:r>
              <w:t>SDR-20</w:t>
            </w:r>
          </w:p>
        </w:tc>
        <w:tc>
          <w:tcPr>
            <w:tcW w:w="709" w:type="dxa"/>
            <w:tcBorders>
              <w:top w:val="single" w:sz="4" w:space="0" w:color="auto"/>
              <w:bottom w:val="nil"/>
            </w:tcBorders>
          </w:tcPr>
          <w:p w14:paraId="16BC2439" w14:textId="77777777" w:rsidR="00795832" w:rsidRDefault="00795832" w:rsidP="00795832">
            <w:pPr>
              <w:pStyle w:val="Table8ptText-ASDEFCON"/>
              <w:jc w:val="center"/>
            </w:pPr>
            <w:r>
              <w:t>DMS</w:t>
            </w:r>
          </w:p>
        </w:tc>
        <w:tc>
          <w:tcPr>
            <w:tcW w:w="850" w:type="dxa"/>
            <w:tcBorders>
              <w:top w:val="single" w:sz="4" w:space="0" w:color="auto"/>
              <w:bottom w:val="nil"/>
            </w:tcBorders>
          </w:tcPr>
          <w:p w14:paraId="4AC6661D" w14:textId="77777777" w:rsidR="00795832" w:rsidRDefault="00795832" w:rsidP="00795832">
            <w:pPr>
              <w:pStyle w:val="Table8ptText-ASDEFCON"/>
              <w:jc w:val="center"/>
            </w:pPr>
            <w:r>
              <w:t>CR</w:t>
            </w:r>
          </w:p>
        </w:tc>
        <w:tc>
          <w:tcPr>
            <w:tcW w:w="1418" w:type="dxa"/>
            <w:tcBorders>
              <w:top w:val="single" w:sz="4" w:space="0" w:color="auto"/>
              <w:bottom w:val="nil"/>
            </w:tcBorders>
          </w:tcPr>
          <w:p w14:paraId="38484459" w14:textId="162E32B1" w:rsidR="00795832" w:rsidRPr="00EC1CB3" w:rsidRDefault="00795832" w:rsidP="00795832">
            <w:pPr>
              <w:pStyle w:val="Table8ptText-ASDEFCON"/>
              <w:jc w:val="center"/>
            </w:pPr>
            <w:r>
              <w:t>DID-ENG-SOL-PSECDD</w:t>
            </w:r>
          </w:p>
        </w:tc>
        <w:tc>
          <w:tcPr>
            <w:tcW w:w="708" w:type="dxa"/>
            <w:tcBorders>
              <w:top w:val="single" w:sz="4" w:space="0" w:color="auto"/>
              <w:bottom w:val="nil"/>
            </w:tcBorders>
          </w:tcPr>
          <w:p w14:paraId="4772CDB1" w14:textId="77777777" w:rsidR="00795832" w:rsidRDefault="00795832" w:rsidP="00795832">
            <w:pPr>
              <w:pStyle w:val="Table8ptText-ASDEFCON"/>
              <w:jc w:val="center"/>
            </w:pPr>
            <w:r>
              <w:t>by MSR</w:t>
            </w:r>
          </w:p>
        </w:tc>
        <w:tc>
          <w:tcPr>
            <w:tcW w:w="851" w:type="dxa"/>
            <w:tcBorders>
              <w:top w:val="single" w:sz="4" w:space="0" w:color="auto"/>
              <w:bottom w:val="nil"/>
            </w:tcBorders>
          </w:tcPr>
          <w:p w14:paraId="1A49E475"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1FCE1839"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408413A1" w14:textId="483F70FC" w:rsidR="00795832" w:rsidRPr="008F5271" w:rsidRDefault="00795832" w:rsidP="00795832">
            <w:pPr>
              <w:pStyle w:val="NoteToDrafters-ASDEFCON"/>
              <w:jc w:val="left"/>
              <w:rPr>
                <w:bCs/>
                <w:iCs/>
                <w:sz w:val="16"/>
              </w:rPr>
            </w:pPr>
            <w:r w:rsidRPr="008F5271">
              <w:rPr>
                <w:bCs/>
                <w:iCs/>
                <w:sz w:val="16"/>
              </w:rPr>
              <w:t xml:space="preserve">Note to drafters: </w:t>
            </w:r>
            <w:r>
              <w:rPr>
                <w:bCs/>
                <w:iCs/>
                <w:sz w:val="16"/>
              </w:rPr>
              <w:t xml:space="preserve"> </w:t>
            </w:r>
            <w:r w:rsidR="00FA09AF">
              <w:rPr>
                <w:bCs/>
                <w:iCs/>
                <w:sz w:val="16"/>
              </w:rPr>
              <w:t xml:space="preserve"> </w:t>
            </w:r>
            <w:r>
              <w:rPr>
                <w:bCs/>
                <w:iCs/>
                <w:sz w:val="16"/>
              </w:rPr>
              <w:t xml:space="preserve">If a PSecDD is required for an element of the Support System, drafters should add this requirement as a separate CDRL Line Number due </w:t>
            </w:r>
            <w:r>
              <w:rPr>
                <w:bCs/>
                <w:iCs/>
                <w:sz w:val="16"/>
              </w:rPr>
              <w:lastRenderedPageBreak/>
              <w:t>to the different timings for delivery.</w:t>
            </w:r>
          </w:p>
          <w:p w14:paraId="25F1E7EC" w14:textId="77777777" w:rsidR="00795832" w:rsidRPr="00397FA2" w:rsidDel="001706B7" w:rsidRDefault="00795832" w:rsidP="00795832">
            <w:pPr>
              <w:pStyle w:val="Table8ptText-ASDEFCON"/>
              <w:jc w:val="left"/>
            </w:pPr>
            <w:r>
              <w:t>To ensure that physical security has been appropriately considered in the system-level design for the Mission System.</w:t>
            </w:r>
          </w:p>
        </w:tc>
      </w:tr>
      <w:tr w:rsidR="00A60698" w:rsidRPr="00EC1CB3" w14:paraId="35A18656" w14:textId="77777777" w:rsidTr="004275EA">
        <w:tc>
          <w:tcPr>
            <w:tcW w:w="736" w:type="dxa"/>
            <w:tcBorders>
              <w:top w:val="nil"/>
              <w:bottom w:val="nil"/>
            </w:tcBorders>
          </w:tcPr>
          <w:p w14:paraId="5DF9E234" w14:textId="77777777" w:rsidR="00795832" w:rsidRDefault="00795832" w:rsidP="00795832">
            <w:pPr>
              <w:pStyle w:val="Table8ptText-ASDEFCON"/>
              <w:jc w:val="left"/>
            </w:pPr>
          </w:p>
        </w:tc>
        <w:tc>
          <w:tcPr>
            <w:tcW w:w="1671" w:type="dxa"/>
            <w:tcBorders>
              <w:top w:val="nil"/>
              <w:bottom w:val="nil"/>
            </w:tcBorders>
          </w:tcPr>
          <w:p w14:paraId="5667D415" w14:textId="77777777" w:rsidR="00795832" w:rsidRDefault="00795832" w:rsidP="00795832">
            <w:pPr>
              <w:pStyle w:val="Table8ptText-ASDEFCON"/>
              <w:jc w:val="left"/>
            </w:pPr>
          </w:p>
        </w:tc>
        <w:tc>
          <w:tcPr>
            <w:tcW w:w="734" w:type="dxa"/>
            <w:tcBorders>
              <w:top w:val="nil"/>
              <w:bottom w:val="nil"/>
            </w:tcBorders>
          </w:tcPr>
          <w:p w14:paraId="684018BF" w14:textId="77777777" w:rsidR="00795832" w:rsidRDefault="00795832" w:rsidP="00795832">
            <w:pPr>
              <w:pStyle w:val="Table8ptText-ASDEFCON"/>
              <w:jc w:val="center"/>
            </w:pPr>
          </w:p>
        </w:tc>
        <w:tc>
          <w:tcPr>
            <w:tcW w:w="318" w:type="dxa"/>
            <w:tcBorders>
              <w:top w:val="nil"/>
              <w:bottom w:val="nil"/>
            </w:tcBorders>
          </w:tcPr>
          <w:p w14:paraId="7E023F89" w14:textId="77777777" w:rsidR="00795832" w:rsidRDefault="00795832" w:rsidP="00795832">
            <w:pPr>
              <w:pStyle w:val="Table8ptText-ASDEFCON"/>
              <w:jc w:val="center"/>
            </w:pPr>
            <w:r>
              <w:t>b</w:t>
            </w:r>
          </w:p>
        </w:tc>
        <w:tc>
          <w:tcPr>
            <w:tcW w:w="931" w:type="dxa"/>
            <w:tcBorders>
              <w:top w:val="nil"/>
              <w:bottom w:val="nil"/>
            </w:tcBorders>
          </w:tcPr>
          <w:p w14:paraId="374C570B" w14:textId="77777777" w:rsidR="00795832" w:rsidRDefault="00795832" w:rsidP="00795832">
            <w:pPr>
              <w:pStyle w:val="Table8ptText-ASDEFCON"/>
              <w:jc w:val="center"/>
            </w:pPr>
            <w:r>
              <w:t>Draft 2</w:t>
            </w:r>
          </w:p>
        </w:tc>
        <w:tc>
          <w:tcPr>
            <w:tcW w:w="1134" w:type="dxa"/>
            <w:tcBorders>
              <w:top w:val="nil"/>
              <w:bottom w:val="nil"/>
            </w:tcBorders>
          </w:tcPr>
          <w:p w14:paraId="06B4069C" w14:textId="77777777" w:rsidR="00795832" w:rsidRDefault="00795832" w:rsidP="00795832">
            <w:pPr>
              <w:pStyle w:val="Table8ptText-ASDEFCON"/>
              <w:jc w:val="center"/>
            </w:pPr>
            <w:r>
              <w:t>PDR-20</w:t>
            </w:r>
          </w:p>
        </w:tc>
        <w:tc>
          <w:tcPr>
            <w:tcW w:w="709" w:type="dxa"/>
            <w:tcBorders>
              <w:top w:val="nil"/>
              <w:bottom w:val="nil"/>
            </w:tcBorders>
          </w:tcPr>
          <w:p w14:paraId="436E3855" w14:textId="77777777" w:rsidR="00795832" w:rsidRDefault="00795832" w:rsidP="00795832">
            <w:pPr>
              <w:pStyle w:val="Table8ptText-ASDEFCON"/>
              <w:jc w:val="center"/>
            </w:pPr>
          </w:p>
        </w:tc>
        <w:tc>
          <w:tcPr>
            <w:tcW w:w="850" w:type="dxa"/>
            <w:tcBorders>
              <w:top w:val="nil"/>
              <w:bottom w:val="nil"/>
            </w:tcBorders>
          </w:tcPr>
          <w:p w14:paraId="7673EE6A" w14:textId="77777777" w:rsidR="00795832" w:rsidRDefault="00795832" w:rsidP="00795832">
            <w:pPr>
              <w:pStyle w:val="Table8ptText-ASDEFCON"/>
              <w:jc w:val="center"/>
            </w:pPr>
          </w:p>
        </w:tc>
        <w:tc>
          <w:tcPr>
            <w:tcW w:w="1418" w:type="dxa"/>
            <w:tcBorders>
              <w:top w:val="nil"/>
              <w:bottom w:val="nil"/>
            </w:tcBorders>
          </w:tcPr>
          <w:p w14:paraId="588E5B08" w14:textId="77777777" w:rsidR="00795832" w:rsidRDefault="00795832" w:rsidP="00795832">
            <w:pPr>
              <w:pStyle w:val="Table8ptText-ASDEFCON"/>
              <w:jc w:val="center"/>
            </w:pPr>
          </w:p>
        </w:tc>
        <w:tc>
          <w:tcPr>
            <w:tcW w:w="708" w:type="dxa"/>
            <w:tcBorders>
              <w:top w:val="nil"/>
              <w:bottom w:val="nil"/>
            </w:tcBorders>
          </w:tcPr>
          <w:p w14:paraId="68472BED" w14:textId="77777777" w:rsidR="00795832" w:rsidRDefault="00795832" w:rsidP="00795832">
            <w:pPr>
              <w:pStyle w:val="Table8ptText-ASDEFCON"/>
              <w:jc w:val="center"/>
            </w:pPr>
            <w:r>
              <w:t>by MSR</w:t>
            </w:r>
          </w:p>
        </w:tc>
        <w:tc>
          <w:tcPr>
            <w:tcW w:w="851" w:type="dxa"/>
            <w:tcBorders>
              <w:top w:val="nil"/>
              <w:bottom w:val="nil"/>
            </w:tcBorders>
          </w:tcPr>
          <w:p w14:paraId="0D6D2421" w14:textId="77777777" w:rsidR="00795832" w:rsidRDefault="00795832" w:rsidP="00795832">
            <w:pPr>
              <w:pStyle w:val="Table8ptText-ASDEFCON"/>
              <w:jc w:val="center"/>
            </w:pPr>
            <w:r>
              <w:t>Review</w:t>
            </w:r>
          </w:p>
        </w:tc>
        <w:tc>
          <w:tcPr>
            <w:tcW w:w="1134" w:type="dxa"/>
            <w:tcBorders>
              <w:top w:val="nil"/>
              <w:bottom w:val="nil"/>
            </w:tcBorders>
          </w:tcPr>
          <w:p w14:paraId="2F0FB139" w14:textId="77777777" w:rsidR="00795832" w:rsidRDefault="00795832" w:rsidP="00795832">
            <w:pPr>
              <w:pStyle w:val="Table8ptText-ASDEFCON"/>
              <w:jc w:val="center"/>
            </w:pPr>
            <w:r>
              <w:t>NA</w:t>
            </w:r>
          </w:p>
        </w:tc>
        <w:tc>
          <w:tcPr>
            <w:tcW w:w="2551" w:type="dxa"/>
            <w:tcBorders>
              <w:top w:val="nil"/>
              <w:bottom w:val="nil"/>
            </w:tcBorders>
          </w:tcPr>
          <w:p w14:paraId="080EAA22" w14:textId="77777777" w:rsidR="00795832" w:rsidRDefault="00795832" w:rsidP="00795832">
            <w:pPr>
              <w:pStyle w:val="Table8ptText-ASDEFCON"/>
              <w:jc w:val="left"/>
            </w:pPr>
            <w:r>
              <w:t>To ensure that physical security has been appropriately considered in the preliminary design for the Mission System.</w:t>
            </w:r>
          </w:p>
        </w:tc>
      </w:tr>
      <w:tr w:rsidR="00A60698" w:rsidRPr="00EC1CB3" w14:paraId="2B838950" w14:textId="77777777" w:rsidTr="004275EA">
        <w:tc>
          <w:tcPr>
            <w:tcW w:w="736" w:type="dxa"/>
            <w:tcBorders>
              <w:top w:val="nil"/>
              <w:bottom w:val="single" w:sz="4" w:space="0" w:color="auto"/>
            </w:tcBorders>
          </w:tcPr>
          <w:p w14:paraId="10AB5CA0" w14:textId="77777777" w:rsidR="00795832" w:rsidRDefault="00795832" w:rsidP="00795832">
            <w:pPr>
              <w:pStyle w:val="Table8ptText-ASDEFCON"/>
              <w:jc w:val="left"/>
            </w:pPr>
          </w:p>
        </w:tc>
        <w:tc>
          <w:tcPr>
            <w:tcW w:w="1671" w:type="dxa"/>
            <w:tcBorders>
              <w:top w:val="nil"/>
              <w:bottom w:val="single" w:sz="4" w:space="0" w:color="auto"/>
            </w:tcBorders>
          </w:tcPr>
          <w:p w14:paraId="190D0F43" w14:textId="77777777" w:rsidR="00795832" w:rsidRDefault="00795832" w:rsidP="00795832">
            <w:pPr>
              <w:pStyle w:val="Table8ptText-ASDEFCON"/>
              <w:jc w:val="left"/>
            </w:pPr>
          </w:p>
        </w:tc>
        <w:tc>
          <w:tcPr>
            <w:tcW w:w="734" w:type="dxa"/>
            <w:tcBorders>
              <w:top w:val="nil"/>
              <w:bottom w:val="single" w:sz="4" w:space="0" w:color="auto"/>
            </w:tcBorders>
          </w:tcPr>
          <w:p w14:paraId="250F4C77" w14:textId="77777777" w:rsidR="00795832" w:rsidRDefault="00795832" w:rsidP="00795832">
            <w:pPr>
              <w:pStyle w:val="Table8ptText-ASDEFCON"/>
              <w:jc w:val="center"/>
            </w:pPr>
          </w:p>
        </w:tc>
        <w:tc>
          <w:tcPr>
            <w:tcW w:w="318" w:type="dxa"/>
            <w:tcBorders>
              <w:top w:val="nil"/>
              <w:bottom w:val="single" w:sz="4" w:space="0" w:color="auto"/>
            </w:tcBorders>
          </w:tcPr>
          <w:p w14:paraId="56F543E0" w14:textId="77777777" w:rsidR="00795832" w:rsidRDefault="00795832" w:rsidP="00795832">
            <w:pPr>
              <w:pStyle w:val="Table8ptText-ASDEFCON"/>
              <w:jc w:val="center"/>
            </w:pPr>
            <w:r>
              <w:t>c</w:t>
            </w:r>
          </w:p>
        </w:tc>
        <w:tc>
          <w:tcPr>
            <w:tcW w:w="931" w:type="dxa"/>
            <w:tcBorders>
              <w:top w:val="nil"/>
              <w:bottom w:val="single" w:sz="4" w:space="0" w:color="auto"/>
            </w:tcBorders>
          </w:tcPr>
          <w:p w14:paraId="1A39CFA1" w14:textId="77777777" w:rsidR="00795832" w:rsidRDefault="00795832" w:rsidP="00795832">
            <w:pPr>
              <w:pStyle w:val="Table8ptText-ASDEFCON"/>
              <w:jc w:val="center"/>
            </w:pPr>
            <w:r>
              <w:t>Final</w:t>
            </w:r>
          </w:p>
        </w:tc>
        <w:tc>
          <w:tcPr>
            <w:tcW w:w="1134" w:type="dxa"/>
            <w:tcBorders>
              <w:top w:val="nil"/>
              <w:bottom w:val="single" w:sz="4" w:space="0" w:color="auto"/>
            </w:tcBorders>
          </w:tcPr>
          <w:p w14:paraId="36DF1281" w14:textId="77777777" w:rsidR="00795832" w:rsidRDefault="00795832" w:rsidP="00795832">
            <w:pPr>
              <w:pStyle w:val="Table8ptText-ASDEFCON"/>
              <w:jc w:val="center"/>
            </w:pPr>
            <w:r>
              <w:t>DDR-20</w:t>
            </w:r>
          </w:p>
        </w:tc>
        <w:tc>
          <w:tcPr>
            <w:tcW w:w="709" w:type="dxa"/>
            <w:tcBorders>
              <w:top w:val="nil"/>
              <w:bottom w:val="single" w:sz="4" w:space="0" w:color="auto"/>
            </w:tcBorders>
          </w:tcPr>
          <w:p w14:paraId="26D5AF7D" w14:textId="77777777" w:rsidR="00795832" w:rsidRDefault="00795832" w:rsidP="00795832">
            <w:pPr>
              <w:pStyle w:val="Table8ptText-ASDEFCON"/>
              <w:jc w:val="center"/>
            </w:pPr>
          </w:p>
        </w:tc>
        <w:tc>
          <w:tcPr>
            <w:tcW w:w="850" w:type="dxa"/>
            <w:tcBorders>
              <w:top w:val="nil"/>
              <w:bottom w:val="single" w:sz="4" w:space="0" w:color="auto"/>
            </w:tcBorders>
          </w:tcPr>
          <w:p w14:paraId="6EBA12F8" w14:textId="77777777" w:rsidR="00795832" w:rsidRDefault="00795832" w:rsidP="00795832">
            <w:pPr>
              <w:pStyle w:val="Table8ptText-ASDEFCON"/>
              <w:jc w:val="center"/>
            </w:pPr>
          </w:p>
        </w:tc>
        <w:tc>
          <w:tcPr>
            <w:tcW w:w="1418" w:type="dxa"/>
            <w:tcBorders>
              <w:top w:val="nil"/>
              <w:bottom w:val="single" w:sz="4" w:space="0" w:color="auto"/>
            </w:tcBorders>
          </w:tcPr>
          <w:p w14:paraId="737695A6" w14:textId="77777777" w:rsidR="00795832" w:rsidRDefault="00795832" w:rsidP="00795832">
            <w:pPr>
              <w:pStyle w:val="Table8ptText-ASDEFCON"/>
              <w:jc w:val="center"/>
            </w:pPr>
          </w:p>
        </w:tc>
        <w:tc>
          <w:tcPr>
            <w:tcW w:w="708" w:type="dxa"/>
            <w:tcBorders>
              <w:top w:val="nil"/>
              <w:bottom w:val="single" w:sz="4" w:space="0" w:color="auto"/>
            </w:tcBorders>
          </w:tcPr>
          <w:p w14:paraId="2757EE54" w14:textId="77777777" w:rsidR="00795832" w:rsidRDefault="00795832" w:rsidP="00795832">
            <w:pPr>
              <w:pStyle w:val="Table8ptText-ASDEFCON"/>
              <w:jc w:val="center"/>
            </w:pPr>
            <w:r>
              <w:t>by MSR</w:t>
            </w:r>
          </w:p>
        </w:tc>
        <w:tc>
          <w:tcPr>
            <w:tcW w:w="851" w:type="dxa"/>
            <w:tcBorders>
              <w:top w:val="nil"/>
              <w:bottom w:val="single" w:sz="4" w:space="0" w:color="auto"/>
            </w:tcBorders>
          </w:tcPr>
          <w:p w14:paraId="735ECB14"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16A1B1CF" w14:textId="77777777"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542F0945" w14:textId="77777777" w:rsidR="00795832" w:rsidRPr="00397FA2" w:rsidDel="001706B7" w:rsidRDefault="00795832" w:rsidP="00795832">
            <w:pPr>
              <w:pStyle w:val="Table8ptText-ASDEFCON"/>
              <w:jc w:val="left"/>
            </w:pPr>
          </w:p>
        </w:tc>
      </w:tr>
      <w:tr w:rsidR="00A60698" w:rsidRPr="00EC1CB3" w14:paraId="39CCB615" w14:textId="77777777" w:rsidTr="004275EA">
        <w:tc>
          <w:tcPr>
            <w:tcW w:w="736" w:type="dxa"/>
            <w:tcBorders>
              <w:top w:val="single" w:sz="4" w:space="0" w:color="auto"/>
              <w:bottom w:val="nil"/>
            </w:tcBorders>
          </w:tcPr>
          <w:p w14:paraId="70379574" w14:textId="77777777" w:rsidR="00795832" w:rsidRDefault="00795832" w:rsidP="00795832">
            <w:pPr>
              <w:pStyle w:val="Table8ptText-ASDEFCON"/>
              <w:jc w:val="left"/>
            </w:pPr>
            <w:r>
              <w:t>ENG-720</w:t>
            </w:r>
          </w:p>
        </w:tc>
        <w:tc>
          <w:tcPr>
            <w:tcW w:w="1671" w:type="dxa"/>
            <w:tcBorders>
              <w:top w:val="single" w:sz="4" w:space="0" w:color="auto"/>
              <w:bottom w:val="nil"/>
            </w:tcBorders>
          </w:tcPr>
          <w:p w14:paraId="1F6D89B7" w14:textId="77777777" w:rsidR="00795832" w:rsidRDefault="00795832" w:rsidP="00795832">
            <w:pPr>
              <w:pStyle w:val="Table8ptText-ASDEFCON"/>
              <w:jc w:val="left"/>
            </w:pPr>
            <w:r>
              <w:t>Emanation Security Control Plan</w:t>
            </w:r>
          </w:p>
        </w:tc>
        <w:tc>
          <w:tcPr>
            <w:tcW w:w="734" w:type="dxa"/>
            <w:tcBorders>
              <w:top w:val="single" w:sz="4" w:space="0" w:color="auto"/>
              <w:bottom w:val="nil"/>
            </w:tcBorders>
          </w:tcPr>
          <w:p w14:paraId="4848EDA6" w14:textId="77777777" w:rsidR="00795832" w:rsidRDefault="00795832" w:rsidP="00795832">
            <w:pPr>
              <w:pStyle w:val="Table8ptText-ASDEFCON"/>
              <w:jc w:val="center"/>
            </w:pPr>
            <w:r>
              <w:t>4.6.7.4</w:t>
            </w:r>
          </w:p>
        </w:tc>
        <w:tc>
          <w:tcPr>
            <w:tcW w:w="318" w:type="dxa"/>
            <w:tcBorders>
              <w:top w:val="single" w:sz="4" w:space="0" w:color="auto"/>
              <w:bottom w:val="nil"/>
            </w:tcBorders>
          </w:tcPr>
          <w:p w14:paraId="30D1CDAD" w14:textId="77777777" w:rsidR="00795832" w:rsidRDefault="00795832" w:rsidP="00795832">
            <w:pPr>
              <w:pStyle w:val="Table8ptText-ASDEFCON"/>
              <w:jc w:val="center"/>
            </w:pPr>
            <w:r>
              <w:t>a</w:t>
            </w:r>
          </w:p>
        </w:tc>
        <w:tc>
          <w:tcPr>
            <w:tcW w:w="931" w:type="dxa"/>
            <w:tcBorders>
              <w:top w:val="single" w:sz="4" w:space="0" w:color="auto"/>
              <w:bottom w:val="nil"/>
            </w:tcBorders>
          </w:tcPr>
          <w:p w14:paraId="7BCC2D8D" w14:textId="77777777" w:rsidR="00795832" w:rsidRDefault="00795832" w:rsidP="00795832">
            <w:pPr>
              <w:pStyle w:val="Table8ptText-ASDEFCON"/>
              <w:jc w:val="center"/>
            </w:pPr>
            <w:r>
              <w:t>Draft</w:t>
            </w:r>
          </w:p>
        </w:tc>
        <w:tc>
          <w:tcPr>
            <w:tcW w:w="1134" w:type="dxa"/>
            <w:tcBorders>
              <w:top w:val="single" w:sz="4" w:space="0" w:color="auto"/>
              <w:bottom w:val="nil"/>
            </w:tcBorders>
          </w:tcPr>
          <w:p w14:paraId="62FC73E8" w14:textId="77777777" w:rsidR="00795832" w:rsidRDefault="00795832" w:rsidP="00795832">
            <w:pPr>
              <w:pStyle w:val="Table8ptText-ASDEFCON"/>
              <w:jc w:val="center"/>
            </w:pPr>
            <w:r>
              <w:t>PDR-20</w:t>
            </w:r>
          </w:p>
        </w:tc>
        <w:tc>
          <w:tcPr>
            <w:tcW w:w="709" w:type="dxa"/>
            <w:tcBorders>
              <w:top w:val="single" w:sz="4" w:space="0" w:color="auto"/>
              <w:bottom w:val="nil"/>
            </w:tcBorders>
          </w:tcPr>
          <w:p w14:paraId="09F76486" w14:textId="77777777" w:rsidR="00795832" w:rsidRDefault="00795832" w:rsidP="00795832">
            <w:pPr>
              <w:pStyle w:val="Table8ptText-ASDEFCON"/>
              <w:jc w:val="center"/>
            </w:pPr>
            <w:r>
              <w:t>DMS</w:t>
            </w:r>
          </w:p>
        </w:tc>
        <w:tc>
          <w:tcPr>
            <w:tcW w:w="850" w:type="dxa"/>
            <w:tcBorders>
              <w:top w:val="single" w:sz="4" w:space="0" w:color="auto"/>
              <w:bottom w:val="nil"/>
            </w:tcBorders>
          </w:tcPr>
          <w:p w14:paraId="72D828F7" w14:textId="77777777" w:rsidR="00795832" w:rsidRDefault="00795832" w:rsidP="00795832">
            <w:pPr>
              <w:pStyle w:val="Table8ptText-ASDEFCON"/>
              <w:jc w:val="center"/>
            </w:pPr>
            <w:r>
              <w:t>CR</w:t>
            </w:r>
          </w:p>
        </w:tc>
        <w:tc>
          <w:tcPr>
            <w:tcW w:w="1418" w:type="dxa"/>
            <w:tcBorders>
              <w:top w:val="single" w:sz="4" w:space="0" w:color="auto"/>
              <w:bottom w:val="nil"/>
            </w:tcBorders>
          </w:tcPr>
          <w:p w14:paraId="69A88616" w14:textId="77777777" w:rsidR="00795832" w:rsidRDefault="00795832" w:rsidP="00795832">
            <w:pPr>
              <w:pStyle w:val="Table8ptText-ASDEFCON"/>
              <w:jc w:val="center"/>
            </w:pPr>
            <w:r>
              <w:t>DID-ENG-SOL-ESCP</w:t>
            </w:r>
          </w:p>
        </w:tc>
        <w:tc>
          <w:tcPr>
            <w:tcW w:w="708" w:type="dxa"/>
            <w:tcBorders>
              <w:top w:val="single" w:sz="4" w:space="0" w:color="auto"/>
              <w:bottom w:val="nil"/>
            </w:tcBorders>
          </w:tcPr>
          <w:p w14:paraId="012CEBAA" w14:textId="77777777" w:rsidR="00795832" w:rsidRDefault="00795832" w:rsidP="00795832">
            <w:pPr>
              <w:pStyle w:val="Table8ptText-ASDEFCON"/>
              <w:jc w:val="center"/>
            </w:pPr>
            <w:r>
              <w:t>by MSR</w:t>
            </w:r>
          </w:p>
        </w:tc>
        <w:tc>
          <w:tcPr>
            <w:tcW w:w="851" w:type="dxa"/>
            <w:tcBorders>
              <w:top w:val="single" w:sz="4" w:space="0" w:color="auto"/>
              <w:bottom w:val="nil"/>
            </w:tcBorders>
          </w:tcPr>
          <w:p w14:paraId="33597AED"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0ACDA959"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0EE672BF" w14:textId="77777777" w:rsidR="00795832" w:rsidRPr="00397FA2" w:rsidDel="001706B7" w:rsidRDefault="00795832" w:rsidP="00795832">
            <w:pPr>
              <w:pStyle w:val="Table8ptText-ASDEFCON"/>
              <w:jc w:val="left"/>
            </w:pPr>
            <w:r>
              <w:t>To ensure that EMSEC has been appropriately considered in the preliminary design for the Mission System.</w:t>
            </w:r>
          </w:p>
        </w:tc>
      </w:tr>
      <w:tr w:rsidR="00A60698" w:rsidRPr="00EC1CB3" w14:paraId="1AB1D97B" w14:textId="77777777" w:rsidTr="004275EA">
        <w:tc>
          <w:tcPr>
            <w:tcW w:w="736" w:type="dxa"/>
            <w:tcBorders>
              <w:top w:val="nil"/>
              <w:bottom w:val="single" w:sz="4" w:space="0" w:color="auto"/>
            </w:tcBorders>
          </w:tcPr>
          <w:p w14:paraId="7D7217A8" w14:textId="77777777" w:rsidR="00795832" w:rsidRDefault="00795832" w:rsidP="00795832">
            <w:pPr>
              <w:pStyle w:val="Table8ptText-ASDEFCON"/>
              <w:jc w:val="left"/>
            </w:pPr>
          </w:p>
        </w:tc>
        <w:tc>
          <w:tcPr>
            <w:tcW w:w="1671" w:type="dxa"/>
            <w:tcBorders>
              <w:top w:val="nil"/>
              <w:bottom w:val="single" w:sz="4" w:space="0" w:color="auto"/>
            </w:tcBorders>
          </w:tcPr>
          <w:p w14:paraId="1D029041" w14:textId="77777777" w:rsidR="00795832" w:rsidRDefault="00795832" w:rsidP="00795832">
            <w:pPr>
              <w:pStyle w:val="Table8ptText-ASDEFCON"/>
              <w:jc w:val="left"/>
            </w:pPr>
          </w:p>
        </w:tc>
        <w:tc>
          <w:tcPr>
            <w:tcW w:w="734" w:type="dxa"/>
            <w:tcBorders>
              <w:top w:val="nil"/>
              <w:bottom w:val="single" w:sz="4" w:space="0" w:color="auto"/>
            </w:tcBorders>
          </w:tcPr>
          <w:p w14:paraId="0664C9C9" w14:textId="77777777" w:rsidR="00795832" w:rsidRDefault="00795832" w:rsidP="00795832">
            <w:pPr>
              <w:pStyle w:val="Table8ptText-ASDEFCON"/>
              <w:jc w:val="center"/>
            </w:pPr>
          </w:p>
        </w:tc>
        <w:tc>
          <w:tcPr>
            <w:tcW w:w="318" w:type="dxa"/>
            <w:tcBorders>
              <w:top w:val="nil"/>
              <w:bottom w:val="single" w:sz="4" w:space="0" w:color="auto"/>
            </w:tcBorders>
          </w:tcPr>
          <w:p w14:paraId="639DD206" w14:textId="77777777" w:rsidR="00795832" w:rsidRDefault="00795832" w:rsidP="00795832">
            <w:pPr>
              <w:pStyle w:val="Table8ptText-ASDEFCON"/>
              <w:jc w:val="center"/>
            </w:pPr>
            <w:r>
              <w:t>b</w:t>
            </w:r>
          </w:p>
        </w:tc>
        <w:tc>
          <w:tcPr>
            <w:tcW w:w="931" w:type="dxa"/>
            <w:tcBorders>
              <w:top w:val="nil"/>
              <w:bottom w:val="single" w:sz="4" w:space="0" w:color="auto"/>
            </w:tcBorders>
          </w:tcPr>
          <w:p w14:paraId="388F1E40" w14:textId="77777777" w:rsidR="00795832" w:rsidRDefault="00795832" w:rsidP="00795832">
            <w:pPr>
              <w:pStyle w:val="Table8ptText-ASDEFCON"/>
              <w:jc w:val="center"/>
            </w:pPr>
            <w:r>
              <w:t>Final</w:t>
            </w:r>
          </w:p>
        </w:tc>
        <w:tc>
          <w:tcPr>
            <w:tcW w:w="1134" w:type="dxa"/>
            <w:tcBorders>
              <w:top w:val="nil"/>
              <w:bottom w:val="single" w:sz="4" w:space="0" w:color="auto"/>
            </w:tcBorders>
          </w:tcPr>
          <w:p w14:paraId="65885091" w14:textId="77777777" w:rsidR="00795832" w:rsidRDefault="00795832" w:rsidP="00795832">
            <w:pPr>
              <w:pStyle w:val="Table8ptText-ASDEFCON"/>
              <w:jc w:val="center"/>
            </w:pPr>
            <w:r>
              <w:t>DDR-20</w:t>
            </w:r>
          </w:p>
        </w:tc>
        <w:tc>
          <w:tcPr>
            <w:tcW w:w="709" w:type="dxa"/>
            <w:tcBorders>
              <w:top w:val="nil"/>
              <w:bottom w:val="single" w:sz="4" w:space="0" w:color="auto"/>
            </w:tcBorders>
          </w:tcPr>
          <w:p w14:paraId="3987CA48" w14:textId="77777777" w:rsidR="00795832" w:rsidRDefault="00795832" w:rsidP="00795832">
            <w:pPr>
              <w:pStyle w:val="Table8ptText-ASDEFCON"/>
              <w:jc w:val="center"/>
            </w:pPr>
          </w:p>
        </w:tc>
        <w:tc>
          <w:tcPr>
            <w:tcW w:w="850" w:type="dxa"/>
            <w:tcBorders>
              <w:top w:val="nil"/>
              <w:bottom w:val="single" w:sz="4" w:space="0" w:color="auto"/>
            </w:tcBorders>
          </w:tcPr>
          <w:p w14:paraId="2967EC72" w14:textId="77777777" w:rsidR="00795832" w:rsidRDefault="00795832" w:rsidP="00795832">
            <w:pPr>
              <w:pStyle w:val="Table8ptText-ASDEFCON"/>
              <w:jc w:val="center"/>
            </w:pPr>
          </w:p>
        </w:tc>
        <w:tc>
          <w:tcPr>
            <w:tcW w:w="1418" w:type="dxa"/>
            <w:tcBorders>
              <w:top w:val="nil"/>
              <w:bottom w:val="single" w:sz="4" w:space="0" w:color="auto"/>
            </w:tcBorders>
          </w:tcPr>
          <w:p w14:paraId="12E6A569" w14:textId="77777777" w:rsidR="00795832" w:rsidRDefault="00795832" w:rsidP="00795832">
            <w:pPr>
              <w:pStyle w:val="Table8ptText-ASDEFCON"/>
              <w:jc w:val="center"/>
            </w:pPr>
          </w:p>
        </w:tc>
        <w:tc>
          <w:tcPr>
            <w:tcW w:w="708" w:type="dxa"/>
            <w:tcBorders>
              <w:top w:val="nil"/>
              <w:bottom w:val="single" w:sz="4" w:space="0" w:color="auto"/>
            </w:tcBorders>
          </w:tcPr>
          <w:p w14:paraId="35647860" w14:textId="77777777" w:rsidR="00795832" w:rsidRDefault="00795832" w:rsidP="00795832">
            <w:pPr>
              <w:pStyle w:val="Table8ptText-ASDEFCON"/>
              <w:jc w:val="center"/>
            </w:pPr>
            <w:r>
              <w:t>by MSR</w:t>
            </w:r>
          </w:p>
        </w:tc>
        <w:tc>
          <w:tcPr>
            <w:tcW w:w="851" w:type="dxa"/>
            <w:tcBorders>
              <w:top w:val="nil"/>
              <w:bottom w:val="single" w:sz="4" w:space="0" w:color="auto"/>
            </w:tcBorders>
          </w:tcPr>
          <w:p w14:paraId="6A6ABC6F"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1BCBEC0E" w14:textId="77777777"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792BA6FB" w14:textId="77777777" w:rsidR="00795832" w:rsidRPr="00397FA2" w:rsidDel="001706B7" w:rsidRDefault="00795832" w:rsidP="00795832">
            <w:pPr>
              <w:pStyle w:val="Table8ptText-ASDEFCON"/>
              <w:jc w:val="left"/>
            </w:pPr>
          </w:p>
        </w:tc>
      </w:tr>
      <w:tr w:rsidR="00A60698" w:rsidRPr="00EC1CB3" w14:paraId="33CDCC6C" w14:textId="77777777" w:rsidTr="004275EA">
        <w:tc>
          <w:tcPr>
            <w:tcW w:w="736" w:type="dxa"/>
            <w:tcBorders>
              <w:top w:val="single" w:sz="4" w:space="0" w:color="auto"/>
              <w:bottom w:val="nil"/>
            </w:tcBorders>
          </w:tcPr>
          <w:p w14:paraId="33F1058C" w14:textId="77777777" w:rsidR="00795832" w:rsidRDefault="00795832" w:rsidP="00795832">
            <w:pPr>
              <w:pStyle w:val="Table8ptText-ASDEFCON"/>
              <w:jc w:val="left"/>
            </w:pPr>
            <w:r>
              <w:t>ENG-730</w:t>
            </w:r>
          </w:p>
        </w:tc>
        <w:tc>
          <w:tcPr>
            <w:tcW w:w="1671" w:type="dxa"/>
            <w:tcBorders>
              <w:top w:val="single" w:sz="4" w:space="0" w:color="auto"/>
              <w:bottom w:val="nil"/>
            </w:tcBorders>
          </w:tcPr>
          <w:p w14:paraId="406E98BC" w14:textId="77777777" w:rsidR="00795832" w:rsidRDefault="00795832" w:rsidP="00795832">
            <w:pPr>
              <w:pStyle w:val="Table8ptText-ASDEFCON"/>
              <w:jc w:val="left"/>
            </w:pPr>
            <w:r>
              <w:t>System Security Plan</w:t>
            </w:r>
          </w:p>
        </w:tc>
        <w:tc>
          <w:tcPr>
            <w:tcW w:w="734" w:type="dxa"/>
            <w:tcBorders>
              <w:top w:val="single" w:sz="4" w:space="0" w:color="auto"/>
              <w:bottom w:val="nil"/>
            </w:tcBorders>
          </w:tcPr>
          <w:p w14:paraId="6DE64C12" w14:textId="77777777" w:rsidR="00795832" w:rsidRDefault="00795832" w:rsidP="00795832">
            <w:pPr>
              <w:pStyle w:val="Table8ptText-ASDEFCON"/>
              <w:jc w:val="center"/>
            </w:pPr>
            <w:r>
              <w:t>4.6.7.5</w:t>
            </w:r>
          </w:p>
        </w:tc>
        <w:tc>
          <w:tcPr>
            <w:tcW w:w="318" w:type="dxa"/>
            <w:tcBorders>
              <w:top w:val="single" w:sz="4" w:space="0" w:color="auto"/>
              <w:bottom w:val="nil"/>
            </w:tcBorders>
          </w:tcPr>
          <w:p w14:paraId="37013E55" w14:textId="77777777" w:rsidR="00795832" w:rsidRDefault="00795832" w:rsidP="00795832">
            <w:pPr>
              <w:pStyle w:val="Table8ptText-ASDEFCON"/>
              <w:jc w:val="center"/>
            </w:pPr>
            <w:r>
              <w:t>a</w:t>
            </w:r>
          </w:p>
        </w:tc>
        <w:tc>
          <w:tcPr>
            <w:tcW w:w="931" w:type="dxa"/>
            <w:tcBorders>
              <w:top w:val="single" w:sz="4" w:space="0" w:color="auto"/>
              <w:bottom w:val="nil"/>
            </w:tcBorders>
          </w:tcPr>
          <w:p w14:paraId="45C11D05" w14:textId="77777777" w:rsidR="00795832" w:rsidRDefault="00795832" w:rsidP="00795832">
            <w:pPr>
              <w:pStyle w:val="Table8ptText-ASDEFCON"/>
              <w:jc w:val="center"/>
            </w:pPr>
            <w:r>
              <w:t>Pt1 Draft</w:t>
            </w:r>
          </w:p>
        </w:tc>
        <w:tc>
          <w:tcPr>
            <w:tcW w:w="1134" w:type="dxa"/>
            <w:tcBorders>
              <w:top w:val="single" w:sz="4" w:space="0" w:color="auto"/>
              <w:bottom w:val="nil"/>
            </w:tcBorders>
          </w:tcPr>
          <w:p w14:paraId="1C831000" w14:textId="77777777" w:rsidR="00795832" w:rsidRDefault="00795832" w:rsidP="00795832">
            <w:pPr>
              <w:pStyle w:val="Table8ptText-ASDEFCON"/>
              <w:jc w:val="center"/>
            </w:pPr>
            <w:r>
              <w:t>SDR-20</w:t>
            </w:r>
          </w:p>
        </w:tc>
        <w:tc>
          <w:tcPr>
            <w:tcW w:w="709" w:type="dxa"/>
            <w:tcBorders>
              <w:top w:val="single" w:sz="4" w:space="0" w:color="auto"/>
              <w:bottom w:val="nil"/>
            </w:tcBorders>
          </w:tcPr>
          <w:p w14:paraId="6B0998E7" w14:textId="77777777" w:rsidR="00795832" w:rsidRDefault="00795832" w:rsidP="00795832">
            <w:pPr>
              <w:pStyle w:val="Table8ptText-ASDEFCON"/>
              <w:jc w:val="center"/>
            </w:pPr>
            <w:r>
              <w:t>DMS</w:t>
            </w:r>
          </w:p>
        </w:tc>
        <w:tc>
          <w:tcPr>
            <w:tcW w:w="850" w:type="dxa"/>
            <w:tcBorders>
              <w:top w:val="single" w:sz="4" w:space="0" w:color="auto"/>
              <w:bottom w:val="nil"/>
            </w:tcBorders>
          </w:tcPr>
          <w:p w14:paraId="6A3BCC01" w14:textId="77777777" w:rsidR="00795832" w:rsidRDefault="00795832" w:rsidP="00795832">
            <w:pPr>
              <w:pStyle w:val="Table8ptText-ASDEFCON"/>
              <w:jc w:val="center"/>
            </w:pPr>
            <w:r>
              <w:t>CR</w:t>
            </w:r>
          </w:p>
        </w:tc>
        <w:tc>
          <w:tcPr>
            <w:tcW w:w="1418" w:type="dxa"/>
            <w:tcBorders>
              <w:top w:val="single" w:sz="4" w:space="0" w:color="auto"/>
              <w:bottom w:val="nil"/>
            </w:tcBorders>
          </w:tcPr>
          <w:p w14:paraId="130E2665" w14:textId="5E461A2A" w:rsidR="00795832" w:rsidRDefault="00795832" w:rsidP="00795832">
            <w:pPr>
              <w:pStyle w:val="Table8ptText-ASDEFCON"/>
              <w:jc w:val="center"/>
            </w:pPr>
            <w:r>
              <w:t>DID-ENG-SOL-SSP</w:t>
            </w:r>
          </w:p>
        </w:tc>
        <w:tc>
          <w:tcPr>
            <w:tcW w:w="708" w:type="dxa"/>
            <w:tcBorders>
              <w:top w:val="single" w:sz="4" w:space="0" w:color="auto"/>
              <w:bottom w:val="nil"/>
            </w:tcBorders>
          </w:tcPr>
          <w:p w14:paraId="20E3B6FA" w14:textId="77777777" w:rsidR="00795832" w:rsidRDefault="00795832" w:rsidP="00795832">
            <w:pPr>
              <w:pStyle w:val="Table8ptText-ASDEFCON"/>
              <w:jc w:val="center"/>
            </w:pPr>
            <w:r>
              <w:t>by MSR</w:t>
            </w:r>
          </w:p>
        </w:tc>
        <w:tc>
          <w:tcPr>
            <w:tcW w:w="851" w:type="dxa"/>
            <w:tcBorders>
              <w:top w:val="single" w:sz="4" w:space="0" w:color="auto"/>
              <w:bottom w:val="nil"/>
            </w:tcBorders>
          </w:tcPr>
          <w:p w14:paraId="5AEF56D5"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2AE30432" w14:textId="77777777" w:rsidR="00795832" w:rsidRDefault="00795832" w:rsidP="00795832">
            <w:pPr>
              <w:pStyle w:val="Table8ptText-ASDEFCON"/>
              <w:jc w:val="center"/>
            </w:pPr>
            <w:r>
              <w:t>NA</w:t>
            </w:r>
          </w:p>
        </w:tc>
        <w:tc>
          <w:tcPr>
            <w:tcW w:w="2551" w:type="dxa"/>
            <w:tcBorders>
              <w:top w:val="single" w:sz="4" w:space="0" w:color="auto"/>
              <w:bottom w:val="nil"/>
            </w:tcBorders>
          </w:tcPr>
          <w:p w14:paraId="6224AB55" w14:textId="77777777" w:rsidR="00795832" w:rsidRDefault="00795832" w:rsidP="00795832">
            <w:pPr>
              <w:pStyle w:val="Table8ptText-ASDEFCON"/>
              <w:jc w:val="left"/>
            </w:pPr>
            <w:r>
              <w:t>To ensure that the system-level architecture for each SSoI appropriately considers security requirements.</w:t>
            </w:r>
          </w:p>
        </w:tc>
      </w:tr>
      <w:tr w:rsidR="00A60698" w:rsidRPr="00EC1CB3" w14:paraId="2D00099B" w14:textId="77777777" w:rsidTr="004275EA">
        <w:tc>
          <w:tcPr>
            <w:tcW w:w="736" w:type="dxa"/>
            <w:tcBorders>
              <w:top w:val="nil"/>
              <w:bottom w:val="nil"/>
            </w:tcBorders>
          </w:tcPr>
          <w:p w14:paraId="79281E54" w14:textId="77777777" w:rsidR="00795832" w:rsidRDefault="00795832" w:rsidP="00795832">
            <w:pPr>
              <w:pStyle w:val="Table8ptText-ASDEFCON"/>
              <w:jc w:val="left"/>
            </w:pPr>
          </w:p>
        </w:tc>
        <w:tc>
          <w:tcPr>
            <w:tcW w:w="1671" w:type="dxa"/>
            <w:tcBorders>
              <w:top w:val="nil"/>
              <w:bottom w:val="nil"/>
            </w:tcBorders>
          </w:tcPr>
          <w:p w14:paraId="13206737" w14:textId="77777777" w:rsidR="00795832" w:rsidRDefault="00795832" w:rsidP="00795832">
            <w:pPr>
              <w:pStyle w:val="Table8ptText-ASDEFCON"/>
              <w:jc w:val="left"/>
            </w:pPr>
          </w:p>
        </w:tc>
        <w:tc>
          <w:tcPr>
            <w:tcW w:w="734" w:type="dxa"/>
            <w:tcBorders>
              <w:top w:val="nil"/>
              <w:bottom w:val="nil"/>
            </w:tcBorders>
          </w:tcPr>
          <w:p w14:paraId="5D2475A1" w14:textId="77777777" w:rsidR="00795832" w:rsidRDefault="00795832" w:rsidP="00795832">
            <w:pPr>
              <w:pStyle w:val="Table8ptText-ASDEFCON"/>
              <w:jc w:val="center"/>
            </w:pPr>
          </w:p>
        </w:tc>
        <w:tc>
          <w:tcPr>
            <w:tcW w:w="318" w:type="dxa"/>
            <w:tcBorders>
              <w:top w:val="nil"/>
              <w:bottom w:val="nil"/>
            </w:tcBorders>
          </w:tcPr>
          <w:p w14:paraId="5AC19AB9" w14:textId="77777777" w:rsidR="00795832" w:rsidRDefault="00795832" w:rsidP="00795832">
            <w:pPr>
              <w:pStyle w:val="Table8ptText-ASDEFCON"/>
              <w:jc w:val="center"/>
            </w:pPr>
            <w:r>
              <w:t>b</w:t>
            </w:r>
          </w:p>
        </w:tc>
        <w:tc>
          <w:tcPr>
            <w:tcW w:w="931" w:type="dxa"/>
            <w:tcBorders>
              <w:top w:val="nil"/>
              <w:bottom w:val="nil"/>
            </w:tcBorders>
          </w:tcPr>
          <w:p w14:paraId="50598100" w14:textId="77777777" w:rsidR="00795832" w:rsidRDefault="00795832" w:rsidP="00795832">
            <w:pPr>
              <w:pStyle w:val="Table8ptText-ASDEFCON"/>
              <w:jc w:val="center"/>
            </w:pPr>
            <w:r>
              <w:t>Full Draft</w:t>
            </w:r>
          </w:p>
        </w:tc>
        <w:tc>
          <w:tcPr>
            <w:tcW w:w="1134" w:type="dxa"/>
            <w:tcBorders>
              <w:top w:val="nil"/>
              <w:bottom w:val="nil"/>
            </w:tcBorders>
          </w:tcPr>
          <w:p w14:paraId="14B6B605" w14:textId="77777777" w:rsidR="00795832" w:rsidRDefault="00795832" w:rsidP="00795832">
            <w:pPr>
              <w:pStyle w:val="Table8ptText-ASDEFCON"/>
              <w:jc w:val="center"/>
            </w:pPr>
            <w:r>
              <w:t>PDR-20</w:t>
            </w:r>
          </w:p>
        </w:tc>
        <w:tc>
          <w:tcPr>
            <w:tcW w:w="709" w:type="dxa"/>
            <w:tcBorders>
              <w:top w:val="nil"/>
              <w:bottom w:val="nil"/>
            </w:tcBorders>
          </w:tcPr>
          <w:p w14:paraId="40718933" w14:textId="77777777" w:rsidR="00795832" w:rsidRDefault="00795832" w:rsidP="00795832">
            <w:pPr>
              <w:pStyle w:val="Table8ptText-ASDEFCON"/>
              <w:jc w:val="center"/>
            </w:pPr>
          </w:p>
        </w:tc>
        <w:tc>
          <w:tcPr>
            <w:tcW w:w="850" w:type="dxa"/>
            <w:tcBorders>
              <w:top w:val="nil"/>
              <w:bottom w:val="nil"/>
            </w:tcBorders>
          </w:tcPr>
          <w:p w14:paraId="5EA949E2" w14:textId="77777777" w:rsidR="00795832" w:rsidRDefault="00795832" w:rsidP="00795832">
            <w:pPr>
              <w:pStyle w:val="Table8ptText-ASDEFCON"/>
              <w:jc w:val="center"/>
            </w:pPr>
          </w:p>
        </w:tc>
        <w:tc>
          <w:tcPr>
            <w:tcW w:w="1418" w:type="dxa"/>
            <w:tcBorders>
              <w:top w:val="nil"/>
              <w:bottom w:val="nil"/>
            </w:tcBorders>
          </w:tcPr>
          <w:p w14:paraId="1F845392" w14:textId="77777777" w:rsidR="00795832" w:rsidRDefault="00795832" w:rsidP="00795832">
            <w:pPr>
              <w:pStyle w:val="Table8ptText-ASDEFCON"/>
              <w:jc w:val="center"/>
            </w:pPr>
          </w:p>
        </w:tc>
        <w:tc>
          <w:tcPr>
            <w:tcW w:w="708" w:type="dxa"/>
            <w:tcBorders>
              <w:top w:val="nil"/>
              <w:bottom w:val="nil"/>
            </w:tcBorders>
          </w:tcPr>
          <w:p w14:paraId="3286D42B" w14:textId="77777777" w:rsidR="00795832" w:rsidRDefault="00795832" w:rsidP="00795832">
            <w:pPr>
              <w:pStyle w:val="Table8ptText-ASDEFCON"/>
              <w:jc w:val="center"/>
            </w:pPr>
            <w:r>
              <w:t>by MSR</w:t>
            </w:r>
          </w:p>
        </w:tc>
        <w:tc>
          <w:tcPr>
            <w:tcW w:w="851" w:type="dxa"/>
            <w:tcBorders>
              <w:top w:val="nil"/>
              <w:bottom w:val="nil"/>
            </w:tcBorders>
          </w:tcPr>
          <w:p w14:paraId="79863E13" w14:textId="77777777" w:rsidR="00795832" w:rsidRDefault="00795832" w:rsidP="00795832">
            <w:pPr>
              <w:pStyle w:val="Table8ptText-ASDEFCON"/>
              <w:jc w:val="center"/>
            </w:pPr>
            <w:r>
              <w:t>Review</w:t>
            </w:r>
          </w:p>
        </w:tc>
        <w:tc>
          <w:tcPr>
            <w:tcW w:w="1134" w:type="dxa"/>
            <w:tcBorders>
              <w:top w:val="nil"/>
              <w:bottom w:val="nil"/>
            </w:tcBorders>
          </w:tcPr>
          <w:p w14:paraId="2E08518B" w14:textId="77777777" w:rsidR="00795832" w:rsidRPr="00EC1CB3" w:rsidRDefault="00795832" w:rsidP="00795832">
            <w:pPr>
              <w:pStyle w:val="Table8ptText-ASDEFCON"/>
              <w:jc w:val="center"/>
            </w:pPr>
            <w:r>
              <w:t>NA</w:t>
            </w:r>
          </w:p>
        </w:tc>
        <w:tc>
          <w:tcPr>
            <w:tcW w:w="2551" w:type="dxa"/>
            <w:tcBorders>
              <w:top w:val="nil"/>
              <w:bottom w:val="nil"/>
            </w:tcBorders>
          </w:tcPr>
          <w:p w14:paraId="102D180B" w14:textId="281C1E89" w:rsidR="00795832" w:rsidRPr="00397FA2" w:rsidDel="001706B7" w:rsidRDefault="00795832" w:rsidP="00795832">
            <w:pPr>
              <w:pStyle w:val="Table8ptText-ASDEFCON"/>
              <w:jc w:val="left"/>
            </w:pPr>
            <w:r>
              <w:t>To ensure that, in conjunction with the draft SRMP, the preliminary design of each SSoI appropriately considers security requirements and is likely to be able to achieve the required Security Authorisations.</w:t>
            </w:r>
          </w:p>
        </w:tc>
      </w:tr>
      <w:tr w:rsidR="00A60698" w:rsidRPr="00EC1CB3" w14:paraId="65C8D5C6" w14:textId="77777777" w:rsidTr="004275EA">
        <w:tc>
          <w:tcPr>
            <w:tcW w:w="736" w:type="dxa"/>
            <w:tcBorders>
              <w:top w:val="nil"/>
              <w:bottom w:val="single" w:sz="4" w:space="0" w:color="auto"/>
            </w:tcBorders>
          </w:tcPr>
          <w:p w14:paraId="757D4E35" w14:textId="77777777" w:rsidR="00795832" w:rsidRDefault="00795832" w:rsidP="00795832">
            <w:pPr>
              <w:pStyle w:val="Table8ptText-ASDEFCON"/>
              <w:jc w:val="left"/>
            </w:pPr>
          </w:p>
        </w:tc>
        <w:tc>
          <w:tcPr>
            <w:tcW w:w="1671" w:type="dxa"/>
            <w:tcBorders>
              <w:top w:val="nil"/>
              <w:bottom w:val="single" w:sz="4" w:space="0" w:color="auto"/>
            </w:tcBorders>
          </w:tcPr>
          <w:p w14:paraId="632E2B5B" w14:textId="77777777" w:rsidR="00795832" w:rsidRDefault="00795832" w:rsidP="00795832">
            <w:pPr>
              <w:pStyle w:val="Table8ptText-ASDEFCON"/>
              <w:jc w:val="left"/>
            </w:pPr>
          </w:p>
        </w:tc>
        <w:tc>
          <w:tcPr>
            <w:tcW w:w="734" w:type="dxa"/>
            <w:tcBorders>
              <w:top w:val="nil"/>
              <w:bottom w:val="single" w:sz="4" w:space="0" w:color="auto"/>
            </w:tcBorders>
          </w:tcPr>
          <w:p w14:paraId="7D4235AB" w14:textId="77777777" w:rsidR="00795832" w:rsidRDefault="00795832" w:rsidP="00795832">
            <w:pPr>
              <w:pStyle w:val="Table8ptText-ASDEFCON"/>
              <w:jc w:val="center"/>
            </w:pPr>
          </w:p>
        </w:tc>
        <w:tc>
          <w:tcPr>
            <w:tcW w:w="318" w:type="dxa"/>
            <w:tcBorders>
              <w:top w:val="nil"/>
              <w:bottom w:val="single" w:sz="4" w:space="0" w:color="auto"/>
            </w:tcBorders>
          </w:tcPr>
          <w:p w14:paraId="7011EBBC" w14:textId="77777777" w:rsidR="00795832" w:rsidRDefault="00795832" w:rsidP="00795832">
            <w:pPr>
              <w:pStyle w:val="Table8ptText-ASDEFCON"/>
              <w:jc w:val="center"/>
            </w:pPr>
            <w:r>
              <w:t>c</w:t>
            </w:r>
          </w:p>
        </w:tc>
        <w:tc>
          <w:tcPr>
            <w:tcW w:w="931" w:type="dxa"/>
            <w:tcBorders>
              <w:top w:val="nil"/>
              <w:bottom w:val="single" w:sz="4" w:space="0" w:color="auto"/>
            </w:tcBorders>
          </w:tcPr>
          <w:p w14:paraId="7A8D8CFF" w14:textId="77777777" w:rsidR="00795832" w:rsidRDefault="00795832" w:rsidP="00795832">
            <w:pPr>
              <w:pStyle w:val="Table8ptText-ASDEFCON"/>
              <w:jc w:val="center"/>
            </w:pPr>
            <w:r>
              <w:t>Final</w:t>
            </w:r>
          </w:p>
        </w:tc>
        <w:tc>
          <w:tcPr>
            <w:tcW w:w="1134" w:type="dxa"/>
            <w:tcBorders>
              <w:top w:val="nil"/>
              <w:bottom w:val="single" w:sz="4" w:space="0" w:color="auto"/>
            </w:tcBorders>
          </w:tcPr>
          <w:p w14:paraId="2366FCAA" w14:textId="77777777" w:rsidR="00795832" w:rsidRDefault="00795832" w:rsidP="00795832">
            <w:pPr>
              <w:pStyle w:val="Table8ptText-ASDEFCON"/>
              <w:jc w:val="center"/>
            </w:pPr>
            <w:r>
              <w:t>DDR-20</w:t>
            </w:r>
          </w:p>
        </w:tc>
        <w:tc>
          <w:tcPr>
            <w:tcW w:w="709" w:type="dxa"/>
            <w:tcBorders>
              <w:top w:val="nil"/>
              <w:bottom w:val="single" w:sz="4" w:space="0" w:color="auto"/>
            </w:tcBorders>
          </w:tcPr>
          <w:p w14:paraId="40F7BA22" w14:textId="77777777" w:rsidR="00795832" w:rsidRDefault="00795832" w:rsidP="00795832">
            <w:pPr>
              <w:pStyle w:val="Table8ptText-ASDEFCON"/>
              <w:jc w:val="center"/>
            </w:pPr>
          </w:p>
        </w:tc>
        <w:tc>
          <w:tcPr>
            <w:tcW w:w="850" w:type="dxa"/>
            <w:tcBorders>
              <w:top w:val="nil"/>
              <w:bottom w:val="single" w:sz="4" w:space="0" w:color="auto"/>
            </w:tcBorders>
          </w:tcPr>
          <w:p w14:paraId="7AAC82EA" w14:textId="77777777" w:rsidR="00795832" w:rsidRDefault="00795832" w:rsidP="00795832">
            <w:pPr>
              <w:pStyle w:val="Table8ptText-ASDEFCON"/>
              <w:jc w:val="center"/>
            </w:pPr>
          </w:p>
        </w:tc>
        <w:tc>
          <w:tcPr>
            <w:tcW w:w="1418" w:type="dxa"/>
            <w:tcBorders>
              <w:top w:val="nil"/>
              <w:bottom w:val="single" w:sz="4" w:space="0" w:color="auto"/>
            </w:tcBorders>
          </w:tcPr>
          <w:p w14:paraId="47273FAC" w14:textId="77777777" w:rsidR="00795832" w:rsidRDefault="00795832" w:rsidP="00795832">
            <w:pPr>
              <w:pStyle w:val="Table8ptText-ASDEFCON"/>
              <w:jc w:val="center"/>
            </w:pPr>
          </w:p>
        </w:tc>
        <w:tc>
          <w:tcPr>
            <w:tcW w:w="708" w:type="dxa"/>
            <w:tcBorders>
              <w:top w:val="nil"/>
              <w:bottom w:val="single" w:sz="4" w:space="0" w:color="auto"/>
            </w:tcBorders>
          </w:tcPr>
          <w:p w14:paraId="47C27C48" w14:textId="77777777" w:rsidR="00795832" w:rsidRDefault="00795832" w:rsidP="00795832">
            <w:pPr>
              <w:pStyle w:val="Table8ptText-ASDEFCON"/>
              <w:jc w:val="center"/>
            </w:pPr>
            <w:r>
              <w:t>by MSR</w:t>
            </w:r>
          </w:p>
        </w:tc>
        <w:tc>
          <w:tcPr>
            <w:tcW w:w="851" w:type="dxa"/>
            <w:tcBorders>
              <w:top w:val="nil"/>
              <w:bottom w:val="single" w:sz="4" w:space="0" w:color="auto"/>
            </w:tcBorders>
          </w:tcPr>
          <w:p w14:paraId="0B26A4FC"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64940E51" w14:textId="77777777"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1EF6312A" w14:textId="77777777" w:rsidR="00795832" w:rsidRPr="00397FA2" w:rsidDel="001706B7" w:rsidRDefault="00795832" w:rsidP="00795832">
            <w:pPr>
              <w:pStyle w:val="Table8ptText-ASDEFCON"/>
              <w:jc w:val="left"/>
            </w:pPr>
          </w:p>
        </w:tc>
      </w:tr>
      <w:tr w:rsidR="00A60698" w:rsidRPr="00EC1CB3" w14:paraId="73B1EF4D" w14:textId="77777777" w:rsidTr="004275EA">
        <w:tc>
          <w:tcPr>
            <w:tcW w:w="736" w:type="dxa"/>
            <w:tcBorders>
              <w:top w:val="single" w:sz="4" w:space="0" w:color="auto"/>
              <w:bottom w:val="nil"/>
            </w:tcBorders>
          </w:tcPr>
          <w:p w14:paraId="64BDEBA3" w14:textId="77777777" w:rsidR="00795832" w:rsidRDefault="00795832" w:rsidP="00795832">
            <w:pPr>
              <w:pStyle w:val="Table8ptText-ASDEFCON"/>
              <w:jc w:val="left"/>
            </w:pPr>
            <w:r>
              <w:t>ENG-735</w:t>
            </w:r>
          </w:p>
        </w:tc>
        <w:tc>
          <w:tcPr>
            <w:tcW w:w="1671" w:type="dxa"/>
            <w:tcBorders>
              <w:top w:val="single" w:sz="4" w:space="0" w:color="auto"/>
              <w:bottom w:val="nil"/>
            </w:tcBorders>
          </w:tcPr>
          <w:p w14:paraId="6505BCD5" w14:textId="77777777" w:rsidR="00795832" w:rsidRDefault="00795832" w:rsidP="00795832">
            <w:pPr>
              <w:pStyle w:val="Table8ptText-ASDEFCON"/>
              <w:jc w:val="left"/>
            </w:pPr>
            <w:r>
              <w:t>Security Risk Management Plan</w:t>
            </w:r>
          </w:p>
        </w:tc>
        <w:tc>
          <w:tcPr>
            <w:tcW w:w="734" w:type="dxa"/>
            <w:tcBorders>
              <w:top w:val="single" w:sz="4" w:space="0" w:color="auto"/>
              <w:bottom w:val="nil"/>
            </w:tcBorders>
          </w:tcPr>
          <w:p w14:paraId="282A1172" w14:textId="77777777" w:rsidR="00795832" w:rsidRDefault="00795832" w:rsidP="00795832">
            <w:pPr>
              <w:pStyle w:val="Table8ptText-ASDEFCON"/>
              <w:jc w:val="center"/>
            </w:pPr>
            <w:r>
              <w:t>4.6.7.5</w:t>
            </w:r>
          </w:p>
        </w:tc>
        <w:tc>
          <w:tcPr>
            <w:tcW w:w="318" w:type="dxa"/>
            <w:tcBorders>
              <w:top w:val="single" w:sz="4" w:space="0" w:color="auto"/>
              <w:bottom w:val="nil"/>
            </w:tcBorders>
          </w:tcPr>
          <w:p w14:paraId="70EC02A0" w14:textId="77777777" w:rsidR="00795832" w:rsidRDefault="00795832" w:rsidP="00795832">
            <w:pPr>
              <w:pStyle w:val="Table8ptText-ASDEFCON"/>
              <w:jc w:val="center"/>
            </w:pPr>
            <w:r>
              <w:t>a</w:t>
            </w:r>
          </w:p>
        </w:tc>
        <w:tc>
          <w:tcPr>
            <w:tcW w:w="931" w:type="dxa"/>
            <w:tcBorders>
              <w:top w:val="single" w:sz="4" w:space="0" w:color="auto"/>
              <w:bottom w:val="nil"/>
            </w:tcBorders>
          </w:tcPr>
          <w:p w14:paraId="292DA784" w14:textId="77777777" w:rsidR="00795832" w:rsidRDefault="00795832" w:rsidP="00795832">
            <w:pPr>
              <w:pStyle w:val="Table8ptText-ASDEFCON"/>
              <w:jc w:val="center"/>
            </w:pPr>
            <w:r>
              <w:t>Draft</w:t>
            </w:r>
          </w:p>
        </w:tc>
        <w:tc>
          <w:tcPr>
            <w:tcW w:w="1134" w:type="dxa"/>
            <w:tcBorders>
              <w:top w:val="single" w:sz="4" w:space="0" w:color="auto"/>
              <w:bottom w:val="nil"/>
            </w:tcBorders>
          </w:tcPr>
          <w:p w14:paraId="5780424D" w14:textId="77777777" w:rsidR="00795832" w:rsidRDefault="00795832" w:rsidP="00795832">
            <w:pPr>
              <w:pStyle w:val="Table8ptText-ASDEFCON"/>
              <w:jc w:val="center"/>
            </w:pPr>
            <w:r>
              <w:t>PDR-20</w:t>
            </w:r>
          </w:p>
        </w:tc>
        <w:tc>
          <w:tcPr>
            <w:tcW w:w="709" w:type="dxa"/>
            <w:tcBorders>
              <w:top w:val="single" w:sz="4" w:space="0" w:color="auto"/>
              <w:bottom w:val="nil"/>
            </w:tcBorders>
          </w:tcPr>
          <w:p w14:paraId="6E7C6B85" w14:textId="77777777" w:rsidR="00795832" w:rsidRDefault="00795832" w:rsidP="00795832">
            <w:pPr>
              <w:pStyle w:val="Table8ptText-ASDEFCON"/>
              <w:jc w:val="center"/>
            </w:pPr>
            <w:r>
              <w:t>DMS</w:t>
            </w:r>
          </w:p>
        </w:tc>
        <w:tc>
          <w:tcPr>
            <w:tcW w:w="850" w:type="dxa"/>
            <w:tcBorders>
              <w:top w:val="single" w:sz="4" w:space="0" w:color="auto"/>
              <w:bottom w:val="nil"/>
            </w:tcBorders>
          </w:tcPr>
          <w:p w14:paraId="3635CE92" w14:textId="77777777" w:rsidR="00795832" w:rsidRDefault="00795832" w:rsidP="00795832">
            <w:pPr>
              <w:pStyle w:val="Table8ptText-ASDEFCON"/>
              <w:jc w:val="center"/>
            </w:pPr>
            <w:r>
              <w:t>CR</w:t>
            </w:r>
          </w:p>
        </w:tc>
        <w:tc>
          <w:tcPr>
            <w:tcW w:w="1418" w:type="dxa"/>
            <w:tcBorders>
              <w:top w:val="single" w:sz="4" w:space="0" w:color="auto"/>
              <w:bottom w:val="nil"/>
            </w:tcBorders>
          </w:tcPr>
          <w:p w14:paraId="49427741" w14:textId="77777777" w:rsidR="00795832" w:rsidRDefault="00795832" w:rsidP="00795832">
            <w:pPr>
              <w:pStyle w:val="Table8ptText-ASDEFCON"/>
              <w:jc w:val="center"/>
            </w:pPr>
            <w:r>
              <w:t>DID-ENG-SOL-SRMP</w:t>
            </w:r>
          </w:p>
        </w:tc>
        <w:tc>
          <w:tcPr>
            <w:tcW w:w="708" w:type="dxa"/>
            <w:tcBorders>
              <w:top w:val="single" w:sz="4" w:space="0" w:color="auto"/>
              <w:bottom w:val="nil"/>
            </w:tcBorders>
          </w:tcPr>
          <w:p w14:paraId="15E5C5A4" w14:textId="77777777" w:rsidR="00795832" w:rsidRDefault="00795832" w:rsidP="00795832">
            <w:pPr>
              <w:pStyle w:val="Table8ptText-ASDEFCON"/>
              <w:jc w:val="center"/>
            </w:pPr>
            <w:r>
              <w:t>by MSR</w:t>
            </w:r>
          </w:p>
        </w:tc>
        <w:tc>
          <w:tcPr>
            <w:tcW w:w="851" w:type="dxa"/>
            <w:tcBorders>
              <w:top w:val="single" w:sz="4" w:space="0" w:color="auto"/>
              <w:bottom w:val="nil"/>
            </w:tcBorders>
          </w:tcPr>
          <w:p w14:paraId="2ADBF3EE"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5329B2A6"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01B76532" w14:textId="2900CA4D" w:rsidR="00795832" w:rsidRPr="00397FA2" w:rsidDel="001706B7" w:rsidRDefault="00795832" w:rsidP="00795832">
            <w:pPr>
              <w:pStyle w:val="Table8ptText-ASDEFCON"/>
              <w:jc w:val="left"/>
            </w:pPr>
            <w:r>
              <w:t>To ensure that, in conjunction with the draft SSP, the preliminary design of each SSoI appropriately considers security requirements and is likely to be able to achieve the required Security Authorisations.</w:t>
            </w:r>
          </w:p>
        </w:tc>
      </w:tr>
      <w:tr w:rsidR="00A60698" w:rsidRPr="00EC1CB3" w14:paraId="3A14480D" w14:textId="77777777" w:rsidTr="004275EA">
        <w:tc>
          <w:tcPr>
            <w:tcW w:w="736" w:type="dxa"/>
            <w:tcBorders>
              <w:top w:val="nil"/>
              <w:bottom w:val="single" w:sz="4" w:space="0" w:color="auto"/>
            </w:tcBorders>
          </w:tcPr>
          <w:p w14:paraId="0C364966" w14:textId="77777777" w:rsidR="00795832" w:rsidRDefault="00795832" w:rsidP="00795832">
            <w:pPr>
              <w:pStyle w:val="Table8ptText-ASDEFCON"/>
              <w:jc w:val="left"/>
            </w:pPr>
          </w:p>
        </w:tc>
        <w:tc>
          <w:tcPr>
            <w:tcW w:w="1671" w:type="dxa"/>
            <w:tcBorders>
              <w:top w:val="nil"/>
              <w:bottom w:val="single" w:sz="4" w:space="0" w:color="auto"/>
            </w:tcBorders>
          </w:tcPr>
          <w:p w14:paraId="19AA922B" w14:textId="77777777" w:rsidR="00795832" w:rsidRDefault="00795832" w:rsidP="00795832">
            <w:pPr>
              <w:pStyle w:val="Table8ptText-ASDEFCON"/>
              <w:jc w:val="left"/>
            </w:pPr>
          </w:p>
        </w:tc>
        <w:tc>
          <w:tcPr>
            <w:tcW w:w="734" w:type="dxa"/>
            <w:tcBorders>
              <w:top w:val="nil"/>
              <w:bottom w:val="single" w:sz="4" w:space="0" w:color="auto"/>
            </w:tcBorders>
          </w:tcPr>
          <w:p w14:paraId="3FB6335E" w14:textId="77777777" w:rsidR="00795832" w:rsidRDefault="00795832" w:rsidP="00795832">
            <w:pPr>
              <w:pStyle w:val="Table8ptText-ASDEFCON"/>
              <w:jc w:val="center"/>
            </w:pPr>
          </w:p>
        </w:tc>
        <w:tc>
          <w:tcPr>
            <w:tcW w:w="318" w:type="dxa"/>
            <w:tcBorders>
              <w:top w:val="nil"/>
              <w:bottom w:val="single" w:sz="4" w:space="0" w:color="auto"/>
            </w:tcBorders>
          </w:tcPr>
          <w:p w14:paraId="4BDD7C62" w14:textId="77777777" w:rsidR="00795832" w:rsidRDefault="00795832" w:rsidP="00795832">
            <w:pPr>
              <w:pStyle w:val="Table8ptText-ASDEFCON"/>
              <w:jc w:val="center"/>
            </w:pPr>
            <w:r>
              <w:t>b</w:t>
            </w:r>
          </w:p>
        </w:tc>
        <w:tc>
          <w:tcPr>
            <w:tcW w:w="931" w:type="dxa"/>
            <w:tcBorders>
              <w:top w:val="nil"/>
              <w:bottom w:val="single" w:sz="4" w:space="0" w:color="auto"/>
            </w:tcBorders>
          </w:tcPr>
          <w:p w14:paraId="0AF99046" w14:textId="77777777" w:rsidR="00795832" w:rsidRDefault="00795832" w:rsidP="00795832">
            <w:pPr>
              <w:pStyle w:val="Table8ptText-ASDEFCON"/>
              <w:jc w:val="center"/>
            </w:pPr>
            <w:r>
              <w:t>Final</w:t>
            </w:r>
          </w:p>
        </w:tc>
        <w:tc>
          <w:tcPr>
            <w:tcW w:w="1134" w:type="dxa"/>
            <w:tcBorders>
              <w:top w:val="nil"/>
              <w:bottom w:val="single" w:sz="4" w:space="0" w:color="auto"/>
            </w:tcBorders>
          </w:tcPr>
          <w:p w14:paraId="23208AA6" w14:textId="77777777" w:rsidR="00795832" w:rsidRDefault="00795832" w:rsidP="00795832">
            <w:pPr>
              <w:pStyle w:val="Table8ptText-ASDEFCON"/>
              <w:jc w:val="center"/>
            </w:pPr>
            <w:r>
              <w:t>DDR-20</w:t>
            </w:r>
          </w:p>
        </w:tc>
        <w:tc>
          <w:tcPr>
            <w:tcW w:w="709" w:type="dxa"/>
            <w:tcBorders>
              <w:top w:val="nil"/>
              <w:bottom w:val="single" w:sz="4" w:space="0" w:color="auto"/>
            </w:tcBorders>
          </w:tcPr>
          <w:p w14:paraId="3273C524" w14:textId="77777777" w:rsidR="00795832" w:rsidRDefault="00795832" w:rsidP="00795832">
            <w:pPr>
              <w:pStyle w:val="Table8ptText-ASDEFCON"/>
              <w:jc w:val="center"/>
            </w:pPr>
          </w:p>
        </w:tc>
        <w:tc>
          <w:tcPr>
            <w:tcW w:w="850" w:type="dxa"/>
            <w:tcBorders>
              <w:top w:val="nil"/>
              <w:bottom w:val="single" w:sz="4" w:space="0" w:color="auto"/>
            </w:tcBorders>
          </w:tcPr>
          <w:p w14:paraId="1E5ED0D2" w14:textId="77777777" w:rsidR="00795832" w:rsidRDefault="00795832" w:rsidP="00795832">
            <w:pPr>
              <w:pStyle w:val="Table8ptText-ASDEFCON"/>
              <w:jc w:val="center"/>
            </w:pPr>
          </w:p>
        </w:tc>
        <w:tc>
          <w:tcPr>
            <w:tcW w:w="1418" w:type="dxa"/>
            <w:tcBorders>
              <w:top w:val="nil"/>
              <w:bottom w:val="single" w:sz="4" w:space="0" w:color="auto"/>
            </w:tcBorders>
          </w:tcPr>
          <w:p w14:paraId="367DBA7E" w14:textId="77777777" w:rsidR="00795832" w:rsidRDefault="00795832" w:rsidP="00795832">
            <w:pPr>
              <w:pStyle w:val="Table8ptText-ASDEFCON"/>
              <w:jc w:val="center"/>
            </w:pPr>
          </w:p>
        </w:tc>
        <w:tc>
          <w:tcPr>
            <w:tcW w:w="708" w:type="dxa"/>
            <w:tcBorders>
              <w:top w:val="nil"/>
              <w:bottom w:val="single" w:sz="4" w:space="0" w:color="auto"/>
            </w:tcBorders>
          </w:tcPr>
          <w:p w14:paraId="10684214" w14:textId="77777777" w:rsidR="00795832" w:rsidRDefault="00795832" w:rsidP="00795832">
            <w:pPr>
              <w:pStyle w:val="Table8ptText-ASDEFCON"/>
              <w:jc w:val="center"/>
            </w:pPr>
            <w:r>
              <w:t>by MSR</w:t>
            </w:r>
          </w:p>
        </w:tc>
        <w:tc>
          <w:tcPr>
            <w:tcW w:w="851" w:type="dxa"/>
            <w:tcBorders>
              <w:top w:val="nil"/>
              <w:bottom w:val="single" w:sz="4" w:space="0" w:color="auto"/>
            </w:tcBorders>
          </w:tcPr>
          <w:p w14:paraId="0ABBA5A0"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5BCDB2FB" w14:textId="77777777"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7D582870" w14:textId="77777777" w:rsidR="00795832" w:rsidRPr="00397FA2" w:rsidDel="001706B7" w:rsidRDefault="00795832" w:rsidP="00795832">
            <w:pPr>
              <w:pStyle w:val="Table8ptText-ASDEFCON"/>
              <w:jc w:val="left"/>
            </w:pPr>
          </w:p>
        </w:tc>
      </w:tr>
      <w:tr w:rsidR="00A60698" w:rsidRPr="00EC1CB3" w14:paraId="2D436C18" w14:textId="77777777" w:rsidTr="004275EA">
        <w:tc>
          <w:tcPr>
            <w:tcW w:w="736" w:type="dxa"/>
            <w:tcBorders>
              <w:top w:val="single" w:sz="4" w:space="0" w:color="auto"/>
              <w:bottom w:val="nil"/>
            </w:tcBorders>
          </w:tcPr>
          <w:p w14:paraId="371CDBD6" w14:textId="77777777" w:rsidR="00795832" w:rsidRDefault="00795832" w:rsidP="00795832">
            <w:pPr>
              <w:pStyle w:val="Table8ptText-ASDEFCON"/>
              <w:jc w:val="left"/>
            </w:pPr>
            <w:r>
              <w:t>ENG-740</w:t>
            </w:r>
          </w:p>
        </w:tc>
        <w:tc>
          <w:tcPr>
            <w:tcW w:w="1671" w:type="dxa"/>
            <w:tcBorders>
              <w:top w:val="single" w:sz="4" w:space="0" w:color="auto"/>
              <w:bottom w:val="nil"/>
            </w:tcBorders>
          </w:tcPr>
          <w:p w14:paraId="692A74A9" w14:textId="77777777" w:rsidR="00795832" w:rsidRDefault="00795832" w:rsidP="00795832">
            <w:pPr>
              <w:pStyle w:val="Table8ptText-ASDEFCON"/>
              <w:jc w:val="left"/>
            </w:pPr>
            <w:r>
              <w:t>In</w:t>
            </w:r>
            <w:r>
              <w:noBreakHyphen/>
              <w:t>Service Security Management Plan</w:t>
            </w:r>
          </w:p>
        </w:tc>
        <w:tc>
          <w:tcPr>
            <w:tcW w:w="734" w:type="dxa"/>
            <w:tcBorders>
              <w:top w:val="single" w:sz="4" w:space="0" w:color="auto"/>
              <w:bottom w:val="nil"/>
            </w:tcBorders>
          </w:tcPr>
          <w:p w14:paraId="1CCA6205" w14:textId="77777777" w:rsidR="00795832" w:rsidRDefault="00795832" w:rsidP="00795832">
            <w:pPr>
              <w:pStyle w:val="Table8ptText-ASDEFCON"/>
              <w:jc w:val="center"/>
            </w:pPr>
            <w:r>
              <w:t>4.6.7.5</w:t>
            </w:r>
          </w:p>
        </w:tc>
        <w:tc>
          <w:tcPr>
            <w:tcW w:w="318" w:type="dxa"/>
            <w:tcBorders>
              <w:top w:val="single" w:sz="4" w:space="0" w:color="auto"/>
              <w:bottom w:val="nil"/>
            </w:tcBorders>
          </w:tcPr>
          <w:p w14:paraId="1B1F1F81" w14:textId="77777777" w:rsidR="00795832" w:rsidRDefault="00795832" w:rsidP="00795832">
            <w:pPr>
              <w:pStyle w:val="Table8ptText-ASDEFCON"/>
              <w:jc w:val="center"/>
            </w:pPr>
            <w:r>
              <w:t>a</w:t>
            </w:r>
          </w:p>
        </w:tc>
        <w:tc>
          <w:tcPr>
            <w:tcW w:w="931" w:type="dxa"/>
            <w:tcBorders>
              <w:top w:val="single" w:sz="4" w:space="0" w:color="auto"/>
              <w:bottom w:val="nil"/>
            </w:tcBorders>
          </w:tcPr>
          <w:p w14:paraId="1408487F" w14:textId="77777777" w:rsidR="00795832" w:rsidRDefault="00795832" w:rsidP="00795832">
            <w:pPr>
              <w:pStyle w:val="Table8ptText-ASDEFCON"/>
              <w:jc w:val="center"/>
            </w:pPr>
            <w:r>
              <w:t>Draft</w:t>
            </w:r>
          </w:p>
        </w:tc>
        <w:tc>
          <w:tcPr>
            <w:tcW w:w="1134" w:type="dxa"/>
            <w:tcBorders>
              <w:top w:val="single" w:sz="4" w:space="0" w:color="auto"/>
              <w:bottom w:val="nil"/>
            </w:tcBorders>
          </w:tcPr>
          <w:p w14:paraId="1CD1DF32" w14:textId="77777777" w:rsidR="00795832" w:rsidRDefault="00795832" w:rsidP="00795832">
            <w:pPr>
              <w:pStyle w:val="Table8ptText-ASDEFCON"/>
              <w:jc w:val="center"/>
            </w:pPr>
            <w:r>
              <w:t>DDR+40</w:t>
            </w:r>
          </w:p>
        </w:tc>
        <w:tc>
          <w:tcPr>
            <w:tcW w:w="709" w:type="dxa"/>
            <w:tcBorders>
              <w:top w:val="single" w:sz="4" w:space="0" w:color="auto"/>
              <w:bottom w:val="nil"/>
            </w:tcBorders>
          </w:tcPr>
          <w:p w14:paraId="3A6C3756" w14:textId="77777777" w:rsidR="00795832" w:rsidRDefault="00795832" w:rsidP="00795832">
            <w:pPr>
              <w:pStyle w:val="Table8ptText-ASDEFCON"/>
              <w:jc w:val="center"/>
            </w:pPr>
            <w:r>
              <w:t>DMS</w:t>
            </w:r>
          </w:p>
        </w:tc>
        <w:tc>
          <w:tcPr>
            <w:tcW w:w="850" w:type="dxa"/>
            <w:tcBorders>
              <w:top w:val="single" w:sz="4" w:space="0" w:color="auto"/>
              <w:bottom w:val="nil"/>
            </w:tcBorders>
          </w:tcPr>
          <w:p w14:paraId="6493C498" w14:textId="77777777" w:rsidR="00795832" w:rsidRDefault="00795832" w:rsidP="00795832">
            <w:pPr>
              <w:pStyle w:val="Table8ptText-ASDEFCON"/>
              <w:jc w:val="center"/>
            </w:pPr>
            <w:r>
              <w:t>CR</w:t>
            </w:r>
          </w:p>
        </w:tc>
        <w:tc>
          <w:tcPr>
            <w:tcW w:w="1418" w:type="dxa"/>
            <w:tcBorders>
              <w:top w:val="single" w:sz="4" w:space="0" w:color="auto"/>
              <w:bottom w:val="nil"/>
            </w:tcBorders>
          </w:tcPr>
          <w:p w14:paraId="13E9D9B5" w14:textId="77777777" w:rsidR="00795832" w:rsidRDefault="00795832" w:rsidP="00795832">
            <w:pPr>
              <w:pStyle w:val="Table8ptText-ASDEFCON"/>
              <w:jc w:val="center"/>
            </w:pPr>
            <w:r>
              <w:t>DID-SSM-ISSMP</w:t>
            </w:r>
          </w:p>
        </w:tc>
        <w:tc>
          <w:tcPr>
            <w:tcW w:w="708" w:type="dxa"/>
            <w:tcBorders>
              <w:top w:val="single" w:sz="4" w:space="0" w:color="auto"/>
              <w:bottom w:val="nil"/>
            </w:tcBorders>
          </w:tcPr>
          <w:p w14:paraId="0D51AA1B" w14:textId="77777777" w:rsidR="00795832" w:rsidRDefault="00795832" w:rsidP="00795832">
            <w:pPr>
              <w:pStyle w:val="Table8ptText-ASDEFCON"/>
              <w:jc w:val="center"/>
            </w:pPr>
            <w:r>
              <w:t>20</w:t>
            </w:r>
          </w:p>
        </w:tc>
        <w:tc>
          <w:tcPr>
            <w:tcW w:w="851" w:type="dxa"/>
            <w:tcBorders>
              <w:top w:val="single" w:sz="4" w:space="0" w:color="auto"/>
              <w:bottom w:val="nil"/>
            </w:tcBorders>
          </w:tcPr>
          <w:p w14:paraId="10F78DE0"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040A8978"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234871D3" w14:textId="77777777" w:rsidR="00795832" w:rsidRPr="00397FA2" w:rsidDel="001706B7" w:rsidRDefault="00795832" w:rsidP="00795832">
            <w:pPr>
              <w:pStyle w:val="Table8ptText-ASDEFCON"/>
              <w:jc w:val="left"/>
            </w:pPr>
          </w:p>
        </w:tc>
      </w:tr>
      <w:tr w:rsidR="00A60698" w:rsidRPr="00EC1CB3" w14:paraId="133E61D5" w14:textId="77777777" w:rsidTr="004275EA">
        <w:tc>
          <w:tcPr>
            <w:tcW w:w="736" w:type="dxa"/>
            <w:tcBorders>
              <w:top w:val="nil"/>
              <w:bottom w:val="single" w:sz="4" w:space="0" w:color="auto"/>
            </w:tcBorders>
          </w:tcPr>
          <w:p w14:paraId="0E96904A" w14:textId="77777777" w:rsidR="00795832" w:rsidRDefault="00795832" w:rsidP="00795832">
            <w:pPr>
              <w:pStyle w:val="Table8ptText-ASDEFCON"/>
              <w:jc w:val="left"/>
            </w:pPr>
          </w:p>
        </w:tc>
        <w:tc>
          <w:tcPr>
            <w:tcW w:w="1671" w:type="dxa"/>
            <w:tcBorders>
              <w:top w:val="nil"/>
              <w:bottom w:val="single" w:sz="4" w:space="0" w:color="auto"/>
            </w:tcBorders>
          </w:tcPr>
          <w:p w14:paraId="412A29DE" w14:textId="77777777" w:rsidR="00795832" w:rsidRDefault="00795832" w:rsidP="00795832">
            <w:pPr>
              <w:pStyle w:val="Table8ptText-ASDEFCON"/>
              <w:jc w:val="left"/>
            </w:pPr>
          </w:p>
        </w:tc>
        <w:tc>
          <w:tcPr>
            <w:tcW w:w="734" w:type="dxa"/>
            <w:tcBorders>
              <w:top w:val="nil"/>
              <w:bottom w:val="single" w:sz="4" w:space="0" w:color="auto"/>
            </w:tcBorders>
          </w:tcPr>
          <w:p w14:paraId="09951254" w14:textId="77777777" w:rsidR="00795832" w:rsidRDefault="00795832" w:rsidP="00795832">
            <w:pPr>
              <w:pStyle w:val="Table8ptText-ASDEFCON"/>
              <w:jc w:val="center"/>
            </w:pPr>
          </w:p>
        </w:tc>
        <w:tc>
          <w:tcPr>
            <w:tcW w:w="318" w:type="dxa"/>
            <w:tcBorders>
              <w:top w:val="nil"/>
              <w:bottom w:val="single" w:sz="4" w:space="0" w:color="auto"/>
            </w:tcBorders>
          </w:tcPr>
          <w:p w14:paraId="36ECCA7A" w14:textId="77777777" w:rsidR="00795832" w:rsidRDefault="00795832" w:rsidP="00795832">
            <w:pPr>
              <w:pStyle w:val="Table8ptText-ASDEFCON"/>
              <w:jc w:val="center"/>
            </w:pPr>
            <w:r>
              <w:t>b</w:t>
            </w:r>
          </w:p>
        </w:tc>
        <w:tc>
          <w:tcPr>
            <w:tcW w:w="931" w:type="dxa"/>
            <w:tcBorders>
              <w:top w:val="nil"/>
              <w:bottom w:val="single" w:sz="4" w:space="0" w:color="auto"/>
            </w:tcBorders>
          </w:tcPr>
          <w:p w14:paraId="3520795F" w14:textId="77777777" w:rsidR="00795832" w:rsidRDefault="00795832" w:rsidP="00795832">
            <w:pPr>
              <w:pStyle w:val="Table8ptText-ASDEFCON"/>
              <w:jc w:val="center"/>
            </w:pPr>
            <w:r>
              <w:t>Final</w:t>
            </w:r>
          </w:p>
        </w:tc>
        <w:tc>
          <w:tcPr>
            <w:tcW w:w="1134" w:type="dxa"/>
            <w:tcBorders>
              <w:top w:val="nil"/>
              <w:bottom w:val="single" w:sz="4" w:space="0" w:color="auto"/>
            </w:tcBorders>
          </w:tcPr>
          <w:p w14:paraId="39DCFD31" w14:textId="77777777" w:rsidR="00795832" w:rsidRDefault="00795832" w:rsidP="00795832">
            <w:pPr>
              <w:pStyle w:val="Table8ptText-ASDEFCON"/>
              <w:jc w:val="center"/>
            </w:pPr>
            <w:r>
              <w:t>First SA-40</w:t>
            </w:r>
          </w:p>
        </w:tc>
        <w:tc>
          <w:tcPr>
            <w:tcW w:w="709" w:type="dxa"/>
            <w:tcBorders>
              <w:top w:val="nil"/>
              <w:bottom w:val="single" w:sz="4" w:space="0" w:color="auto"/>
            </w:tcBorders>
          </w:tcPr>
          <w:p w14:paraId="6DEA05CF" w14:textId="77777777" w:rsidR="00795832" w:rsidRDefault="00795832" w:rsidP="00795832">
            <w:pPr>
              <w:pStyle w:val="Table8ptText-ASDEFCON"/>
              <w:jc w:val="center"/>
            </w:pPr>
          </w:p>
        </w:tc>
        <w:tc>
          <w:tcPr>
            <w:tcW w:w="850" w:type="dxa"/>
            <w:tcBorders>
              <w:top w:val="nil"/>
              <w:bottom w:val="single" w:sz="4" w:space="0" w:color="auto"/>
            </w:tcBorders>
          </w:tcPr>
          <w:p w14:paraId="45EDBB34" w14:textId="77777777" w:rsidR="00795832" w:rsidRDefault="00795832" w:rsidP="00795832">
            <w:pPr>
              <w:pStyle w:val="Table8ptText-ASDEFCON"/>
              <w:jc w:val="center"/>
            </w:pPr>
          </w:p>
        </w:tc>
        <w:tc>
          <w:tcPr>
            <w:tcW w:w="1418" w:type="dxa"/>
            <w:tcBorders>
              <w:top w:val="nil"/>
              <w:bottom w:val="single" w:sz="4" w:space="0" w:color="auto"/>
            </w:tcBorders>
          </w:tcPr>
          <w:p w14:paraId="4C338E09" w14:textId="77777777" w:rsidR="00795832" w:rsidRDefault="00795832" w:rsidP="00795832">
            <w:pPr>
              <w:pStyle w:val="Table8ptText-ASDEFCON"/>
              <w:jc w:val="center"/>
            </w:pPr>
          </w:p>
        </w:tc>
        <w:tc>
          <w:tcPr>
            <w:tcW w:w="708" w:type="dxa"/>
            <w:tcBorders>
              <w:top w:val="nil"/>
              <w:bottom w:val="single" w:sz="4" w:space="0" w:color="auto"/>
            </w:tcBorders>
          </w:tcPr>
          <w:p w14:paraId="70DCC86E" w14:textId="77777777" w:rsidR="00795832" w:rsidRDefault="00795832" w:rsidP="00795832">
            <w:pPr>
              <w:pStyle w:val="Table8ptText-ASDEFCON"/>
              <w:jc w:val="center"/>
            </w:pPr>
            <w:r>
              <w:t>20</w:t>
            </w:r>
          </w:p>
        </w:tc>
        <w:tc>
          <w:tcPr>
            <w:tcW w:w="851" w:type="dxa"/>
            <w:tcBorders>
              <w:top w:val="nil"/>
              <w:bottom w:val="single" w:sz="4" w:space="0" w:color="auto"/>
            </w:tcBorders>
          </w:tcPr>
          <w:p w14:paraId="61022A02"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2B1266EB" w14:textId="44D28A7B" w:rsidR="00795832" w:rsidRPr="00EC1CB3" w:rsidRDefault="00795832" w:rsidP="00795832">
            <w:pPr>
              <w:pStyle w:val="Table8ptText-ASDEFCON"/>
              <w:jc w:val="center"/>
            </w:pPr>
            <w:r>
              <w:t xml:space="preserve">See </w:t>
            </w:r>
            <w:r w:rsidR="00B0285A">
              <w:t>n</w:t>
            </w:r>
            <w:r>
              <w:t>otes</w:t>
            </w:r>
          </w:p>
        </w:tc>
        <w:tc>
          <w:tcPr>
            <w:tcW w:w="2551" w:type="dxa"/>
            <w:tcBorders>
              <w:top w:val="nil"/>
              <w:bottom w:val="single" w:sz="4" w:space="0" w:color="auto"/>
            </w:tcBorders>
          </w:tcPr>
          <w:p w14:paraId="7C031730" w14:textId="77777777" w:rsidR="00795832" w:rsidRPr="001949F1" w:rsidRDefault="00795832" w:rsidP="00795832">
            <w:pPr>
              <w:pStyle w:val="NoteToDrafters-ASDEFCON"/>
              <w:jc w:val="left"/>
              <w:rPr>
                <w:bCs/>
                <w:iCs/>
                <w:sz w:val="16"/>
              </w:rPr>
            </w:pPr>
            <w:r w:rsidRPr="001949F1">
              <w:rPr>
                <w:bCs/>
                <w:iCs/>
                <w:sz w:val="16"/>
              </w:rPr>
              <w:t xml:space="preserve">Note to drafters: </w:t>
            </w:r>
            <w:r>
              <w:rPr>
                <w:bCs/>
                <w:iCs/>
                <w:sz w:val="16"/>
              </w:rPr>
              <w:t>Amend the Maintenance column to ‘Each SA and FA’ and delete the following notes if there is no linked Contract (Support).</w:t>
            </w:r>
          </w:p>
          <w:p w14:paraId="1D9D9A21" w14:textId="77777777" w:rsidR="00795832" w:rsidRDefault="00795832" w:rsidP="00795832">
            <w:pPr>
              <w:pStyle w:val="Table8ptText-ASDEFCON"/>
              <w:jc w:val="left"/>
            </w:pPr>
            <w:r>
              <w:t>This Final version will be pulled through into the Contract (Support) to provide the governing plan for Materiel System security under that Contract.</w:t>
            </w:r>
          </w:p>
          <w:p w14:paraId="422EAA0C" w14:textId="77777777" w:rsidR="00795832" w:rsidRPr="00397FA2" w:rsidDel="001706B7" w:rsidRDefault="00795832" w:rsidP="00795832">
            <w:pPr>
              <w:pStyle w:val="Table8ptText-ASDEFCON"/>
              <w:jc w:val="left"/>
            </w:pPr>
            <w:r>
              <w:t>Maintenance and Update requirements for this data item are set out in the CDRL in the Contract (Support).</w:t>
            </w:r>
          </w:p>
        </w:tc>
      </w:tr>
      <w:tr w:rsidR="00A60698" w:rsidRPr="00EC1CB3" w14:paraId="062A2E98" w14:textId="77777777" w:rsidTr="004275EA">
        <w:tc>
          <w:tcPr>
            <w:tcW w:w="736" w:type="dxa"/>
            <w:tcBorders>
              <w:top w:val="single" w:sz="4" w:space="0" w:color="auto"/>
              <w:bottom w:val="nil"/>
            </w:tcBorders>
          </w:tcPr>
          <w:p w14:paraId="5B3BE931" w14:textId="77777777" w:rsidR="00795832" w:rsidRDefault="00795832" w:rsidP="00795832">
            <w:pPr>
              <w:pStyle w:val="Table8ptText-ASDEFCON"/>
              <w:jc w:val="left"/>
            </w:pPr>
            <w:r>
              <w:t>ENG-745</w:t>
            </w:r>
          </w:p>
        </w:tc>
        <w:tc>
          <w:tcPr>
            <w:tcW w:w="1671" w:type="dxa"/>
            <w:tcBorders>
              <w:top w:val="single" w:sz="4" w:space="0" w:color="auto"/>
              <w:bottom w:val="nil"/>
            </w:tcBorders>
          </w:tcPr>
          <w:p w14:paraId="246DDB36" w14:textId="77777777" w:rsidR="00795832" w:rsidRDefault="00795832" w:rsidP="00795832">
            <w:pPr>
              <w:pStyle w:val="Table8ptText-ASDEFCON"/>
              <w:numPr>
                <w:ilvl w:val="0"/>
                <w:numId w:val="0"/>
              </w:numPr>
              <w:jc w:val="left"/>
            </w:pPr>
            <w:r>
              <w:t>Security Standard Operating Procedures</w:t>
            </w:r>
          </w:p>
        </w:tc>
        <w:tc>
          <w:tcPr>
            <w:tcW w:w="734" w:type="dxa"/>
            <w:tcBorders>
              <w:top w:val="single" w:sz="4" w:space="0" w:color="auto"/>
              <w:bottom w:val="nil"/>
            </w:tcBorders>
          </w:tcPr>
          <w:p w14:paraId="257F7B5D" w14:textId="77777777" w:rsidR="00795832" w:rsidRDefault="00795832" w:rsidP="00795832">
            <w:pPr>
              <w:pStyle w:val="Table8ptText-ASDEFCON"/>
              <w:jc w:val="center"/>
            </w:pPr>
            <w:r>
              <w:t>4.6.7.5</w:t>
            </w:r>
          </w:p>
        </w:tc>
        <w:tc>
          <w:tcPr>
            <w:tcW w:w="318" w:type="dxa"/>
            <w:tcBorders>
              <w:top w:val="single" w:sz="4" w:space="0" w:color="auto"/>
              <w:bottom w:val="nil"/>
            </w:tcBorders>
          </w:tcPr>
          <w:p w14:paraId="26AC62F9" w14:textId="77777777" w:rsidR="00795832" w:rsidRDefault="00795832" w:rsidP="00795832">
            <w:pPr>
              <w:pStyle w:val="Table8ptText-ASDEFCON"/>
              <w:jc w:val="center"/>
            </w:pPr>
            <w:r>
              <w:t>a</w:t>
            </w:r>
          </w:p>
        </w:tc>
        <w:tc>
          <w:tcPr>
            <w:tcW w:w="931" w:type="dxa"/>
            <w:tcBorders>
              <w:top w:val="single" w:sz="4" w:space="0" w:color="auto"/>
              <w:bottom w:val="nil"/>
            </w:tcBorders>
          </w:tcPr>
          <w:p w14:paraId="3E5DA92C" w14:textId="77777777" w:rsidR="00795832" w:rsidRDefault="00795832" w:rsidP="00795832">
            <w:pPr>
              <w:pStyle w:val="Table8ptText-ASDEFCON"/>
              <w:jc w:val="center"/>
            </w:pPr>
            <w:r>
              <w:t>Draft</w:t>
            </w:r>
          </w:p>
        </w:tc>
        <w:tc>
          <w:tcPr>
            <w:tcW w:w="1134" w:type="dxa"/>
            <w:tcBorders>
              <w:top w:val="single" w:sz="4" w:space="0" w:color="auto"/>
              <w:bottom w:val="nil"/>
            </w:tcBorders>
          </w:tcPr>
          <w:p w14:paraId="2A2FD819" w14:textId="77777777" w:rsidR="00795832" w:rsidRDefault="00795832" w:rsidP="00795832">
            <w:pPr>
              <w:pStyle w:val="Table8ptText-ASDEFCON"/>
              <w:jc w:val="center"/>
            </w:pPr>
            <w:r>
              <w:t>DDR+40</w:t>
            </w:r>
          </w:p>
        </w:tc>
        <w:tc>
          <w:tcPr>
            <w:tcW w:w="709" w:type="dxa"/>
            <w:tcBorders>
              <w:top w:val="single" w:sz="4" w:space="0" w:color="auto"/>
              <w:bottom w:val="nil"/>
            </w:tcBorders>
          </w:tcPr>
          <w:p w14:paraId="08820C21" w14:textId="77777777" w:rsidR="00795832" w:rsidRDefault="00795832" w:rsidP="00795832">
            <w:pPr>
              <w:pStyle w:val="Table8ptText-ASDEFCON"/>
              <w:jc w:val="center"/>
            </w:pPr>
            <w:r>
              <w:t>DMS</w:t>
            </w:r>
          </w:p>
        </w:tc>
        <w:tc>
          <w:tcPr>
            <w:tcW w:w="850" w:type="dxa"/>
            <w:tcBorders>
              <w:top w:val="single" w:sz="4" w:space="0" w:color="auto"/>
              <w:bottom w:val="nil"/>
            </w:tcBorders>
          </w:tcPr>
          <w:p w14:paraId="001807B0" w14:textId="77777777" w:rsidR="00795832" w:rsidRDefault="00795832" w:rsidP="00795832">
            <w:pPr>
              <w:pStyle w:val="Table8ptText-ASDEFCON"/>
              <w:jc w:val="center"/>
            </w:pPr>
            <w:r>
              <w:t>CR</w:t>
            </w:r>
          </w:p>
        </w:tc>
        <w:tc>
          <w:tcPr>
            <w:tcW w:w="1418" w:type="dxa"/>
            <w:tcBorders>
              <w:top w:val="single" w:sz="4" w:space="0" w:color="auto"/>
              <w:bottom w:val="nil"/>
            </w:tcBorders>
          </w:tcPr>
          <w:p w14:paraId="34EB992B" w14:textId="77777777" w:rsidR="00795832" w:rsidRDefault="00795832" w:rsidP="00795832">
            <w:pPr>
              <w:pStyle w:val="Table8ptText-ASDEFCON"/>
              <w:jc w:val="center"/>
            </w:pPr>
            <w:r>
              <w:t>DID-ENG-SOL-SSOP</w:t>
            </w:r>
          </w:p>
        </w:tc>
        <w:tc>
          <w:tcPr>
            <w:tcW w:w="708" w:type="dxa"/>
            <w:tcBorders>
              <w:top w:val="single" w:sz="4" w:space="0" w:color="auto"/>
              <w:bottom w:val="nil"/>
            </w:tcBorders>
          </w:tcPr>
          <w:p w14:paraId="4D5FE33C" w14:textId="77777777" w:rsidR="00795832" w:rsidRDefault="00795832" w:rsidP="00795832">
            <w:pPr>
              <w:pStyle w:val="Table8ptText-ASDEFCON"/>
              <w:jc w:val="center"/>
            </w:pPr>
            <w:r>
              <w:t>20</w:t>
            </w:r>
          </w:p>
        </w:tc>
        <w:tc>
          <w:tcPr>
            <w:tcW w:w="851" w:type="dxa"/>
            <w:tcBorders>
              <w:top w:val="single" w:sz="4" w:space="0" w:color="auto"/>
              <w:bottom w:val="nil"/>
            </w:tcBorders>
          </w:tcPr>
          <w:p w14:paraId="729D4963" w14:textId="77777777" w:rsidR="00795832" w:rsidRDefault="00795832" w:rsidP="00795832">
            <w:pPr>
              <w:pStyle w:val="Table8ptText-ASDEFCON"/>
              <w:jc w:val="center"/>
            </w:pPr>
            <w:r>
              <w:t>Review</w:t>
            </w:r>
          </w:p>
        </w:tc>
        <w:tc>
          <w:tcPr>
            <w:tcW w:w="1134" w:type="dxa"/>
            <w:tcBorders>
              <w:top w:val="single" w:sz="4" w:space="0" w:color="auto"/>
              <w:bottom w:val="nil"/>
            </w:tcBorders>
          </w:tcPr>
          <w:p w14:paraId="17155DF1"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29C1AD82" w14:textId="77777777" w:rsidR="00795832" w:rsidRPr="00397FA2" w:rsidDel="001706B7" w:rsidRDefault="00795832" w:rsidP="00795832">
            <w:pPr>
              <w:pStyle w:val="Table8ptText-ASDEFCON"/>
              <w:jc w:val="left"/>
            </w:pPr>
          </w:p>
        </w:tc>
      </w:tr>
      <w:tr w:rsidR="00A60698" w:rsidRPr="00EC1CB3" w14:paraId="6D523EA7" w14:textId="77777777" w:rsidTr="004275EA">
        <w:tc>
          <w:tcPr>
            <w:tcW w:w="736" w:type="dxa"/>
            <w:tcBorders>
              <w:top w:val="nil"/>
              <w:bottom w:val="single" w:sz="4" w:space="0" w:color="auto"/>
            </w:tcBorders>
          </w:tcPr>
          <w:p w14:paraId="1B4A32F2" w14:textId="77777777" w:rsidR="00795832" w:rsidRDefault="00795832" w:rsidP="00795832">
            <w:pPr>
              <w:pStyle w:val="Table8ptText-ASDEFCON"/>
              <w:jc w:val="left"/>
            </w:pPr>
          </w:p>
        </w:tc>
        <w:tc>
          <w:tcPr>
            <w:tcW w:w="1671" w:type="dxa"/>
            <w:tcBorders>
              <w:top w:val="nil"/>
              <w:bottom w:val="single" w:sz="4" w:space="0" w:color="auto"/>
            </w:tcBorders>
          </w:tcPr>
          <w:p w14:paraId="08912A76" w14:textId="77777777" w:rsidR="00795832" w:rsidRDefault="00795832" w:rsidP="00795832">
            <w:pPr>
              <w:pStyle w:val="Table8ptText-ASDEFCON"/>
              <w:numPr>
                <w:ilvl w:val="0"/>
                <w:numId w:val="0"/>
              </w:numPr>
              <w:jc w:val="left"/>
            </w:pPr>
          </w:p>
        </w:tc>
        <w:tc>
          <w:tcPr>
            <w:tcW w:w="734" w:type="dxa"/>
            <w:tcBorders>
              <w:top w:val="nil"/>
              <w:bottom w:val="single" w:sz="4" w:space="0" w:color="auto"/>
            </w:tcBorders>
          </w:tcPr>
          <w:p w14:paraId="44169B5A" w14:textId="77777777" w:rsidR="00795832" w:rsidRDefault="00795832" w:rsidP="00795832">
            <w:pPr>
              <w:pStyle w:val="Table8ptText-ASDEFCON"/>
              <w:jc w:val="center"/>
            </w:pPr>
          </w:p>
        </w:tc>
        <w:tc>
          <w:tcPr>
            <w:tcW w:w="318" w:type="dxa"/>
            <w:tcBorders>
              <w:top w:val="nil"/>
              <w:bottom w:val="single" w:sz="4" w:space="0" w:color="auto"/>
            </w:tcBorders>
          </w:tcPr>
          <w:p w14:paraId="3252A529" w14:textId="77777777" w:rsidR="00795832" w:rsidRDefault="00795832" w:rsidP="00795832">
            <w:pPr>
              <w:pStyle w:val="Table8ptText-ASDEFCON"/>
              <w:jc w:val="center"/>
            </w:pPr>
            <w:r>
              <w:t>b</w:t>
            </w:r>
          </w:p>
        </w:tc>
        <w:tc>
          <w:tcPr>
            <w:tcW w:w="931" w:type="dxa"/>
            <w:tcBorders>
              <w:top w:val="nil"/>
              <w:bottom w:val="single" w:sz="4" w:space="0" w:color="auto"/>
            </w:tcBorders>
          </w:tcPr>
          <w:p w14:paraId="2796EB17" w14:textId="77777777" w:rsidR="00795832" w:rsidRDefault="00795832" w:rsidP="00795832">
            <w:pPr>
              <w:pStyle w:val="Table8ptText-ASDEFCON"/>
              <w:jc w:val="center"/>
            </w:pPr>
            <w:r>
              <w:t>Final</w:t>
            </w:r>
          </w:p>
        </w:tc>
        <w:tc>
          <w:tcPr>
            <w:tcW w:w="1134" w:type="dxa"/>
            <w:tcBorders>
              <w:top w:val="nil"/>
              <w:bottom w:val="single" w:sz="4" w:space="0" w:color="auto"/>
            </w:tcBorders>
          </w:tcPr>
          <w:p w14:paraId="63C598FC" w14:textId="77777777" w:rsidR="00795832" w:rsidRDefault="00795832" w:rsidP="00795832">
            <w:pPr>
              <w:pStyle w:val="Table8ptText-ASDEFCON"/>
              <w:jc w:val="center"/>
            </w:pPr>
            <w:r>
              <w:t>First SA-40</w:t>
            </w:r>
          </w:p>
        </w:tc>
        <w:tc>
          <w:tcPr>
            <w:tcW w:w="709" w:type="dxa"/>
            <w:tcBorders>
              <w:top w:val="nil"/>
              <w:bottom w:val="single" w:sz="4" w:space="0" w:color="auto"/>
            </w:tcBorders>
          </w:tcPr>
          <w:p w14:paraId="2E8AEE43" w14:textId="77777777" w:rsidR="00795832" w:rsidRDefault="00795832" w:rsidP="00795832">
            <w:pPr>
              <w:pStyle w:val="Table8ptText-ASDEFCON"/>
              <w:jc w:val="center"/>
            </w:pPr>
          </w:p>
        </w:tc>
        <w:tc>
          <w:tcPr>
            <w:tcW w:w="850" w:type="dxa"/>
            <w:tcBorders>
              <w:top w:val="nil"/>
              <w:bottom w:val="single" w:sz="4" w:space="0" w:color="auto"/>
            </w:tcBorders>
          </w:tcPr>
          <w:p w14:paraId="22E35DB4" w14:textId="77777777" w:rsidR="00795832" w:rsidRDefault="00795832" w:rsidP="00795832">
            <w:pPr>
              <w:pStyle w:val="Table8ptText-ASDEFCON"/>
              <w:jc w:val="center"/>
            </w:pPr>
          </w:p>
        </w:tc>
        <w:tc>
          <w:tcPr>
            <w:tcW w:w="1418" w:type="dxa"/>
            <w:tcBorders>
              <w:top w:val="nil"/>
              <w:bottom w:val="single" w:sz="4" w:space="0" w:color="auto"/>
            </w:tcBorders>
          </w:tcPr>
          <w:p w14:paraId="078E824F" w14:textId="77777777" w:rsidR="00795832" w:rsidRDefault="00795832" w:rsidP="00795832">
            <w:pPr>
              <w:pStyle w:val="Table8ptText-ASDEFCON"/>
              <w:jc w:val="center"/>
            </w:pPr>
          </w:p>
        </w:tc>
        <w:tc>
          <w:tcPr>
            <w:tcW w:w="708" w:type="dxa"/>
            <w:tcBorders>
              <w:top w:val="nil"/>
              <w:bottom w:val="single" w:sz="4" w:space="0" w:color="auto"/>
            </w:tcBorders>
          </w:tcPr>
          <w:p w14:paraId="0129C1DB" w14:textId="77777777" w:rsidR="00795832" w:rsidRDefault="00795832" w:rsidP="00795832">
            <w:pPr>
              <w:pStyle w:val="Table8ptText-ASDEFCON"/>
              <w:jc w:val="center"/>
            </w:pPr>
            <w:r>
              <w:t>20</w:t>
            </w:r>
          </w:p>
        </w:tc>
        <w:tc>
          <w:tcPr>
            <w:tcW w:w="851" w:type="dxa"/>
            <w:tcBorders>
              <w:top w:val="nil"/>
              <w:bottom w:val="single" w:sz="4" w:space="0" w:color="auto"/>
            </w:tcBorders>
          </w:tcPr>
          <w:p w14:paraId="39FEA807"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7980FA98" w14:textId="5C176E1E" w:rsidR="00795832" w:rsidRPr="00EC1CB3" w:rsidRDefault="00795832" w:rsidP="00795832">
            <w:pPr>
              <w:pStyle w:val="Table8ptText-ASDEFCON"/>
              <w:jc w:val="center"/>
            </w:pPr>
            <w:r>
              <w:t xml:space="preserve">See </w:t>
            </w:r>
            <w:r w:rsidR="00B0285A">
              <w:t>n</w:t>
            </w:r>
            <w:r>
              <w:t>otes</w:t>
            </w:r>
          </w:p>
        </w:tc>
        <w:tc>
          <w:tcPr>
            <w:tcW w:w="2551" w:type="dxa"/>
            <w:tcBorders>
              <w:top w:val="nil"/>
              <w:bottom w:val="single" w:sz="4" w:space="0" w:color="auto"/>
            </w:tcBorders>
          </w:tcPr>
          <w:p w14:paraId="641A8DA8" w14:textId="77777777" w:rsidR="00795832" w:rsidRPr="001949F1" w:rsidRDefault="00795832" w:rsidP="00795832">
            <w:pPr>
              <w:pStyle w:val="NoteToDrafters-ASDEFCON"/>
              <w:jc w:val="left"/>
              <w:rPr>
                <w:bCs/>
                <w:iCs/>
                <w:sz w:val="16"/>
              </w:rPr>
            </w:pPr>
            <w:r w:rsidRPr="001949F1">
              <w:rPr>
                <w:bCs/>
                <w:iCs/>
                <w:sz w:val="16"/>
              </w:rPr>
              <w:t xml:space="preserve">Note to drafters: </w:t>
            </w:r>
            <w:r>
              <w:rPr>
                <w:bCs/>
                <w:iCs/>
                <w:sz w:val="16"/>
              </w:rPr>
              <w:t>Amend the Maintenance column to ‘Each SA and FA’ and delete the following notes if there is no linked Contract (Support).</w:t>
            </w:r>
          </w:p>
          <w:p w14:paraId="69B94A5C" w14:textId="77777777" w:rsidR="00795832" w:rsidRDefault="00795832" w:rsidP="00795832">
            <w:pPr>
              <w:pStyle w:val="Table8ptText-ASDEFCON"/>
              <w:jc w:val="left"/>
            </w:pPr>
            <w:r>
              <w:t>This Final version will be pulled through into the Contract (Support) to provide the governing plan for Materiel System security under that Contract.</w:t>
            </w:r>
          </w:p>
          <w:p w14:paraId="04668D95" w14:textId="77777777" w:rsidR="00795832" w:rsidRPr="00397FA2" w:rsidDel="001706B7" w:rsidRDefault="00795832" w:rsidP="00795832">
            <w:pPr>
              <w:pStyle w:val="Table8ptText-ASDEFCON"/>
              <w:jc w:val="left"/>
            </w:pPr>
            <w:r>
              <w:t>Maintenance and Update requirements for this data item are set out in the CDRL in the Contract (Support).</w:t>
            </w:r>
          </w:p>
        </w:tc>
      </w:tr>
      <w:tr w:rsidR="00A60698" w:rsidRPr="00EC1CB3" w14:paraId="17F45840" w14:textId="77777777" w:rsidTr="004275EA">
        <w:tc>
          <w:tcPr>
            <w:tcW w:w="736" w:type="dxa"/>
            <w:tcBorders>
              <w:top w:val="single" w:sz="4" w:space="0" w:color="auto"/>
              <w:bottom w:val="nil"/>
            </w:tcBorders>
          </w:tcPr>
          <w:p w14:paraId="073A8F59" w14:textId="77777777" w:rsidR="00795832" w:rsidRDefault="00795832" w:rsidP="00795832">
            <w:pPr>
              <w:pStyle w:val="Table8ptText-ASDEFCON"/>
              <w:jc w:val="left"/>
            </w:pPr>
            <w:r>
              <w:t>ENG-750</w:t>
            </w:r>
          </w:p>
        </w:tc>
        <w:tc>
          <w:tcPr>
            <w:tcW w:w="1671" w:type="dxa"/>
            <w:tcBorders>
              <w:top w:val="single" w:sz="4" w:space="0" w:color="auto"/>
              <w:bottom w:val="nil"/>
            </w:tcBorders>
          </w:tcPr>
          <w:p w14:paraId="6C99F46A" w14:textId="6F7E5C8E" w:rsidR="00795832" w:rsidRDefault="00795832" w:rsidP="00795832">
            <w:pPr>
              <w:pStyle w:val="Table8ptText-ASDEFCON"/>
              <w:jc w:val="left"/>
            </w:pPr>
            <w:r>
              <w:t>Cyber Supply Chain Risk Plan</w:t>
            </w:r>
          </w:p>
        </w:tc>
        <w:tc>
          <w:tcPr>
            <w:tcW w:w="734" w:type="dxa"/>
            <w:tcBorders>
              <w:top w:val="single" w:sz="4" w:space="0" w:color="auto"/>
              <w:bottom w:val="nil"/>
            </w:tcBorders>
          </w:tcPr>
          <w:p w14:paraId="6942715A" w14:textId="77777777" w:rsidR="00795832" w:rsidRDefault="00795832" w:rsidP="00795832">
            <w:pPr>
              <w:pStyle w:val="Table8ptText-ASDEFCON"/>
              <w:jc w:val="center"/>
            </w:pPr>
            <w:r>
              <w:t>4.6.7.5</w:t>
            </w:r>
          </w:p>
        </w:tc>
        <w:tc>
          <w:tcPr>
            <w:tcW w:w="318" w:type="dxa"/>
            <w:tcBorders>
              <w:top w:val="single" w:sz="4" w:space="0" w:color="auto"/>
              <w:bottom w:val="nil"/>
            </w:tcBorders>
          </w:tcPr>
          <w:p w14:paraId="35038ACC" w14:textId="77777777" w:rsidR="00795832" w:rsidRDefault="00795832" w:rsidP="00795832">
            <w:pPr>
              <w:pStyle w:val="Table8ptText-ASDEFCON"/>
              <w:jc w:val="center"/>
            </w:pPr>
            <w:r>
              <w:t>a</w:t>
            </w:r>
          </w:p>
        </w:tc>
        <w:tc>
          <w:tcPr>
            <w:tcW w:w="931" w:type="dxa"/>
            <w:tcBorders>
              <w:top w:val="single" w:sz="4" w:space="0" w:color="auto"/>
              <w:bottom w:val="nil"/>
            </w:tcBorders>
          </w:tcPr>
          <w:p w14:paraId="63F08CAC" w14:textId="403AB3CA" w:rsidR="00795832" w:rsidRDefault="00795832" w:rsidP="00795832">
            <w:pPr>
              <w:pStyle w:val="Table8ptText-ASDEFCON"/>
              <w:jc w:val="center"/>
            </w:pPr>
            <w:r>
              <w:t>Final</w:t>
            </w:r>
          </w:p>
        </w:tc>
        <w:tc>
          <w:tcPr>
            <w:tcW w:w="1134" w:type="dxa"/>
            <w:tcBorders>
              <w:top w:val="single" w:sz="4" w:space="0" w:color="auto"/>
              <w:bottom w:val="nil"/>
            </w:tcBorders>
          </w:tcPr>
          <w:p w14:paraId="1E519726" w14:textId="77777777" w:rsidR="00795832" w:rsidRDefault="00795832" w:rsidP="00795832">
            <w:pPr>
              <w:pStyle w:val="Table8ptText-ASDEFCON"/>
              <w:jc w:val="center"/>
            </w:pPr>
            <w:r>
              <w:t>ED</w:t>
            </w:r>
          </w:p>
        </w:tc>
        <w:tc>
          <w:tcPr>
            <w:tcW w:w="709" w:type="dxa"/>
            <w:tcBorders>
              <w:top w:val="single" w:sz="4" w:space="0" w:color="auto"/>
              <w:bottom w:val="nil"/>
            </w:tcBorders>
          </w:tcPr>
          <w:p w14:paraId="3B205F87" w14:textId="06C03422" w:rsidR="00795832" w:rsidRDefault="00795832" w:rsidP="00795832">
            <w:pPr>
              <w:pStyle w:val="Table8ptText-ASDEFCON"/>
              <w:jc w:val="center"/>
            </w:pPr>
            <w:r>
              <w:t>1S, DMS</w:t>
            </w:r>
          </w:p>
        </w:tc>
        <w:tc>
          <w:tcPr>
            <w:tcW w:w="850" w:type="dxa"/>
            <w:tcBorders>
              <w:top w:val="single" w:sz="4" w:space="0" w:color="auto"/>
              <w:bottom w:val="nil"/>
            </w:tcBorders>
          </w:tcPr>
          <w:p w14:paraId="63FD85E6" w14:textId="77777777" w:rsidR="00795832" w:rsidRDefault="00795832" w:rsidP="00795832">
            <w:pPr>
              <w:pStyle w:val="Table8ptText-ASDEFCON"/>
              <w:jc w:val="center"/>
            </w:pPr>
            <w:r>
              <w:t>CR</w:t>
            </w:r>
          </w:p>
        </w:tc>
        <w:tc>
          <w:tcPr>
            <w:tcW w:w="1418" w:type="dxa"/>
            <w:tcBorders>
              <w:top w:val="single" w:sz="4" w:space="0" w:color="auto"/>
              <w:bottom w:val="nil"/>
            </w:tcBorders>
          </w:tcPr>
          <w:p w14:paraId="1006A9D1" w14:textId="77777777" w:rsidR="00795832" w:rsidRDefault="00795832" w:rsidP="00795832">
            <w:pPr>
              <w:pStyle w:val="Table8ptText-ASDEFCON"/>
              <w:jc w:val="center"/>
            </w:pPr>
            <w:r>
              <w:t>DID-ENG-SOL-CSCRP</w:t>
            </w:r>
          </w:p>
        </w:tc>
        <w:tc>
          <w:tcPr>
            <w:tcW w:w="708" w:type="dxa"/>
            <w:tcBorders>
              <w:top w:val="single" w:sz="4" w:space="0" w:color="auto"/>
              <w:bottom w:val="nil"/>
            </w:tcBorders>
          </w:tcPr>
          <w:p w14:paraId="6AAD618F" w14:textId="77777777" w:rsidR="00795832" w:rsidRDefault="00795832" w:rsidP="00795832">
            <w:pPr>
              <w:pStyle w:val="Table8ptText-ASDEFCON"/>
              <w:jc w:val="center"/>
            </w:pPr>
            <w:r>
              <w:t>by ED</w:t>
            </w:r>
          </w:p>
        </w:tc>
        <w:tc>
          <w:tcPr>
            <w:tcW w:w="851" w:type="dxa"/>
            <w:tcBorders>
              <w:top w:val="single" w:sz="4" w:space="0" w:color="auto"/>
              <w:bottom w:val="nil"/>
            </w:tcBorders>
          </w:tcPr>
          <w:p w14:paraId="1884925A" w14:textId="77777777" w:rsidR="00795832" w:rsidRDefault="00795832" w:rsidP="00795832">
            <w:pPr>
              <w:pStyle w:val="Table8ptText-ASDEFCON"/>
              <w:jc w:val="center"/>
            </w:pPr>
            <w:r>
              <w:t>Approval</w:t>
            </w:r>
          </w:p>
        </w:tc>
        <w:tc>
          <w:tcPr>
            <w:tcW w:w="1134" w:type="dxa"/>
            <w:tcBorders>
              <w:top w:val="single" w:sz="4" w:space="0" w:color="auto"/>
              <w:bottom w:val="nil"/>
            </w:tcBorders>
          </w:tcPr>
          <w:p w14:paraId="30EF53A6" w14:textId="209C09F4" w:rsidR="00795832" w:rsidRPr="00EC1CB3" w:rsidRDefault="00795832" w:rsidP="00ED512A">
            <w:pPr>
              <w:pStyle w:val="Table8ptText-ASDEFCON"/>
              <w:jc w:val="center"/>
            </w:pPr>
            <w:r>
              <w:t>LLTIR</w:t>
            </w:r>
            <w:r w:rsidR="00B0285A">
              <w:t xml:space="preserve"> </w:t>
            </w:r>
            <w:r>
              <w:t>(</w:t>
            </w:r>
            <w:r w:rsidR="00B0285A">
              <w:t>s</w:t>
            </w:r>
            <w:r>
              <w:t xml:space="preserve">ee </w:t>
            </w:r>
            <w:r w:rsidR="00B0285A">
              <w:t>n</w:t>
            </w:r>
            <w:r>
              <w:t>otes)</w:t>
            </w:r>
          </w:p>
        </w:tc>
        <w:tc>
          <w:tcPr>
            <w:tcW w:w="2551" w:type="dxa"/>
            <w:tcBorders>
              <w:top w:val="single" w:sz="4" w:space="0" w:color="auto"/>
              <w:bottom w:val="nil"/>
            </w:tcBorders>
          </w:tcPr>
          <w:p w14:paraId="6868CFAF" w14:textId="77777777" w:rsidR="00795832" w:rsidRPr="00397FA2" w:rsidDel="001706B7" w:rsidRDefault="00795832" w:rsidP="00795832">
            <w:pPr>
              <w:pStyle w:val="Table8ptText-ASDEFCON"/>
              <w:jc w:val="left"/>
            </w:pPr>
            <w:r>
              <w:t>The Maintenance requirement applies to any LLTIR held prior to PDR.</w:t>
            </w:r>
          </w:p>
        </w:tc>
      </w:tr>
      <w:tr w:rsidR="00A60698" w:rsidRPr="00EC1CB3" w14:paraId="3BCBDD51" w14:textId="77777777" w:rsidTr="004275EA">
        <w:tc>
          <w:tcPr>
            <w:tcW w:w="736" w:type="dxa"/>
            <w:tcBorders>
              <w:top w:val="nil"/>
              <w:bottom w:val="nil"/>
            </w:tcBorders>
          </w:tcPr>
          <w:p w14:paraId="13EA4367" w14:textId="77777777" w:rsidR="00795832" w:rsidRDefault="00795832" w:rsidP="00795832">
            <w:pPr>
              <w:pStyle w:val="Table8ptText-ASDEFCON"/>
              <w:jc w:val="left"/>
            </w:pPr>
          </w:p>
        </w:tc>
        <w:tc>
          <w:tcPr>
            <w:tcW w:w="1671" w:type="dxa"/>
            <w:tcBorders>
              <w:top w:val="nil"/>
              <w:bottom w:val="nil"/>
            </w:tcBorders>
          </w:tcPr>
          <w:p w14:paraId="1D288A15" w14:textId="77777777" w:rsidR="00795832" w:rsidRDefault="00795832" w:rsidP="00795832">
            <w:pPr>
              <w:pStyle w:val="Table8ptText-ASDEFCON"/>
              <w:jc w:val="left"/>
            </w:pPr>
          </w:p>
        </w:tc>
        <w:tc>
          <w:tcPr>
            <w:tcW w:w="734" w:type="dxa"/>
            <w:tcBorders>
              <w:top w:val="nil"/>
              <w:bottom w:val="nil"/>
            </w:tcBorders>
          </w:tcPr>
          <w:p w14:paraId="3745FBEE" w14:textId="77777777" w:rsidR="00795832" w:rsidRDefault="00795832" w:rsidP="00795832">
            <w:pPr>
              <w:pStyle w:val="Table8ptText-ASDEFCON"/>
              <w:jc w:val="center"/>
            </w:pPr>
          </w:p>
        </w:tc>
        <w:tc>
          <w:tcPr>
            <w:tcW w:w="318" w:type="dxa"/>
            <w:tcBorders>
              <w:top w:val="nil"/>
              <w:bottom w:val="nil"/>
            </w:tcBorders>
          </w:tcPr>
          <w:p w14:paraId="12DEAB10" w14:textId="77777777" w:rsidR="00795832" w:rsidRDefault="00795832" w:rsidP="00795832">
            <w:pPr>
              <w:pStyle w:val="Table8ptText-ASDEFCON"/>
              <w:jc w:val="center"/>
            </w:pPr>
            <w:r>
              <w:t>b</w:t>
            </w:r>
          </w:p>
        </w:tc>
        <w:tc>
          <w:tcPr>
            <w:tcW w:w="931" w:type="dxa"/>
            <w:tcBorders>
              <w:top w:val="nil"/>
              <w:bottom w:val="nil"/>
            </w:tcBorders>
          </w:tcPr>
          <w:p w14:paraId="035530E0" w14:textId="77777777" w:rsidR="00795832" w:rsidRDefault="00795832" w:rsidP="00795832">
            <w:pPr>
              <w:pStyle w:val="Table8ptText-ASDEFCON"/>
              <w:jc w:val="center"/>
            </w:pPr>
            <w:r>
              <w:t>Update</w:t>
            </w:r>
          </w:p>
        </w:tc>
        <w:tc>
          <w:tcPr>
            <w:tcW w:w="1134" w:type="dxa"/>
            <w:tcBorders>
              <w:top w:val="nil"/>
              <w:bottom w:val="nil"/>
            </w:tcBorders>
          </w:tcPr>
          <w:p w14:paraId="7640AD5B" w14:textId="77777777" w:rsidR="00795832" w:rsidRDefault="00795832" w:rsidP="00795832">
            <w:pPr>
              <w:pStyle w:val="Table8ptText-ASDEFCON"/>
              <w:jc w:val="center"/>
            </w:pPr>
            <w:r>
              <w:t>PDR-20</w:t>
            </w:r>
          </w:p>
        </w:tc>
        <w:tc>
          <w:tcPr>
            <w:tcW w:w="709" w:type="dxa"/>
            <w:tcBorders>
              <w:top w:val="nil"/>
              <w:bottom w:val="nil"/>
            </w:tcBorders>
          </w:tcPr>
          <w:p w14:paraId="2A476DCE" w14:textId="77777777" w:rsidR="00795832" w:rsidRDefault="00795832" w:rsidP="00795832">
            <w:pPr>
              <w:pStyle w:val="Table8ptText-ASDEFCON"/>
              <w:jc w:val="center"/>
            </w:pPr>
          </w:p>
        </w:tc>
        <w:tc>
          <w:tcPr>
            <w:tcW w:w="850" w:type="dxa"/>
            <w:tcBorders>
              <w:top w:val="nil"/>
              <w:bottom w:val="nil"/>
            </w:tcBorders>
          </w:tcPr>
          <w:p w14:paraId="114C380D" w14:textId="77777777" w:rsidR="00795832" w:rsidRDefault="00795832" w:rsidP="00795832">
            <w:pPr>
              <w:pStyle w:val="Table8ptText-ASDEFCON"/>
              <w:jc w:val="center"/>
            </w:pPr>
          </w:p>
        </w:tc>
        <w:tc>
          <w:tcPr>
            <w:tcW w:w="1418" w:type="dxa"/>
            <w:tcBorders>
              <w:top w:val="nil"/>
              <w:bottom w:val="nil"/>
            </w:tcBorders>
          </w:tcPr>
          <w:p w14:paraId="340F17C0" w14:textId="77777777" w:rsidR="00795832" w:rsidRDefault="00795832" w:rsidP="00795832">
            <w:pPr>
              <w:pStyle w:val="Table8ptText-ASDEFCON"/>
              <w:jc w:val="center"/>
            </w:pPr>
          </w:p>
        </w:tc>
        <w:tc>
          <w:tcPr>
            <w:tcW w:w="708" w:type="dxa"/>
            <w:tcBorders>
              <w:top w:val="nil"/>
              <w:bottom w:val="nil"/>
            </w:tcBorders>
          </w:tcPr>
          <w:p w14:paraId="420EF019" w14:textId="77777777" w:rsidR="00795832" w:rsidRDefault="00795832" w:rsidP="00795832">
            <w:pPr>
              <w:pStyle w:val="Table8ptText-ASDEFCON"/>
              <w:jc w:val="center"/>
            </w:pPr>
            <w:r>
              <w:t>by MSR</w:t>
            </w:r>
          </w:p>
        </w:tc>
        <w:tc>
          <w:tcPr>
            <w:tcW w:w="851" w:type="dxa"/>
            <w:tcBorders>
              <w:top w:val="nil"/>
              <w:bottom w:val="nil"/>
            </w:tcBorders>
          </w:tcPr>
          <w:p w14:paraId="521DD6A2" w14:textId="77777777" w:rsidR="00795832" w:rsidRDefault="00795832" w:rsidP="00795832">
            <w:pPr>
              <w:pStyle w:val="Table8ptText-ASDEFCON"/>
              <w:jc w:val="center"/>
            </w:pPr>
            <w:r>
              <w:t>Approval</w:t>
            </w:r>
          </w:p>
        </w:tc>
        <w:tc>
          <w:tcPr>
            <w:tcW w:w="1134" w:type="dxa"/>
            <w:tcBorders>
              <w:top w:val="nil"/>
              <w:bottom w:val="nil"/>
            </w:tcBorders>
          </w:tcPr>
          <w:p w14:paraId="5DBFDFBD" w14:textId="642B56BE" w:rsidR="00795832" w:rsidRPr="00EC1CB3" w:rsidRDefault="00795832" w:rsidP="00ED512A">
            <w:pPr>
              <w:pStyle w:val="Table8ptText-ASDEFCON"/>
              <w:jc w:val="center"/>
            </w:pPr>
            <w:r>
              <w:t>R(E), R(L)</w:t>
            </w:r>
            <w:r w:rsidR="00B0285A">
              <w:t xml:space="preserve"> </w:t>
            </w:r>
            <w:r>
              <w:t>(</w:t>
            </w:r>
            <w:r w:rsidR="00B0285A">
              <w:t>s</w:t>
            </w:r>
            <w:r>
              <w:t xml:space="preserve">ee </w:t>
            </w:r>
            <w:r w:rsidR="00B0285A">
              <w:t>n</w:t>
            </w:r>
            <w:r>
              <w:t>otes)</w:t>
            </w:r>
          </w:p>
        </w:tc>
        <w:tc>
          <w:tcPr>
            <w:tcW w:w="2551" w:type="dxa"/>
            <w:tcBorders>
              <w:top w:val="nil"/>
              <w:bottom w:val="nil"/>
            </w:tcBorders>
          </w:tcPr>
          <w:p w14:paraId="24F73C2A" w14:textId="77777777" w:rsidR="00795832" w:rsidRPr="00397FA2" w:rsidDel="001706B7" w:rsidRDefault="00795832" w:rsidP="00795832">
            <w:pPr>
              <w:pStyle w:val="Table8ptText-ASDEFCON"/>
              <w:jc w:val="left"/>
            </w:pPr>
            <w:r>
              <w:t>Maintenance requirements apply to DDR, SSSDR and any subsequent LLTIRs.</w:t>
            </w:r>
          </w:p>
        </w:tc>
      </w:tr>
      <w:tr w:rsidR="00A60698" w:rsidRPr="00EC1CB3" w14:paraId="6A250545" w14:textId="77777777" w:rsidTr="004275EA">
        <w:tc>
          <w:tcPr>
            <w:tcW w:w="736" w:type="dxa"/>
            <w:tcBorders>
              <w:top w:val="nil"/>
              <w:bottom w:val="single" w:sz="4" w:space="0" w:color="auto"/>
            </w:tcBorders>
          </w:tcPr>
          <w:p w14:paraId="16F63FE6" w14:textId="77777777" w:rsidR="00795832" w:rsidRDefault="00795832" w:rsidP="00795832">
            <w:pPr>
              <w:pStyle w:val="Table8ptText-ASDEFCON"/>
              <w:jc w:val="left"/>
            </w:pPr>
          </w:p>
        </w:tc>
        <w:tc>
          <w:tcPr>
            <w:tcW w:w="1671" w:type="dxa"/>
            <w:tcBorders>
              <w:top w:val="nil"/>
              <w:bottom w:val="single" w:sz="4" w:space="0" w:color="auto"/>
            </w:tcBorders>
          </w:tcPr>
          <w:p w14:paraId="7FFE1B5D" w14:textId="77777777" w:rsidR="00795832" w:rsidRDefault="00795832" w:rsidP="00795832">
            <w:pPr>
              <w:pStyle w:val="Table8ptText-ASDEFCON"/>
              <w:jc w:val="left"/>
            </w:pPr>
          </w:p>
        </w:tc>
        <w:tc>
          <w:tcPr>
            <w:tcW w:w="734" w:type="dxa"/>
            <w:tcBorders>
              <w:top w:val="nil"/>
              <w:bottom w:val="single" w:sz="4" w:space="0" w:color="auto"/>
            </w:tcBorders>
          </w:tcPr>
          <w:p w14:paraId="526CC38F" w14:textId="77777777" w:rsidR="00795832" w:rsidRDefault="00795832" w:rsidP="00795832">
            <w:pPr>
              <w:pStyle w:val="Table8ptText-ASDEFCON"/>
              <w:jc w:val="center"/>
            </w:pPr>
          </w:p>
        </w:tc>
        <w:tc>
          <w:tcPr>
            <w:tcW w:w="318" w:type="dxa"/>
            <w:tcBorders>
              <w:top w:val="nil"/>
              <w:bottom w:val="single" w:sz="4" w:space="0" w:color="auto"/>
            </w:tcBorders>
          </w:tcPr>
          <w:p w14:paraId="319719B2" w14:textId="69DC7631" w:rsidR="00795832" w:rsidRDefault="00795832" w:rsidP="00795832">
            <w:pPr>
              <w:pStyle w:val="Table8ptText-ASDEFCON"/>
              <w:jc w:val="center"/>
            </w:pPr>
            <w:r>
              <w:t>c</w:t>
            </w:r>
          </w:p>
        </w:tc>
        <w:tc>
          <w:tcPr>
            <w:tcW w:w="931" w:type="dxa"/>
            <w:tcBorders>
              <w:top w:val="nil"/>
              <w:bottom w:val="single" w:sz="4" w:space="0" w:color="auto"/>
            </w:tcBorders>
          </w:tcPr>
          <w:p w14:paraId="0CC185DA" w14:textId="77777777" w:rsidR="00795832" w:rsidRDefault="00795832" w:rsidP="00795832">
            <w:pPr>
              <w:pStyle w:val="Table8ptText-ASDEFCON"/>
              <w:jc w:val="center"/>
            </w:pPr>
            <w:r>
              <w:t>Update</w:t>
            </w:r>
          </w:p>
        </w:tc>
        <w:tc>
          <w:tcPr>
            <w:tcW w:w="1134" w:type="dxa"/>
            <w:tcBorders>
              <w:top w:val="nil"/>
              <w:bottom w:val="single" w:sz="4" w:space="0" w:color="auto"/>
            </w:tcBorders>
          </w:tcPr>
          <w:p w14:paraId="7738BAE8" w14:textId="6EA6E8FE" w:rsidR="00795832" w:rsidRDefault="00795832" w:rsidP="00ED512A">
            <w:pPr>
              <w:pStyle w:val="Table8ptText-ASDEFCON"/>
              <w:jc w:val="center"/>
            </w:pPr>
            <w:r>
              <w:t>Each Provisioning MSR-20</w:t>
            </w:r>
            <w:r w:rsidR="00B0285A">
              <w:t xml:space="preserve"> </w:t>
            </w:r>
            <w:r>
              <w:t xml:space="preserve">(see </w:t>
            </w:r>
            <w:r w:rsidR="00B0285A">
              <w:t>n</w:t>
            </w:r>
            <w:r>
              <w:t>otes)</w:t>
            </w:r>
          </w:p>
        </w:tc>
        <w:tc>
          <w:tcPr>
            <w:tcW w:w="709" w:type="dxa"/>
            <w:tcBorders>
              <w:top w:val="nil"/>
              <w:bottom w:val="single" w:sz="4" w:space="0" w:color="auto"/>
            </w:tcBorders>
          </w:tcPr>
          <w:p w14:paraId="566757C2" w14:textId="77777777" w:rsidR="00795832" w:rsidRDefault="00795832" w:rsidP="00795832">
            <w:pPr>
              <w:pStyle w:val="Table8ptText-ASDEFCON"/>
              <w:jc w:val="center"/>
            </w:pPr>
          </w:p>
        </w:tc>
        <w:tc>
          <w:tcPr>
            <w:tcW w:w="850" w:type="dxa"/>
            <w:tcBorders>
              <w:top w:val="nil"/>
              <w:bottom w:val="single" w:sz="4" w:space="0" w:color="auto"/>
            </w:tcBorders>
          </w:tcPr>
          <w:p w14:paraId="559E8285" w14:textId="77777777" w:rsidR="00795832" w:rsidRDefault="00795832" w:rsidP="00795832">
            <w:pPr>
              <w:pStyle w:val="Table8ptText-ASDEFCON"/>
              <w:jc w:val="center"/>
            </w:pPr>
          </w:p>
        </w:tc>
        <w:tc>
          <w:tcPr>
            <w:tcW w:w="1418" w:type="dxa"/>
            <w:tcBorders>
              <w:top w:val="nil"/>
              <w:bottom w:val="single" w:sz="4" w:space="0" w:color="auto"/>
            </w:tcBorders>
          </w:tcPr>
          <w:p w14:paraId="3D020860" w14:textId="77777777" w:rsidR="00795832" w:rsidRDefault="00795832" w:rsidP="00795832">
            <w:pPr>
              <w:pStyle w:val="Table8ptText-ASDEFCON"/>
              <w:jc w:val="center"/>
            </w:pPr>
          </w:p>
        </w:tc>
        <w:tc>
          <w:tcPr>
            <w:tcW w:w="708" w:type="dxa"/>
            <w:tcBorders>
              <w:top w:val="nil"/>
              <w:bottom w:val="single" w:sz="4" w:space="0" w:color="auto"/>
            </w:tcBorders>
          </w:tcPr>
          <w:p w14:paraId="12081F79" w14:textId="77777777" w:rsidR="00795832" w:rsidRDefault="00795832" w:rsidP="00795832">
            <w:pPr>
              <w:pStyle w:val="Table8ptText-ASDEFCON"/>
              <w:jc w:val="center"/>
            </w:pPr>
            <w:r>
              <w:t>by MSR</w:t>
            </w:r>
          </w:p>
        </w:tc>
        <w:tc>
          <w:tcPr>
            <w:tcW w:w="851" w:type="dxa"/>
            <w:tcBorders>
              <w:top w:val="nil"/>
              <w:bottom w:val="single" w:sz="4" w:space="0" w:color="auto"/>
            </w:tcBorders>
          </w:tcPr>
          <w:p w14:paraId="5CAC1B34"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519C8736" w14:textId="77777777" w:rsidR="00795832" w:rsidRPr="00EC1CB3" w:rsidRDefault="00795832" w:rsidP="00795832">
            <w:pPr>
              <w:pStyle w:val="Table8ptText-ASDEFCON"/>
              <w:jc w:val="center"/>
            </w:pPr>
            <w:r>
              <w:t>each SA and FA</w:t>
            </w:r>
          </w:p>
        </w:tc>
        <w:tc>
          <w:tcPr>
            <w:tcW w:w="2551" w:type="dxa"/>
            <w:tcBorders>
              <w:top w:val="nil"/>
              <w:bottom w:val="single" w:sz="4" w:space="0" w:color="auto"/>
            </w:tcBorders>
          </w:tcPr>
          <w:p w14:paraId="7CFBFCFA" w14:textId="2AAAA5C7" w:rsidR="00795832" w:rsidRPr="00D9439A" w:rsidDel="001706B7" w:rsidRDefault="00795832" w:rsidP="00795832">
            <w:pPr>
              <w:pStyle w:val="Table8ptText-ASDEFCON"/>
              <w:jc w:val="left"/>
              <w:rPr>
                <w:rFonts w:ascii="Calibri" w:hAnsi="Calibri"/>
                <w:szCs w:val="22"/>
              </w:rPr>
            </w:pPr>
            <w:r w:rsidRPr="00D9439A">
              <w:t>Provisioning MSRs include LLTIRs, SPPR, S&amp;TEPPR and TEPPR</w:t>
            </w:r>
            <w:r>
              <w:t>.</w:t>
            </w:r>
          </w:p>
        </w:tc>
      </w:tr>
      <w:tr w:rsidR="00A60698" w:rsidRPr="00EC1CB3" w14:paraId="13144641" w14:textId="77777777" w:rsidTr="004275EA">
        <w:tc>
          <w:tcPr>
            <w:tcW w:w="736" w:type="dxa"/>
            <w:tcBorders>
              <w:top w:val="single" w:sz="4" w:space="0" w:color="auto"/>
              <w:bottom w:val="nil"/>
            </w:tcBorders>
          </w:tcPr>
          <w:p w14:paraId="29480B0C" w14:textId="6DEC0209" w:rsidR="00795832" w:rsidRDefault="00795832" w:rsidP="00795832">
            <w:pPr>
              <w:pStyle w:val="Table8ptText-ASDEFCON"/>
              <w:jc w:val="left"/>
            </w:pPr>
            <w:r>
              <w:t>ENG-760</w:t>
            </w:r>
          </w:p>
        </w:tc>
        <w:tc>
          <w:tcPr>
            <w:tcW w:w="1671" w:type="dxa"/>
            <w:tcBorders>
              <w:top w:val="single" w:sz="4" w:space="0" w:color="auto"/>
              <w:bottom w:val="nil"/>
            </w:tcBorders>
          </w:tcPr>
          <w:p w14:paraId="4BDCA32D" w14:textId="11DF2DCB" w:rsidR="00795832" w:rsidRDefault="00795832" w:rsidP="00EF1032">
            <w:pPr>
              <w:pStyle w:val="Table8ptText-ASDEFCON"/>
              <w:jc w:val="left"/>
            </w:pPr>
            <w:r>
              <w:t>Cyber Security Case Report</w:t>
            </w:r>
          </w:p>
        </w:tc>
        <w:tc>
          <w:tcPr>
            <w:tcW w:w="734" w:type="dxa"/>
            <w:tcBorders>
              <w:top w:val="single" w:sz="4" w:space="0" w:color="auto"/>
              <w:bottom w:val="nil"/>
            </w:tcBorders>
          </w:tcPr>
          <w:p w14:paraId="6A6CCAB0" w14:textId="77777777" w:rsidR="00795832" w:rsidRDefault="00795832" w:rsidP="00795832">
            <w:pPr>
              <w:pStyle w:val="Table8ptText-ASDEFCON"/>
              <w:jc w:val="center"/>
            </w:pPr>
            <w:r>
              <w:t>4.6.7.5</w:t>
            </w:r>
          </w:p>
        </w:tc>
        <w:tc>
          <w:tcPr>
            <w:tcW w:w="318" w:type="dxa"/>
            <w:tcBorders>
              <w:top w:val="single" w:sz="4" w:space="0" w:color="auto"/>
              <w:bottom w:val="nil"/>
            </w:tcBorders>
          </w:tcPr>
          <w:p w14:paraId="6AA8BDDE" w14:textId="77777777" w:rsidR="00795832" w:rsidRDefault="00795832" w:rsidP="00795832">
            <w:pPr>
              <w:pStyle w:val="Table8ptText-ASDEFCON"/>
              <w:jc w:val="center"/>
            </w:pPr>
            <w:r>
              <w:t>a</w:t>
            </w:r>
          </w:p>
        </w:tc>
        <w:tc>
          <w:tcPr>
            <w:tcW w:w="931" w:type="dxa"/>
            <w:tcBorders>
              <w:top w:val="single" w:sz="4" w:space="0" w:color="auto"/>
              <w:bottom w:val="nil"/>
            </w:tcBorders>
          </w:tcPr>
          <w:p w14:paraId="6688D81F" w14:textId="77777777" w:rsidR="00795832" w:rsidRDefault="00795832" w:rsidP="00795832">
            <w:pPr>
              <w:pStyle w:val="Table8ptText-ASDEFCON"/>
              <w:jc w:val="center"/>
            </w:pPr>
            <w:r>
              <w:t>Draft 1</w:t>
            </w:r>
          </w:p>
        </w:tc>
        <w:tc>
          <w:tcPr>
            <w:tcW w:w="1134" w:type="dxa"/>
            <w:tcBorders>
              <w:top w:val="single" w:sz="4" w:space="0" w:color="auto"/>
              <w:bottom w:val="nil"/>
            </w:tcBorders>
          </w:tcPr>
          <w:p w14:paraId="2AD7FB60" w14:textId="77777777" w:rsidR="00795832" w:rsidRDefault="00795832" w:rsidP="00795832">
            <w:pPr>
              <w:pStyle w:val="Table8ptText-ASDEFCON"/>
              <w:jc w:val="center"/>
            </w:pPr>
            <w:r w:rsidRPr="00EC1CB3">
              <w:t>PDR-20</w:t>
            </w:r>
          </w:p>
        </w:tc>
        <w:tc>
          <w:tcPr>
            <w:tcW w:w="709" w:type="dxa"/>
            <w:tcBorders>
              <w:top w:val="single" w:sz="4" w:space="0" w:color="auto"/>
              <w:bottom w:val="nil"/>
            </w:tcBorders>
          </w:tcPr>
          <w:p w14:paraId="3AD34ABF" w14:textId="77777777" w:rsidR="00795832" w:rsidRDefault="00795832" w:rsidP="00795832">
            <w:pPr>
              <w:pStyle w:val="Table8ptText-ASDEFCON"/>
              <w:jc w:val="center"/>
            </w:pPr>
            <w:r>
              <w:t>DMS</w:t>
            </w:r>
          </w:p>
        </w:tc>
        <w:tc>
          <w:tcPr>
            <w:tcW w:w="850" w:type="dxa"/>
            <w:tcBorders>
              <w:top w:val="single" w:sz="4" w:space="0" w:color="auto"/>
              <w:bottom w:val="nil"/>
            </w:tcBorders>
          </w:tcPr>
          <w:p w14:paraId="56E7560E" w14:textId="77777777" w:rsidR="00795832" w:rsidRDefault="00795832" w:rsidP="00795832">
            <w:pPr>
              <w:pStyle w:val="Table8ptText-ASDEFCON"/>
              <w:jc w:val="center"/>
            </w:pPr>
            <w:r>
              <w:t>CR</w:t>
            </w:r>
          </w:p>
        </w:tc>
        <w:tc>
          <w:tcPr>
            <w:tcW w:w="1418" w:type="dxa"/>
            <w:tcBorders>
              <w:top w:val="single" w:sz="4" w:space="0" w:color="auto"/>
              <w:bottom w:val="nil"/>
            </w:tcBorders>
          </w:tcPr>
          <w:p w14:paraId="03DD3AAB" w14:textId="0360799C" w:rsidR="00795832" w:rsidRDefault="00795832" w:rsidP="00795832">
            <w:pPr>
              <w:pStyle w:val="Table8ptText-ASDEFCON"/>
              <w:jc w:val="center"/>
            </w:pPr>
            <w:r>
              <w:t>DID-ENG-SOL-C</w:t>
            </w:r>
            <w:r w:rsidR="00B06CC4">
              <w:t>S</w:t>
            </w:r>
            <w:r>
              <w:t>CR</w:t>
            </w:r>
          </w:p>
        </w:tc>
        <w:tc>
          <w:tcPr>
            <w:tcW w:w="708" w:type="dxa"/>
            <w:tcBorders>
              <w:top w:val="single" w:sz="4" w:space="0" w:color="auto"/>
              <w:bottom w:val="nil"/>
            </w:tcBorders>
          </w:tcPr>
          <w:p w14:paraId="592074F5" w14:textId="77777777" w:rsidR="00795832" w:rsidRDefault="00795832" w:rsidP="00795832">
            <w:pPr>
              <w:pStyle w:val="Table8ptText-ASDEFCON"/>
              <w:jc w:val="center"/>
            </w:pPr>
            <w:r>
              <w:t>by MSR</w:t>
            </w:r>
          </w:p>
        </w:tc>
        <w:tc>
          <w:tcPr>
            <w:tcW w:w="851" w:type="dxa"/>
            <w:tcBorders>
              <w:top w:val="single" w:sz="4" w:space="0" w:color="auto"/>
              <w:bottom w:val="nil"/>
            </w:tcBorders>
          </w:tcPr>
          <w:p w14:paraId="4D33B5BE" w14:textId="77777777" w:rsidR="00795832" w:rsidRDefault="00795832" w:rsidP="00795832">
            <w:pPr>
              <w:pStyle w:val="Table8ptText-ASDEFCON"/>
              <w:jc w:val="center"/>
            </w:pPr>
            <w:r w:rsidRPr="00EC1CB3">
              <w:t>Approval</w:t>
            </w:r>
          </w:p>
        </w:tc>
        <w:tc>
          <w:tcPr>
            <w:tcW w:w="1134" w:type="dxa"/>
            <w:tcBorders>
              <w:top w:val="single" w:sz="4" w:space="0" w:color="auto"/>
              <w:bottom w:val="nil"/>
            </w:tcBorders>
          </w:tcPr>
          <w:p w14:paraId="53D01296"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7065F927" w14:textId="3F8EBE0A" w:rsidR="00795832" w:rsidRPr="00397FA2" w:rsidDel="001706B7" w:rsidRDefault="00795832" w:rsidP="00B06CC4">
            <w:pPr>
              <w:pStyle w:val="Table8ptText-ASDEFCON"/>
              <w:jc w:val="left"/>
            </w:pPr>
            <w:r w:rsidRPr="00EC1CB3">
              <w:t xml:space="preserve">To ensure that </w:t>
            </w:r>
            <w:r w:rsidR="00B06CC4">
              <w:t>C</w:t>
            </w:r>
            <w:r>
              <w:t xml:space="preserve">yber </w:t>
            </w:r>
            <w:r w:rsidR="00B06CC4">
              <w:t>S</w:t>
            </w:r>
            <w:r>
              <w:t>ecurity</w:t>
            </w:r>
            <w:r w:rsidRPr="00EC1CB3">
              <w:t xml:space="preserve"> has been appropriately considered in the Mission System design.</w:t>
            </w:r>
          </w:p>
        </w:tc>
      </w:tr>
      <w:tr w:rsidR="00A60698" w:rsidRPr="00EC1CB3" w14:paraId="478ED917" w14:textId="77777777" w:rsidTr="004275EA">
        <w:tc>
          <w:tcPr>
            <w:tcW w:w="736" w:type="dxa"/>
            <w:tcBorders>
              <w:top w:val="nil"/>
              <w:bottom w:val="nil"/>
            </w:tcBorders>
          </w:tcPr>
          <w:p w14:paraId="0BD7F379" w14:textId="77777777" w:rsidR="00795832" w:rsidRDefault="00795832" w:rsidP="00795832">
            <w:pPr>
              <w:pStyle w:val="Table8ptText-ASDEFCON"/>
              <w:jc w:val="left"/>
            </w:pPr>
          </w:p>
        </w:tc>
        <w:tc>
          <w:tcPr>
            <w:tcW w:w="1671" w:type="dxa"/>
            <w:tcBorders>
              <w:top w:val="nil"/>
              <w:bottom w:val="nil"/>
            </w:tcBorders>
          </w:tcPr>
          <w:p w14:paraId="76A423D9" w14:textId="77777777" w:rsidR="00795832" w:rsidRDefault="00795832" w:rsidP="00795832">
            <w:pPr>
              <w:pStyle w:val="Table8ptText-ASDEFCON"/>
              <w:jc w:val="left"/>
            </w:pPr>
          </w:p>
        </w:tc>
        <w:tc>
          <w:tcPr>
            <w:tcW w:w="734" w:type="dxa"/>
            <w:tcBorders>
              <w:top w:val="nil"/>
              <w:bottom w:val="nil"/>
            </w:tcBorders>
          </w:tcPr>
          <w:p w14:paraId="12003332" w14:textId="77777777" w:rsidR="00795832" w:rsidRDefault="00795832" w:rsidP="00795832">
            <w:pPr>
              <w:pStyle w:val="Table8ptText-ASDEFCON"/>
              <w:jc w:val="center"/>
            </w:pPr>
          </w:p>
        </w:tc>
        <w:tc>
          <w:tcPr>
            <w:tcW w:w="318" w:type="dxa"/>
            <w:tcBorders>
              <w:top w:val="nil"/>
              <w:bottom w:val="nil"/>
            </w:tcBorders>
          </w:tcPr>
          <w:p w14:paraId="2CB8C647" w14:textId="77777777" w:rsidR="00795832" w:rsidRDefault="00795832" w:rsidP="00795832">
            <w:pPr>
              <w:pStyle w:val="Table8ptText-ASDEFCON"/>
              <w:jc w:val="center"/>
            </w:pPr>
            <w:r>
              <w:t>b</w:t>
            </w:r>
          </w:p>
        </w:tc>
        <w:tc>
          <w:tcPr>
            <w:tcW w:w="931" w:type="dxa"/>
            <w:tcBorders>
              <w:top w:val="nil"/>
              <w:bottom w:val="nil"/>
            </w:tcBorders>
          </w:tcPr>
          <w:p w14:paraId="479B65B6" w14:textId="77777777" w:rsidR="00795832" w:rsidRDefault="00795832" w:rsidP="00795832">
            <w:pPr>
              <w:pStyle w:val="Table8ptText-ASDEFCON"/>
              <w:jc w:val="center"/>
            </w:pPr>
            <w:r>
              <w:t>Draft 2</w:t>
            </w:r>
          </w:p>
        </w:tc>
        <w:tc>
          <w:tcPr>
            <w:tcW w:w="1134" w:type="dxa"/>
            <w:tcBorders>
              <w:top w:val="nil"/>
              <w:bottom w:val="nil"/>
            </w:tcBorders>
          </w:tcPr>
          <w:p w14:paraId="2F99E1BE" w14:textId="77777777" w:rsidR="00795832" w:rsidRDefault="00795832" w:rsidP="00795832">
            <w:pPr>
              <w:pStyle w:val="Table8ptText-ASDEFCON"/>
              <w:jc w:val="center"/>
            </w:pPr>
            <w:r w:rsidRPr="00EC1CB3">
              <w:t>DDR-20</w:t>
            </w:r>
          </w:p>
        </w:tc>
        <w:tc>
          <w:tcPr>
            <w:tcW w:w="709" w:type="dxa"/>
            <w:tcBorders>
              <w:top w:val="nil"/>
              <w:bottom w:val="nil"/>
            </w:tcBorders>
          </w:tcPr>
          <w:p w14:paraId="3D75FBB5" w14:textId="77777777" w:rsidR="00795832" w:rsidRDefault="00795832" w:rsidP="00795832">
            <w:pPr>
              <w:pStyle w:val="Table8ptText-ASDEFCON"/>
              <w:jc w:val="center"/>
            </w:pPr>
          </w:p>
        </w:tc>
        <w:tc>
          <w:tcPr>
            <w:tcW w:w="850" w:type="dxa"/>
            <w:tcBorders>
              <w:top w:val="nil"/>
              <w:bottom w:val="nil"/>
            </w:tcBorders>
          </w:tcPr>
          <w:p w14:paraId="724625BE" w14:textId="77777777" w:rsidR="00795832" w:rsidRDefault="00795832" w:rsidP="00795832">
            <w:pPr>
              <w:pStyle w:val="Table8ptText-ASDEFCON"/>
              <w:jc w:val="center"/>
            </w:pPr>
          </w:p>
        </w:tc>
        <w:tc>
          <w:tcPr>
            <w:tcW w:w="1418" w:type="dxa"/>
            <w:tcBorders>
              <w:top w:val="nil"/>
              <w:bottom w:val="nil"/>
            </w:tcBorders>
          </w:tcPr>
          <w:p w14:paraId="0822E5CF" w14:textId="77777777" w:rsidR="00795832" w:rsidRDefault="00795832" w:rsidP="00795832">
            <w:pPr>
              <w:pStyle w:val="Table8ptText-ASDEFCON"/>
              <w:jc w:val="center"/>
            </w:pPr>
          </w:p>
        </w:tc>
        <w:tc>
          <w:tcPr>
            <w:tcW w:w="708" w:type="dxa"/>
            <w:tcBorders>
              <w:top w:val="nil"/>
              <w:bottom w:val="nil"/>
            </w:tcBorders>
          </w:tcPr>
          <w:p w14:paraId="3DD6EC5F" w14:textId="77777777" w:rsidR="00795832" w:rsidRDefault="00795832" w:rsidP="00795832">
            <w:pPr>
              <w:pStyle w:val="Table8ptText-ASDEFCON"/>
              <w:jc w:val="center"/>
            </w:pPr>
            <w:r w:rsidRPr="000854C2">
              <w:t>by MSR</w:t>
            </w:r>
          </w:p>
        </w:tc>
        <w:tc>
          <w:tcPr>
            <w:tcW w:w="851" w:type="dxa"/>
            <w:tcBorders>
              <w:top w:val="nil"/>
              <w:bottom w:val="nil"/>
            </w:tcBorders>
          </w:tcPr>
          <w:p w14:paraId="7936DEDC" w14:textId="77777777" w:rsidR="00795832" w:rsidRDefault="00795832" w:rsidP="00795832">
            <w:pPr>
              <w:pStyle w:val="Table8ptText-ASDEFCON"/>
              <w:jc w:val="center"/>
            </w:pPr>
            <w:r w:rsidRPr="00EC1CB3">
              <w:t>Approval</w:t>
            </w:r>
          </w:p>
        </w:tc>
        <w:tc>
          <w:tcPr>
            <w:tcW w:w="1134" w:type="dxa"/>
            <w:tcBorders>
              <w:top w:val="nil"/>
              <w:bottom w:val="nil"/>
            </w:tcBorders>
          </w:tcPr>
          <w:p w14:paraId="4910A2C5"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1E413B5B" w14:textId="77777777" w:rsidR="00795832" w:rsidRPr="00397FA2" w:rsidDel="001706B7" w:rsidRDefault="00795832" w:rsidP="00795832">
            <w:pPr>
              <w:pStyle w:val="Table8ptText-ASDEFCON"/>
              <w:jc w:val="left"/>
            </w:pPr>
            <w:r>
              <w:t>As above.</w:t>
            </w:r>
          </w:p>
        </w:tc>
      </w:tr>
      <w:tr w:rsidR="00A60698" w:rsidRPr="00EC1CB3" w14:paraId="5A7AFD85" w14:textId="77777777" w:rsidTr="004275EA">
        <w:tc>
          <w:tcPr>
            <w:tcW w:w="736" w:type="dxa"/>
            <w:tcBorders>
              <w:top w:val="nil"/>
              <w:bottom w:val="nil"/>
            </w:tcBorders>
          </w:tcPr>
          <w:p w14:paraId="4E2B28B0" w14:textId="77777777" w:rsidR="00795832" w:rsidRDefault="00795832" w:rsidP="00795832">
            <w:pPr>
              <w:pStyle w:val="Table8ptText-ASDEFCON"/>
              <w:jc w:val="left"/>
            </w:pPr>
          </w:p>
        </w:tc>
        <w:tc>
          <w:tcPr>
            <w:tcW w:w="1671" w:type="dxa"/>
            <w:tcBorders>
              <w:top w:val="nil"/>
              <w:bottom w:val="nil"/>
            </w:tcBorders>
          </w:tcPr>
          <w:p w14:paraId="68C4BFE7" w14:textId="77777777" w:rsidR="00795832" w:rsidRDefault="00795832" w:rsidP="00795832">
            <w:pPr>
              <w:pStyle w:val="Table8ptText-ASDEFCON"/>
              <w:jc w:val="left"/>
            </w:pPr>
          </w:p>
        </w:tc>
        <w:tc>
          <w:tcPr>
            <w:tcW w:w="734" w:type="dxa"/>
            <w:tcBorders>
              <w:top w:val="nil"/>
              <w:bottom w:val="nil"/>
            </w:tcBorders>
          </w:tcPr>
          <w:p w14:paraId="5F02E432" w14:textId="77777777" w:rsidR="00795832" w:rsidRDefault="00795832" w:rsidP="00795832">
            <w:pPr>
              <w:pStyle w:val="Table8ptText-ASDEFCON"/>
              <w:jc w:val="center"/>
            </w:pPr>
          </w:p>
        </w:tc>
        <w:tc>
          <w:tcPr>
            <w:tcW w:w="318" w:type="dxa"/>
            <w:tcBorders>
              <w:top w:val="nil"/>
              <w:bottom w:val="nil"/>
            </w:tcBorders>
          </w:tcPr>
          <w:p w14:paraId="0CF945DB" w14:textId="77777777" w:rsidR="00795832" w:rsidRDefault="00795832" w:rsidP="00795832">
            <w:pPr>
              <w:pStyle w:val="Table8ptText-ASDEFCON"/>
              <w:jc w:val="center"/>
            </w:pPr>
            <w:r>
              <w:t>c</w:t>
            </w:r>
          </w:p>
        </w:tc>
        <w:tc>
          <w:tcPr>
            <w:tcW w:w="931" w:type="dxa"/>
            <w:tcBorders>
              <w:top w:val="nil"/>
              <w:bottom w:val="nil"/>
            </w:tcBorders>
          </w:tcPr>
          <w:p w14:paraId="51F9A76B" w14:textId="77777777" w:rsidR="00795832" w:rsidRDefault="00795832" w:rsidP="00795832">
            <w:pPr>
              <w:pStyle w:val="Table8ptText-ASDEFCON"/>
              <w:jc w:val="center"/>
            </w:pPr>
            <w:r>
              <w:t>Draft 3</w:t>
            </w:r>
          </w:p>
        </w:tc>
        <w:tc>
          <w:tcPr>
            <w:tcW w:w="1134" w:type="dxa"/>
            <w:tcBorders>
              <w:top w:val="nil"/>
              <w:bottom w:val="nil"/>
            </w:tcBorders>
          </w:tcPr>
          <w:p w14:paraId="71988AEF" w14:textId="77777777" w:rsidR="00795832" w:rsidRDefault="00795832" w:rsidP="00795832">
            <w:pPr>
              <w:pStyle w:val="Table8ptText-ASDEFCON"/>
              <w:jc w:val="center"/>
            </w:pPr>
            <w:r w:rsidRPr="00EC1CB3">
              <w:t>SSDDR-20</w:t>
            </w:r>
          </w:p>
        </w:tc>
        <w:tc>
          <w:tcPr>
            <w:tcW w:w="709" w:type="dxa"/>
            <w:tcBorders>
              <w:top w:val="nil"/>
              <w:bottom w:val="nil"/>
            </w:tcBorders>
          </w:tcPr>
          <w:p w14:paraId="0416F594" w14:textId="77777777" w:rsidR="00795832" w:rsidRDefault="00795832" w:rsidP="00795832">
            <w:pPr>
              <w:pStyle w:val="Table8ptText-ASDEFCON"/>
              <w:jc w:val="center"/>
            </w:pPr>
          </w:p>
        </w:tc>
        <w:tc>
          <w:tcPr>
            <w:tcW w:w="850" w:type="dxa"/>
            <w:tcBorders>
              <w:top w:val="nil"/>
              <w:bottom w:val="nil"/>
            </w:tcBorders>
          </w:tcPr>
          <w:p w14:paraId="7FD7E0E4" w14:textId="77777777" w:rsidR="00795832" w:rsidRDefault="00795832" w:rsidP="00795832">
            <w:pPr>
              <w:pStyle w:val="Table8ptText-ASDEFCON"/>
              <w:jc w:val="center"/>
            </w:pPr>
          </w:p>
        </w:tc>
        <w:tc>
          <w:tcPr>
            <w:tcW w:w="1418" w:type="dxa"/>
            <w:tcBorders>
              <w:top w:val="nil"/>
              <w:bottom w:val="nil"/>
            </w:tcBorders>
          </w:tcPr>
          <w:p w14:paraId="17DB7887" w14:textId="77777777" w:rsidR="00795832" w:rsidRDefault="00795832" w:rsidP="00795832">
            <w:pPr>
              <w:pStyle w:val="Table8ptText-ASDEFCON"/>
              <w:jc w:val="center"/>
            </w:pPr>
          </w:p>
        </w:tc>
        <w:tc>
          <w:tcPr>
            <w:tcW w:w="708" w:type="dxa"/>
            <w:tcBorders>
              <w:top w:val="nil"/>
              <w:bottom w:val="nil"/>
            </w:tcBorders>
          </w:tcPr>
          <w:p w14:paraId="59AB8385" w14:textId="77777777" w:rsidR="00795832" w:rsidRDefault="00795832" w:rsidP="00795832">
            <w:pPr>
              <w:pStyle w:val="Table8ptText-ASDEFCON"/>
              <w:jc w:val="center"/>
            </w:pPr>
            <w:r w:rsidRPr="000854C2">
              <w:t>by MSR</w:t>
            </w:r>
          </w:p>
        </w:tc>
        <w:tc>
          <w:tcPr>
            <w:tcW w:w="851" w:type="dxa"/>
            <w:tcBorders>
              <w:top w:val="nil"/>
              <w:bottom w:val="nil"/>
            </w:tcBorders>
          </w:tcPr>
          <w:p w14:paraId="23E1732A" w14:textId="77777777" w:rsidR="00795832" w:rsidRDefault="00795832" w:rsidP="00795832">
            <w:pPr>
              <w:pStyle w:val="Table8ptText-ASDEFCON"/>
              <w:jc w:val="center"/>
            </w:pPr>
            <w:r w:rsidRPr="00EC1CB3">
              <w:t>Approval</w:t>
            </w:r>
          </w:p>
        </w:tc>
        <w:tc>
          <w:tcPr>
            <w:tcW w:w="1134" w:type="dxa"/>
            <w:tcBorders>
              <w:top w:val="nil"/>
              <w:bottom w:val="nil"/>
            </w:tcBorders>
          </w:tcPr>
          <w:p w14:paraId="1B0BD0AD" w14:textId="77777777" w:rsidR="00795832" w:rsidRPr="00EC1CB3" w:rsidRDefault="00795832" w:rsidP="00795832">
            <w:pPr>
              <w:pStyle w:val="Table8ptText-ASDEFCON"/>
              <w:jc w:val="center"/>
            </w:pPr>
            <w:r>
              <w:t>NA</w:t>
            </w:r>
          </w:p>
        </w:tc>
        <w:tc>
          <w:tcPr>
            <w:tcW w:w="2551" w:type="dxa"/>
            <w:tcBorders>
              <w:top w:val="nil"/>
              <w:bottom w:val="nil"/>
            </w:tcBorders>
          </w:tcPr>
          <w:p w14:paraId="2F513C17" w14:textId="1A212AF0" w:rsidR="00795832" w:rsidRPr="00397FA2" w:rsidDel="001706B7" w:rsidRDefault="00795832" w:rsidP="00B06CC4">
            <w:pPr>
              <w:pStyle w:val="Table8ptText-ASDEFCON"/>
              <w:jc w:val="left"/>
            </w:pPr>
            <w:r w:rsidRPr="00EC1CB3">
              <w:t xml:space="preserve">To ensure that </w:t>
            </w:r>
            <w:r w:rsidR="00B06CC4">
              <w:t>C</w:t>
            </w:r>
            <w:r>
              <w:t xml:space="preserve">yber </w:t>
            </w:r>
            <w:r w:rsidR="00B06CC4">
              <w:t>S</w:t>
            </w:r>
            <w:r>
              <w:t>ecurity</w:t>
            </w:r>
            <w:r w:rsidRPr="00EC1CB3">
              <w:t xml:space="preserve"> has been appropriately considered</w:t>
            </w:r>
            <w:r>
              <w:t xml:space="preserve"> for the Materiel System.</w:t>
            </w:r>
          </w:p>
        </w:tc>
      </w:tr>
      <w:tr w:rsidR="00A60698" w:rsidRPr="00EC1CB3" w14:paraId="63CA66DA" w14:textId="77777777" w:rsidTr="004275EA">
        <w:tc>
          <w:tcPr>
            <w:tcW w:w="736" w:type="dxa"/>
            <w:tcBorders>
              <w:top w:val="nil"/>
              <w:bottom w:val="single" w:sz="4" w:space="0" w:color="auto"/>
            </w:tcBorders>
          </w:tcPr>
          <w:p w14:paraId="3B5CB5E0" w14:textId="77777777" w:rsidR="00795832" w:rsidRDefault="00795832" w:rsidP="00795832">
            <w:pPr>
              <w:pStyle w:val="Table8ptText-ASDEFCON"/>
              <w:jc w:val="left"/>
            </w:pPr>
          </w:p>
        </w:tc>
        <w:tc>
          <w:tcPr>
            <w:tcW w:w="1671" w:type="dxa"/>
            <w:tcBorders>
              <w:top w:val="nil"/>
              <w:bottom w:val="single" w:sz="4" w:space="0" w:color="auto"/>
            </w:tcBorders>
          </w:tcPr>
          <w:p w14:paraId="6EBA350E" w14:textId="77777777" w:rsidR="00795832" w:rsidRDefault="00795832" w:rsidP="00795832">
            <w:pPr>
              <w:pStyle w:val="Table8ptText-ASDEFCON"/>
              <w:jc w:val="left"/>
            </w:pPr>
          </w:p>
        </w:tc>
        <w:tc>
          <w:tcPr>
            <w:tcW w:w="734" w:type="dxa"/>
            <w:tcBorders>
              <w:top w:val="nil"/>
              <w:bottom w:val="single" w:sz="4" w:space="0" w:color="auto"/>
            </w:tcBorders>
          </w:tcPr>
          <w:p w14:paraId="78923C64" w14:textId="77777777" w:rsidR="00795832" w:rsidRDefault="00795832" w:rsidP="00795832">
            <w:pPr>
              <w:pStyle w:val="Table8ptText-ASDEFCON"/>
              <w:jc w:val="center"/>
            </w:pPr>
          </w:p>
        </w:tc>
        <w:tc>
          <w:tcPr>
            <w:tcW w:w="318" w:type="dxa"/>
            <w:tcBorders>
              <w:top w:val="nil"/>
              <w:bottom w:val="single" w:sz="4" w:space="0" w:color="auto"/>
            </w:tcBorders>
          </w:tcPr>
          <w:p w14:paraId="1D23AE28" w14:textId="77777777" w:rsidR="00795832" w:rsidRDefault="00795832" w:rsidP="00795832">
            <w:pPr>
              <w:pStyle w:val="Table8ptText-ASDEFCON"/>
              <w:jc w:val="center"/>
            </w:pPr>
            <w:r>
              <w:t>d</w:t>
            </w:r>
          </w:p>
        </w:tc>
        <w:tc>
          <w:tcPr>
            <w:tcW w:w="931" w:type="dxa"/>
            <w:tcBorders>
              <w:top w:val="nil"/>
              <w:bottom w:val="single" w:sz="4" w:space="0" w:color="auto"/>
            </w:tcBorders>
          </w:tcPr>
          <w:p w14:paraId="7CDD08AC" w14:textId="77777777" w:rsidR="00795832" w:rsidRDefault="00795832" w:rsidP="00795832">
            <w:pPr>
              <w:pStyle w:val="Table8ptText-ASDEFCON"/>
              <w:jc w:val="center"/>
            </w:pPr>
            <w:r>
              <w:t>Final</w:t>
            </w:r>
          </w:p>
        </w:tc>
        <w:tc>
          <w:tcPr>
            <w:tcW w:w="1134" w:type="dxa"/>
            <w:tcBorders>
              <w:top w:val="nil"/>
              <w:bottom w:val="single" w:sz="4" w:space="0" w:color="auto"/>
            </w:tcBorders>
          </w:tcPr>
          <w:p w14:paraId="46A2AE03" w14:textId="77777777" w:rsidR="00795832" w:rsidRDefault="00795832" w:rsidP="00795832">
            <w:pPr>
              <w:pStyle w:val="Table8ptText-ASDEFCON"/>
              <w:jc w:val="center"/>
            </w:pPr>
            <w:r>
              <w:t>First SAA-20</w:t>
            </w:r>
          </w:p>
        </w:tc>
        <w:tc>
          <w:tcPr>
            <w:tcW w:w="709" w:type="dxa"/>
            <w:tcBorders>
              <w:top w:val="nil"/>
              <w:bottom w:val="single" w:sz="4" w:space="0" w:color="auto"/>
            </w:tcBorders>
          </w:tcPr>
          <w:p w14:paraId="69FA88EC" w14:textId="77777777" w:rsidR="00795832" w:rsidRDefault="00795832" w:rsidP="00795832">
            <w:pPr>
              <w:pStyle w:val="Table8ptText-ASDEFCON"/>
              <w:jc w:val="center"/>
            </w:pPr>
          </w:p>
        </w:tc>
        <w:tc>
          <w:tcPr>
            <w:tcW w:w="850" w:type="dxa"/>
            <w:tcBorders>
              <w:top w:val="nil"/>
              <w:bottom w:val="single" w:sz="4" w:space="0" w:color="auto"/>
            </w:tcBorders>
          </w:tcPr>
          <w:p w14:paraId="4B63ABC9" w14:textId="77777777" w:rsidR="00795832" w:rsidRDefault="00795832" w:rsidP="00795832">
            <w:pPr>
              <w:pStyle w:val="Table8ptText-ASDEFCON"/>
              <w:jc w:val="center"/>
            </w:pPr>
          </w:p>
        </w:tc>
        <w:tc>
          <w:tcPr>
            <w:tcW w:w="1418" w:type="dxa"/>
            <w:tcBorders>
              <w:top w:val="nil"/>
              <w:bottom w:val="single" w:sz="4" w:space="0" w:color="auto"/>
            </w:tcBorders>
          </w:tcPr>
          <w:p w14:paraId="49C226FE" w14:textId="77777777" w:rsidR="00795832" w:rsidRDefault="00795832" w:rsidP="00795832">
            <w:pPr>
              <w:pStyle w:val="Table8ptText-ASDEFCON"/>
              <w:jc w:val="center"/>
            </w:pPr>
          </w:p>
        </w:tc>
        <w:tc>
          <w:tcPr>
            <w:tcW w:w="708" w:type="dxa"/>
            <w:tcBorders>
              <w:top w:val="nil"/>
              <w:bottom w:val="single" w:sz="4" w:space="0" w:color="auto"/>
            </w:tcBorders>
          </w:tcPr>
          <w:p w14:paraId="385ECA78" w14:textId="77777777" w:rsidR="00795832" w:rsidRDefault="00795832" w:rsidP="00795832">
            <w:pPr>
              <w:pStyle w:val="Table8ptText-ASDEFCON"/>
              <w:jc w:val="center"/>
            </w:pPr>
            <w:r>
              <w:t>by MSR</w:t>
            </w:r>
          </w:p>
        </w:tc>
        <w:tc>
          <w:tcPr>
            <w:tcW w:w="851" w:type="dxa"/>
            <w:tcBorders>
              <w:top w:val="nil"/>
              <w:bottom w:val="single" w:sz="4" w:space="0" w:color="auto"/>
            </w:tcBorders>
          </w:tcPr>
          <w:p w14:paraId="278A4286" w14:textId="77777777" w:rsidR="00795832" w:rsidRDefault="00795832" w:rsidP="00795832">
            <w:pPr>
              <w:pStyle w:val="Table8ptText-ASDEFCON"/>
              <w:jc w:val="center"/>
            </w:pPr>
            <w:r>
              <w:t>Acceptance</w:t>
            </w:r>
          </w:p>
        </w:tc>
        <w:tc>
          <w:tcPr>
            <w:tcW w:w="1134" w:type="dxa"/>
            <w:tcBorders>
              <w:top w:val="nil"/>
              <w:bottom w:val="single" w:sz="4" w:space="0" w:color="auto"/>
            </w:tcBorders>
          </w:tcPr>
          <w:p w14:paraId="7E26DBDA" w14:textId="77777777" w:rsidR="00795832" w:rsidRPr="00EC1CB3" w:rsidRDefault="00795832" w:rsidP="00795832">
            <w:pPr>
              <w:pStyle w:val="Table8ptText-ASDEFCON"/>
              <w:jc w:val="center"/>
            </w:pPr>
            <w:r w:rsidRPr="00EC1CB3">
              <w:t>each SA and FA</w:t>
            </w:r>
          </w:p>
        </w:tc>
        <w:tc>
          <w:tcPr>
            <w:tcW w:w="2551" w:type="dxa"/>
            <w:tcBorders>
              <w:top w:val="nil"/>
              <w:bottom w:val="single" w:sz="4" w:space="0" w:color="auto"/>
            </w:tcBorders>
          </w:tcPr>
          <w:p w14:paraId="33CD3DD8" w14:textId="77777777" w:rsidR="00795832" w:rsidRPr="00397FA2" w:rsidDel="001706B7" w:rsidRDefault="00795832" w:rsidP="00795832">
            <w:pPr>
              <w:pStyle w:val="Table8ptText-ASDEFCON"/>
              <w:jc w:val="left"/>
            </w:pPr>
            <w:r w:rsidRPr="00EC1CB3">
              <w:t>This version is Accepted because it will form part of the Support System</w:t>
            </w:r>
            <w:r>
              <w:t>.</w:t>
            </w:r>
          </w:p>
        </w:tc>
      </w:tr>
      <w:tr w:rsidR="00A60698" w:rsidRPr="00EC1CB3" w14:paraId="38C92DC2" w14:textId="77777777" w:rsidTr="004275EA">
        <w:tc>
          <w:tcPr>
            <w:tcW w:w="736" w:type="dxa"/>
            <w:tcBorders>
              <w:top w:val="single" w:sz="4" w:space="0" w:color="auto"/>
              <w:bottom w:val="nil"/>
            </w:tcBorders>
          </w:tcPr>
          <w:p w14:paraId="75F9A1EE" w14:textId="4CFB2D06" w:rsidR="00795832" w:rsidRPr="00EC1CB3" w:rsidRDefault="00795832" w:rsidP="00795832">
            <w:pPr>
              <w:pStyle w:val="Table8ptText-ASDEFCON"/>
              <w:jc w:val="left"/>
            </w:pPr>
            <w:r w:rsidRPr="00EC1CB3">
              <w:t>ENG-</w:t>
            </w:r>
            <w:r>
              <w:t>80</w:t>
            </w:r>
            <w:r w:rsidRPr="00EC1CB3">
              <w:t>0</w:t>
            </w:r>
          </w:p>
        </w:tc>
        <w:tc>
          <w:tcPr>
            <w:tcW w:w="1671" w:type="dxa"/>
            <w:tcBorders>
              <w:top w:val="single" w:sz="4" w:space="0" w:color="auto"/>
              <w:bottom w:val="nil"/>
            </w:tcBorders>
          </w:tcPr>
          <w:p w14:paraId="04C60BA5" w14:textId="77777777" w:rsidR="00795832" w:rsidRPr="00EC1CB3" w:rsidRDefault="00795832" w:rsidP="00795832">
            <w:pPr>
              <w:pStyle w:val="Table8ptText-ASDEFCON"/>
              <w:jc w:val="left"/>
            </w:pPr>
            <w:r w:rsidRPr="00EC1CB3">
              <w:t>Equipment Certification To Access Radiofrequency Spectrum (ECARS)</w:t>
            </w:r>
          </w:p>
        </w:tc>
        <w:tc>
          <w:tcPr>
            <w:tcW w:w="734" w:type="dxa"/>
            <w:tcBorders>
              <w:top w:val="single" w:sz="4" w:space="0" w:color="auto"/>
              <w:bottom w:val="nil"/>
            </w:tcBorders>
          </w:tcPr>
          <w:p w14:paraId="3CB966DF" w14:textId="5AFB13C6" w:rsidR="00795832" w:rsidRPr="00EC1CB3" w:rsidRDefault="00795832" w:rsidP="00795832">
            <w:pPr>
              <w:pStyle w:val="Table8ptText-ASDEFCON"/>
              <w:jc w:val="center"/>
            </w:pPr>
            <w:r>
              <w:t>4.6.8</w:t>
            </w:r>
          </w:p>
        </w:tc>
        <w:tc>
          <w:tcPr>
            <w:tcW w:w="318" w:type="dxa"/>
            <w:tcBorders>
              <w:top w:val="single" w:sz="4" w:space="0" w:color="auto"/>
              <w:bottom w:val="nil"/>
            </w:tcBorders>
          </w:tcPr>
          <w:p w14:paraId="2FAC601D"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02F00FFB"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4EA1C2AF" w14:textId="77777777" w:rsidR="00795832" w:rsidRPr="00EC1CB3" w:rsidRDefault="00795832" w:rsidP="00795832">
            <w:pPr>
              <w:pStyle w:val="Table8ptText-ASDEFCON"/>
              <w:jc w:val="center"/>
            </w:pPr>
            <w:r w:rsidRPr="00EC1CB3">
              <w:t>SDR-20</w:t>
            </w:r>
          </w:p>
        </w:tc>
        <w:tc>
          <w:tcPr>
            <w:tcW w:w="709" w:type="dxa"/>
            <w:tcBorders>
              <w:top w:val="single" w:sz="4" w:space="0" w:color="auto"/>
              <w:bottom w:val="nil"/>
            </w:tcBorders>
          </w:tcPr>
          <w:p w14:paraId="2EB69DC0"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2ECEA7FE"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490F7B90" w14:textId="77777777" w:rsidR="00795832" w:rsidRPr="00EC1CB3" w:rsidRDefault="00795832" w:rsidP="00795832">
            <w:pPr>
              <w:pStyle w:val="Table8ptText-ASDEFCON"/>
              <w:jc w:val="center"/>
            </w:pPr>
            <w:r w:rsidRPr="00EC1CB3">
              <w:t>DID-ENG-SOL-ECARS</w:t>
            </w:r>
          </w:p>
        </w:tc>
        <w:tc>
          <w:tcPr>
            <w:tcW w:w="708" w:type="dxa"/>
            <w:tcBorders>
              <w:top w:val="single" w:sz="4" w:space="0" w:color="auto"/>
              <w:bottom w:val="nil"/>
            </w:tcBorders>
          </w:tcPr>
          <w:p w14:paraId="7204174E"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21FEFCEE"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4E39F806"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20ECD58C" w14:textId="77777777" w:rsidR="00795832" w:rsidRPr="00397FA2" w:rsidRDefault="00795832" w:rsidP="00795832">
            <w:pPr>
              <w:pStyle w:val="Table8ptText-ASDEFCON"/>
              <w:jc w:val="left"/>
            </w:pPr>
            <w:r w:rsidRPr="00397FA2">
              <w:t>To ensure that RF spectrum considerations have been appropriately incorporated into the requirements.</w:t>
            </w:r>
          </w:p>
        </w:tc>
      </w:tr>
      <w:tr w:rsidR="00A60698" w:rsidRPr="00EC1CB3" w14:paraId="1F930D31" w14:textId="77777777" w:rsidTr="004275EA">
        <w:tc>
          <w:tcPr>
            <w:tcW w:w="736" w:type="dxa"/>
            <w:tcBorders>
              <w:top w:val="nil"/>
              <w:bottom w:val="nil"/>
            </w:tcBorders>
          </w:tcPr>
          <w:p w14:paraId="18ED3369" w14:textId="77777777" w:rsidR="00795832" w:rsidRPr="00EC1CB3" w:rsidRDefault="00795832" w:rsidP="00795832">
            <w:pPr>
              <w:pStyle w:val="Table8ptText-ASDEFCON"/>
              <w:jc w:val="left"/>
            </w:pPr>
          </w:p>
        </w:tc>
        <w:tc>
          <w:tcPr>
            <w:tcW w:w="1671" w:type="dxa"/>
            <w:tcBorders>
              <w:top w:val="nil"/>
              <w:bottom w:val="nil"/>
            </w:tcBorders>
          </w:tcPr>
          <w:p w14:paraId="5EDA0501" w14:textId="77777777" w:rsidR="00795832" w:rsidRPr="00EC1CB3" w:rsidRDefault="00795832" w:rsidP="00795832">
            <w:pPr>
              <w:pStyle w:val="Table8ptText-ASDEFCON"/>
              <w:jc w:val="left"/>
            </w:pPr>
          </w:p>
        </w:tc>
        <w:tc>
          <w:tcPr>
            <w:tcW w:w="734" w:type="dxa"/>
            <w:tcBorders>
              <w:top w:val="nil"/>
              <w:bottom w:val="nil"/>
            </w:tcBorders>
          </w:tcPr>
          <w:p w14:paraId="6CFEEA9A" w14:textId="77777777" w:rsidR="00795832" w:rsidRPr="00EC1CB3" w:rsidRDefault="00795832" w:rsidP="00795832">
            <w:pPr>
              <w:pStyle w:val="Table8ptText-ASDEFCON"/>
              <w:jc w:val="center"/>
            </w:pPr>
          </w:p>
        </w:tc>
        <w:tc>
          <w:tcPr>
            <w:tcW w:w="318" w:type="dxa"/>
            <w:tcBorders>
              <w:top w:val="nil"/>
              <w:bottom w:val="nil"/>
            </w:tcBorders>
          </w:tcPr>
          <w:p w14:paraId="0A7AFDB9"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2B646BB7"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46850639" w14:textId="77777777" w:rsidR="00795832" w:rsidRPr="00EC1CB3" w:rsidRDefault="00795832" w:rsidP="00795832">
            <w:pPr>
              <w:pStyle w:val="Table8ptText-ASDEFCON"/>
              <w:jc w:val="center"/>
            </w:pPr>
            <w:r w:rsidRPr="00EC1CB3">
              <w:t>PDR-20</w:t>
            </w:r>
          </w:p>
        </w:tc>
        <w:tc>
          <w:tcPr>
            <w:tcW w:w="709" w:type="dxa"/>
            <w:tcBorders>
              <w:top w:val="nil"/>
              <w:bottom w:val="nil"/>
            </w:tcBorders>
          </w:tcPr>
          <w:p w14:paraId="784CA221"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2EF4BBA2"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7DCF0233" w14:textId="77777777" w:rsidR="00795832" w:rsidRPr="00EC1CB3" w:rsidRDefault="00795832" w:rsidP="00795832">
            <w:pPr>
              <w:pStyle w:val="Table8ptText-ASDEFCON"/>
              <w:jc w:val="center"/>
            </w:pPr>
          </w:p>
        </w:tc>
        <w:tc>
          <w:tcPr>
            <w:tcW w:w="708" w:type="dxa"/>
            <w:tcBorders>
              <w:top w:val="nil"/>
              <w:bottom w:val="nil"/>
            </w:tcBorders>
          </w:tcPr>
          <w:p w14:paraId="09946241"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1C8A17AE"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78BB2D4C"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FC5BA90" w14:textId="77777777" w:rsidR="00795832" w:rsidRPr="00397FA2" w:rsidRDefault="00795832" w:rsidP="00795832">
            <w:pPr>
              <w:pStyle w:val="Table8ptText-ASDEFCON"/>
              <w:jc w:val="left"/>
            </w:pPr>
            <w:r w:rsidRPr="00397FA2">
              <w:t>To ensure that RF spectrum considerations have been appropriately incorporated into the Mission System design.</w:t>
            </w:r>
          </w:p>
        </w:tc>
      </w:tr>
      <w:tr w:rsidR="00A60698" w:rsidRPr="00EC1CB3" w14:paraId="33C2B24A" w14:textId="77777777" w:rsidTr="004275EA">
        <w:tc>
          <w:tcPr>
            <w:tcW w:w="736" w:type="dxa"/>
            <w:tcBorders>
              <w:top w:val="nil"/>
              <w:bottom w:val="single" w:sz="4" w:space="0" w:color="auto"/>
            </w:tcBorders>
          </w:tcPr>
          <w:p w14:paraId="676DD356" w14:textId="77777777" w:rsidR="00795832" w:rsidRPr="00EC1CB3" w:rsidRDefault="00795832" w:rsidP="00795832">
            <w:pPr>
              <w:pStyle w:val="Table8ptText-ASDEFCON"/>
              <w:jc w:val="left"/>
            </w:pPr>
          </w:p>
        </w:tc>
        <w:tc>
          <w:tcPr>
            <w:tcW w:w="1671" w:type="dxa"/>
            <w:tcBorders>
              <w:top w:val="nil"/>
              <w:bottom w:val="single" w:sz="4" w:space="0" w:color="auto"/>
            </w:tcBorders>
          </w:tcPr>
          <w:p w14:paraId="7B516F78" w14:textId="77777777" w:rsidR="00795832" w:rsidRPr="00EC1CB3" w:rsidRDefault="00795832" w:rsidP="00795832">
            <w:pPr>
              <w:pStyle w:val="Table8ptText-ASDEFCON"/>
              <w:jc w:val="left"/>
            </w:pPr>
          </w:p>
        </w:tc>
        <w:tc>
          <w:tcPr>
            <w:tcW w:w="734" w:type="dxa"/>
            <w:tcBorders>
              <w:top w:val="nil"/>
              <w:bottom w:val="single" w:sz="4" w:space="0" w:color="auto"/>
            </w:tcBorders>
          </w:tcPr>
          <w:p w14:paraId="7E2E37A4" w14:textId="77777777" w:rsidR="00795832" w:rsidRPr="00EC1CB3" w:rsidRDefault="00795832" w:rsidP="00795832">
            <w:pPr>
              <w:pStyle w:val="Table8ptText-ASDEFCON"/>
              <w:jc w:val="center"/>
            </w:pPr>
          </w:p>
        </w:tc>
        <w:tc>
          <w:tcPr>
            <w:tcW w:w="318" w:type="dxa"/>
            <w:tcBorders>
              <w:top w:val="nil"/>
              <w:bottom w:val="single" w:sz="4" w:space="0" w:color="auto"/>
            </w:tcBorders>
          </w:tcPr>
          <w:p w14:paraId="4E1981E4" w14:textId="77777777" w:rsidR="00795832" w:rsidRPr="00EC1CB3" w:rsidRDefault="00795832" w:rsidP="00795832">
            <w:pPr>
              <w:pStyle w:val="Table8ptText-ASDEFCON"/>
              <w:jc w:val="center"/>
            </w:pPr>
            <w:r w:rsidRPr="00EC1CB3">
              <w:t>c</w:t>
            </w:r>
          </w:p>
        </w:tc>
        <w:tc>
          <w:tcPr>
            <w:tcW w:w="931" w:type="dxa"/>
            <w:tcBorders>
              <w:top w:val="nil"/>
              <w:bottom w:val="single" w:sz="4" w:space="0" w:color="auto"/>
            </w:tcBorders>
          </w:tcPr>
          <w:p w14:paraId="4398F6A6"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5E3B0A95" w14:textId="77777777" w:rsidR="00795832" w:rsidRPr="00EC1CB3" w:rsidRDefault="00795832" w:rsidP="00795832">
            <w:pPr>
              <w:pStyle w:val="Table8ptText-ASDEFCON"/>
              <w:jc w:val="center"/>
            </w:pPr>
            <w:r w:rsidRPr="00EC1CB3">
              <w:t>DDR-20</w:t>
            </w:r>
          </w:p>
        </w:tc>
        <w:tc>
          <w:tcPr>
            <w:tcW w:w="709" w:type="dxa"/>
            <w:tcBorders>
              <w:top w:val="nil"/>
              <w:bottom w:val="single" w:sz="4" w:space="0" w:color="auto"/>
            </w:tcBorders>
          </w:tcPr>
          <w:p w14:paraId="1A11CC86" w14:textId="0578E70C"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37DFF4B7"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25BBE7A0" w14:textId="77777777" w:rsidR="00795832" w:rsidRPr="00EC1CB3" w:rsidRDefault="00795832" w:rsidP="00795832">
            <w:pPr>
              <w:pStyle w:val="Table8ptText-ASDEFCON"/>
              <w:jc w:val="center"/>
            </w:pPr>
          </w:p>
        </w:tc>
        <w:tc>
          <w:tcPr>
            <w:tcW w:w="708" w:type="dxa"/>
            <w:tcBorders>
              <w:top w:val="nil"/>
              <w:bottom w:val="single" w:sz="4" w:space="0" w:color="auto"/>
            </w:tcBorders>
          </w:tcPr>
          <w:p w14:paraId="34B1A21E"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1DA52D32"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64C397E6" w14:textId="03E25D74" w:rsidR="00795832" w:rsidRPr="00EC1CB3" w:rsidRDefault="00795832" w:rsidP="00795832">
            <w:pPr>
              <w:pStyle w:val="Table8ptText-ASDEFCON"/>
              <w:jc w:val="center"/>
            </w:pPr>
            <w:r>
              <w:t>12</w:t>
            </w:r>
            <w:r w:rsidRPr="00EC1CB3">
              <w:t>M and each SA and FA</w:t>
            </w:r>
          </w:p>
        </w:tc>
        <w:tc>
          <w:tcPr>
            <w:tcW w:w="2551" w:type="dxa"/>
            <w:tcBorders>
              <w:top w:val="nil"/>
              <w:bottom w:val="single" w:sz="4" w:space="0" w:color="auto"/>
            </w:tcBorders>
          </w:tcPr>
          <w:p w14:paraId="3EA7505C" w14:textId="77777777" w:rsidR="00795832" w:rsidRPr="00397FA2" w:rsidRDefault="00795832" w:rsidP="00795832">
            <w:pPr>
              <w:pStyle w:val="Table8ptText-ASDEFCON"/>
              <w:jc w:val="left"/>
            </w:pPr>
          </w:p>
        </w:tc>
      </w:tr>
      <w:tr w:rsidR="00A60698" w:rsidRPr="00EC1CB3" w14:paraId="35E2D01A" w14:textId="77777777" w:rsidTr="004275EA">
        <w:tc>
          <w:tcPr>
            <w:tcW w:w="736" w:type="dxa"/>
            <w:tcBorders>
              <w:top w:val="single" w:sz="4" w:space="0" w:color="auto"/>
              <w:bottom w:val="single" w:sz="4" w:space="0" w:color="auto"/>
            </w:tcBorders>
          </w:tcPr>
          <w:p w14:paraId="51FBF568" w14:textId="1C63D402" w:rsidR="00795832" w:rsidRPr="00EC1CB3" w:rsidRDefault="00795832" w:rsidP="00795832">
            <w:pPr>
              <w:pStyle w:val="Table8ptText-ASDEFCON"/>
              <w:jc w:val="left"/>
            </w:pPr>
            <w:r>
              <w:t>ENG-850</w:t>
            </w:r>
          </w:p>
        </w:tc>
        <w:tc>
          <w:tcPr>
            <w:tcW w:w="1671" w:type="dxa"/>
            <w:tcBorders>
              <w:top w:val="single" w:sz="4" w:space="0" w:color="auto"/>
              <w:bottom w:val="single" w:sz="4" w:space="0" w:color="auto"/>
            </w:tcBorders>
          </w:tcPr>
          <w:p w14:paraId="4A026FDF" w14:textId="77777777" w:rsidR="00795832" w:rsidRPr="00EC1CB3" w:rsidRDefault="00795832" w:rsidP="00795832">
            <w:pPr>
              <w:pStyle w:val="Table8ptText-ASDEFCON"/>
              <w:jc w:val="left"/>
            </w:pPr>
          </w:p>
        </w:tc>
        <w:tc>
          <w:tcPr>
            <w:tcW w:w="734" w:type="dxa"/>
            <w:tcBorders>
              <w:top w:val="single" w:sz="4" w:space="0" w:color="auto"/>
              <w:bottom w:val="single" w:sz="4" w:space="0" w:color="auto"/>
            </w:tcBorders>
          </w:tcPr>
          <w:p w14:paraId="5A8A96BA" w14:textId="4834916A" w:rsidR="00795832" w:rsidRPr="00EC1CB3" w:rsidRDefault="00795832" w:rsidP="00795832">
            <w:pPr>
              <w:pStyle w:val="Table8ptText-ASDEFCON"/>
              <w:jc w:val="center"/>
            </w:pPr>
            <w:r>
              <w:t>4.6.9</w:t>
            </w:r>
          </w:p>
        </w:tc>
        <w:tc>
          <w:tcPr>
            <w:tcW w:w="318" w:type="dxa"/>
            <w:tcBorders>
              <w:top w:val="single" w:sz="4" w:space="0" w:color="auto"/>
              <w:bottom w:val="single" w:sz="4" w:space="0" w:color="auto"/>
            </w:tcBorders>
          </w:tcPr>
          <w:p w14:paraId="11C539CF" w14:textId="77777777" w:rsidR="00795832" w:rsidRPr="00EC1CB3" w:rsidRDefault="00795832" w:rsidP="00795832">
            <w:pPr>
              <w:pStyle w:val="Table8ptText-ASDEFCON"/>
              <w:jc w:val="center"/>
            </w:pPr>
          </w:p>
        </w:tc>
        <w:tc>
          <w:tcPr>
            <w:tcW w:w="931" w:type="dxa"/>
            <w:tcBorders>
              <w:top w:val="single" w:sz="4" w:space="0" w:color="auto"/>
              <w:bottom w:val="single" w:sz="4" w:space="0" w:color="auto"/>
            </w:tcBorders>
          </w:tcPr>
          <w:p w14:paraId="564784AD" w14:textId="77777777" w:rsidR="00795832" w:rsidRPr="00EC1CB3" w:rsidRDefault="00795832" w:rsidP="00795832">
            <w:pPr>
              <w:pStyle w:val="Table8ptText-ASDEFCON"/>
              <w:jc w:val="center"/>
            </w:pPr>
          </w:p>
        </w:tc>
        <w:tc>
          <w:tcPr>
            <w:tcW w:w="1134" w:type="dxa"/>
            <w:tcBorders>
              <w:top w:val="single" w:sz="4" w:space="0" w:color="auto"/>
              <w:bottom w:val="single" w:sz="4" w:space="0" w:color="auto"/>
            </w:tcBorders>
          </w:tcPr>
          <w:p w14:paraId="10B9CFD2" w14:textId="77777777" w:rsidR="00795832" w:rsidRPr="00EC1CB3" w:rsidRDefault="00795832" w:rsidP="00795832">
            <w:pPr>
              <w:pStyle w:val="Table8ptText-ASDEFCON"/>
              <w:jc w:val="center"/>
            </w:pPr>
          </w:p>
        </w:tc>
        <w:tc>
          <w:tcPr>
            <w:tcW w:w="709" w:type="dxa"/>
            <w:tcBorders>
              <w:top w:val="single" w:sz="4" w:space="0" w:color="auto"/>
              <w:bottom w:val="single" w:sz="4" w:space="0" w:color="auto"/>
            </w:tcBorders>
          </w:tcPr>
          <w:p w14:paraId="43665F24" w14:textId="77777777" w:rsidR="00795832" w:rsidRPr="00EC1CB3" w:rsidRDefault="00795832" w:rsidP="00795832">
            <w:pPr>
              <w:pStyle w:val="Table8ptText-ASDEFCON"/>
              <w:jc w:val="center"/>
            </w:pPr>
          </w:p>
        </w:tc>
        <w:tc>
          <w:tcPr>
            <w:tcW w:w="850" w:type="dxa"/>
            <w:tcBorders>
              <w:top w:val="single" w:sz="4" w:space="0" w:color="auto"/>
              <w:bottom w:val="single" w:sz="4" w:space="0" w:color="auto"/>
            </w:tcBorders>
          </w:tcPr>
          <w:p w14:paraId="495CB63A" w14:textId="77777777" w:rsidR="00795832" w:rsidRPr="00EC1CB3" w:rsidRDefault="00795832" w:rsidP="00795832">
            <w:pPr>
              <w:pStyle w:val="Table8ptText-ASDEFCON"/>
              <w:jc w:val="center"/>
            </w:pPr>
          </w:p>
        </w:tc>
        <w:tc>
          <w:tcPr>
            <w:tcW w:w="1418" w:type="dxa"/>
            <w:tcBorders>
              <w:top w:val="single" w:sz="4" w:space="0" w:color="auto"/>
              <w:bottom w:val="single" w:sz="4" w:space="0" w:color="auto"/>
            </w:tcBorders>
          </w:tcPr>
          <w:p w14:paraId="04C7BA39" w14:textId="77777777" w:rsidR="00795832" w:rsidRPr="00EC1CB3" w:rsidRDefault="00795832" w:rsidP="00795832">
            <w:pPr>
              <w:pStyle w:val="Table8ptText-ASDEFCON"/>
              <w:jc w:val="center"/>
            </w:pPr>
          </w:p>
        </w:tc>
        <w:tc>
          <w:tcPr>
            <w:tcW w:w="708" w:type="dxa"/>
            <w:tcBorders>
              <w:top w:val="single" w:sz="4" w:space="0" w:color="auto"/>
              <w:bottom w:val="single" w:sz="4" w:space="0" w:color="auto"/>
            </w:tcBorders>
          </w:tcPr>
          <w:p w14:paraId="7D3FC670" w14:textId="77777777" w:rsidR="00795832" w:rsidRPr="00EC1CB3" w:rsidRDefault="00795832" w:rsidP="00795832">
            <w:pPr>
              <w:pStyle w:val="Table8ptText-ASDEFCON"/>
              <w:jc w:val="center"/>
            </w:pPr>
          </w:p>
        </w:tc>
        <w:tc>
          <w:tcPr>
            <w:tcW w:w="851" w:type="dxa"/>
            <w:tcBorders>
              <w:top w:val="single" w:sz="4" w:space="0" w:color="auto"/>
              <w:bottom w:val="single" w:sz="4" w:space="0" w:color="auto"/>
            </w:tcBorders>
          </w:tcPr>
          <w:p w14:paraId="12ACBD90" w14:textId="77777777" w:rsidR="00795832" w:rsidRPr="00EC1CB3" w:rsidRDefault="00795832" w:rsidP="00795832">
            <w:pPr>
              <w:pStyle w:val="Table8ptText-ASDEFCON"/>
              <w:jc w:val="center"/>
            </w:pPr>
          </w:p>
        </w:tc>
        <w:tc>
          <w:tcPr>
            <w:tcW w:w="1134" w:type="dxa"/>
            <w:tcBorders>
              <w:top w:val="single" w:sz="4" w:space="0" w:color="auto"/>
              <w:bottom w:val="single" w:sz="4" w:space="0" w:color="auto"/>
            </w:tcBorders>
          </w:tcPr>
          <w:p w14:paraId="07F0EEFE" w14:textId="77777777" w:rsidR="00795832" w:rsidRPr="00EC1CB3" w:rsidRDefault="00795832" w:rsidP="00795832">
            <w:pPr>
              <w:pStyle w:val="Table8ptText-ASDEFCON"/>
              <w:jc w:val="center"/>
            </w:pPr>
          </w:p>
        </w:tc>
        <w:tc>
          <w:tcPr>
            <w:tcW w:w="2551" w:type="dxa"/>
            <w:tcBorders>
              <w:top w:val="single" w:sz="4" w:space="0" w:color="auto"/>
              <w:bottom w:val="single" w:sz="4" w:space="0" w:color="auto"/>
            </w:tcBorders>
          </w:tcPr>
          <w:p w14:paraId="410D4A29" w14:textId="44DE42F9" w:rsidR="00795832" w:rsidRPr="00397FA2" w:rsidRDefault="00795832" w:rsidP="00795832">
            <w:pPr>
              <w:pStyle w:val="NoteToDrafters-ASDEFCON"/>
              <w:jc w:val="left"/>
              <w:rPr>
                <w:sz w:val="16"/>
                <w:szCs w:val="16"/>
              </w:rPr>
            </w:pPr>
            <w:r w:rsidRPr="00397FA2">
              <w:rPr>
                <w:sz w:val="16"/>
                <w:szCs w:val="16"/>
              </w:rPr>
              <w:t xml:space="preserve">Note to drafters:  </w:t>
            </w:r>
            <w:r w:rsidR="00FA09AF">
              <w:rPr>
                <w:sz w:val="16"/>
                <w:szCs w:val="16"/>
              </w:rPr>
              <w:t xml:space="preserve"> </w:t>
            </w:r>
            <w:r w:rsidRPr="00397FA2">
              <w:rPr>
                <w:sz w:val="16"/>
                <w:szCs w:val="16"/>
              </w:rPr>
              <w:t>Add data items for Environmental Engineering, SOW clause 4.6.</w:t>
            </w:r>
            <w:r>
              <w:rPr>
                <w:sz w:val="16"/>
                <w:szCs w:val="16"/>
              </w:rPr>
              <w:t>9</w:t>
            </w:r>
            <w:r w:rsidRPr="00397FA2">
              <w:rPr>
                <w:sz w:val="16"/>
                <w:szCs w:val="16"/>
              </w:rPr>
              <w:t>, as required, otherwise delete.</w:t>
            </w:r>
          </w:p>
        </w:tc>
      </w:tr>
      <w:tr w:rsidR="00A60698" w:rsidRPr="00EC1CB3" w14:paraId="65166AB2" w14:textId="77777777" w:rsidTr="004275EA">
        <w:tc>
          <w:tcPr>
            <w:tcW w:w="736" w:type="dxa"/>
            <w:tcBorders>
              <w:top w:val="single" w:sz="4" w:space="0" w:color="auto"/>
              <w:bottom w:val="single" w:sz="4" w:space="0" w:color="auto"/>
            </w:tcBorders>
          </w:tcPr>
          <w:p w14:paraId="69DD5506" w14:textId="7A9AA09A" w:rsidR="00795832" w:rsidRPr="00EC1CB3" w:rsidRDefault="00795832" w:rsidP="00795832">
            <w:pPr>
              <w:pStyle w:val="Table8ptText-ASDEFCON"/>
              <w:jc w:val="left"/>
            </w:pPr>
            <w:r>
              <w:t>ENG-900</w:t>
            </w:r>
          </w:p>
        </w:tc>
        <w:tc>
          <w:tcPr>
            <w:tcW w:w="1671" w:type="dxa"/>
            <w:tcBorders>
              <w:top w:val="single" w:sz="4" w:space="0" w:color="auto"/>
              <w:bottom w:val="single" w:sz="4" w:space="0" w:color="auto"/>
            </w:tcBorders>
          </w:tcPr>
          <w:p w14:paraId="6B13B8B2" w14:textId="77777777" w:rsidR="00795832" w:rsidRPr="00EC1CB3" w:rsidRDefault="00795832" w:rsidP="00795832">
            <w:pPr>
              <w:pStyle w:val="Table8ptText-ASDEFCON"/>
              <w:jc w:val="left"/>
            </w:pPr>
          </w:p>
        </w:tc>
        <w:tc>
          <w:tcPr>
            <w:tcW w:w="734" w:type="dxa"/>
            <w:tcBorders>
              <w:top w:val="single" w:sz="4" w:space="0" w:color="auto"/>
              <w:bottom w:val="single" w:sz="4" w:space="0" w:color="auto"/>
            </w:tcBorders>
          </w:tcPr>
          <w:p w14:paraId="6EA1659E" w14:textId="1C40DE01" w:rsidR="00795832" w:rsidRPr="00EC1CB3" w:rsidRDefault="00795832" w:rsidP="00795832">
            <w:pPr>
              <w:pStyle w:val="Table8ptText-ASDEFCON"/>
              <w:jc w:val="center"/>
            </w:pPr>
            <w:r>
              <w:t>4.8.2</w:t>
            </w:r>
          </w:p>
        </w:tc>
        <w:tc>
          <w:tcPr>
            <w:tcW w:w="318" w:type="dxa"/>
            <w:tcBorders>
              <w:top w:val="single" w:sz="4" w:space="0" w:color="auto"/>
              <w:bottom w:val="single" w:sz="4" w:space="0" w:color="auto"/>
            </w:tcBorders>
          </w:tcPr>
          <w:p w14:paraId="40C46066" w14:textId="77777777" w:rsidR="00795832" w:rsidRPr="00EC1CB3" w:rsidRDefault="00795832" w:rsidP="00795832">
            <w:pPr>
              <w:pStyle w:val="Table8ptText-ASDEFCON"/>
              <w:jc w:val="center"/>
            </w:pPr>
          </w:p>
        </w:tc>
        <w:tc>
          <w:tcPr>
            <w:tcW w:w="931" w:type="dxa"/>
            <w:tcBorders>
              <w:top w:val="single" w:sz="4" w:space="0" w:color="auto"/>
              <w:bottom w:val="single" w:sz="4" w:space="0" w:color="auto"/>
            </w:tcBorders>
          </w:tcPr>
          <w:p w14:paraId="48B30897" w14:textId="77777777" w:rsidR="00795832" w:rsidRPr="00EC1CB3" w:rsidRDefault="00795832" w:rsidP="00795832">
            <w:pPr>
              <w:pStyle w:val="Table8ptText-ASDEFCON"/>
              <w:jc w:val="center"/>
            </w:pPr>
          </w:p>
        </w:tc>
        <w:tc>
          <w:tcPr>
            <w:tcW w:w="1134" w:type="dxa"/>
            <w:tcBorders>
              <w:top w:val="single" w:sz="4" w:space="0" w:color="auto"/>
              <w:bottom w:val="single" w:sz="4" w:space="0" w:color="auto"/>
            </w:tcBorders>
          </w:tcPr>
          <w:p w14:paraId="175D530A" w14:textId="77777777" w:rsidR="00795832" w:rsidRPr="00EC1CB3" w:rsidRDefault="00795832" w:rsidP="00795832">
            <w:pPr>
              <w:pStyle w:val="Table8ptText-ASDEFCON"/>
              <w:jc w:val="center"/>
            </w:pPr>
          </w:p>
        </w:tc>
        <w:tc>
          <w:tcPr>
            <w:tcW w:w="709" w:type="dxa"/>
            <w:tcBorders>
              <w:top w:val="single" w:sz="4" w:space="0" w:color="auto"/>
              <w:bottom w:val="single" w:sz="4" w:space="0" w:color="auto"/>
            </w:tcBorders>
          </w:tcPr>
          <w:p w14:paraId="7247535D" w14:textId="77777777" w:rsidR="00795832" w:rsidRPr="00EC1CB3" w:rsidRDefault="00795832" w:rsidP="00795832">
            <w:pPr>
              <w:pStyle w:val="Table8ptText-ASDEFCON"/>
              <w:jc w:val="center"/>
            </w:pPr>
          </w:p>
        </w:tc>
        <w:tc>
          <w:tcPr>
            <w:tcW w:w="850" w:type="dxa"/>
            <w:tcBorders>
              <w:top w:val="single" w:sz="4" w:space="0" w:color="auto"/>
              <w:bottom w:val="single" w:sz="4" w:space="0" w:color="auto"/>
            </w:tcBorders>
          </w:tcPr>
          <w:p w14:paraId="3556017C" w14:textId="77777777" w:rsidR="00795832" w:rsidRPr="00EC1CB3" w:rsidRDefault="00795832" w:rsidP="00795832">
            <w:pPr>
              <w:pStyle w:val="Table8ptText-ASDEFCON"/>
              <w:jc w:val="center"/>
            </w:pPr>
          </w:p>
        </w:tc>
        <w:tc>
          <w:tcPr>
            <w:tcW w:w="1418" w:type="dxa"/>
            <w:tcBorders>
              <w:top w:val="single" w:sz="4" w:space="0" w:color="auto"/>
              <w:bottom w:val="single" w:sz="4" w:space="0" w:color="auto"/>
            </w:tcBorders>
          </w:tcPr>
          <w:p w14:paraId="3F83BEB3" w14:textId="77777777" w:rsidR="00795832" w:rsidRPr="00EC1CB3" w:rsidRDefault="00795832" w:rsidP="00795832">
            <w:pPr>
              <w:pStyle w:val="Table8ptText-ASDEFCON"/>
              <w:jc w:val="center"/>
            </w:pPr>
          </w:p>
        </w:tc>
        <w:tc>
          <w:tcPr>
            <w:tcW w:w="708" w:type="dxa"/>
            <w:tcBorders>
              <w:top w:val="single" w:sz="4" w:space="0" w:color="auto"/>
              <w:bottom w:val="single" w:sz="4" w:space="0" w:color="auto"/>
            </w:tcBorders>
          </w:tcPr>
          <w:p w14:paraId="3C37ABE6" w14:textId="77777777" w:rsidR="00795832" w:rsidRPr="00EC1CB3" w:rsidRDefault="00795832" w:rsidP="00795832">
            <w:pPr>
              <w:pStyle w:val="Table8ptText-ASDEFCON"/>
              <w:jc w:val="center"/>
            </w:pPr>
          </w:p>
        </w:tc>
        <w:tc>
          <w:tcPr>
            <w:tcW w:w="851" w:type="dxa"/>
            <w:tcBorders>
              <w:top w:val="single" w:sz="4" w:space="0" w:color="auto"/>
              <w:bottom w:val="single" w:sz="4" w:space="0" w:color="auto"/>
            </w:tcBorders>
          </w:tcPr>
          <w:p w14:paraId="3ECA6C59" w14:textId="77777777" w:rsidR="00795832" w:rsidRPr="00EC1CB3" w:rsidRDefault="00795832" w:rsidP="00795832">
            <w:pPr>
              <w:pStyle w:val="Table8ptText-ASDEFCON"/>
              <w:jc w:val="center"/>
            </w:pPr>
          </w:p>
        </w:tc>
        <w:tc>
          <w:tcPr>
            <w:tcW w:w="1134" w:type="dxa"/>
            <w:tcBorders>
              <w:top w:val="single" w:sz="4" w:space="0" w:color="auto"/>
              <w:bottom w:val="single" w:sz="4" w:space="0" w:color="auto"/>
            </w:tcBorders>
          </w:tcPr>
          <w:p w14:paraId="76AB6B58" w14:textId="77777777" w:rsidR="00795832" w:rsidRPr="00EC1CB3" w:rsidRDefault="00795832" w:rsidP="00795832">
            <w:pPr>
              <w:pStyle w:val="Table8ptText-ASDEFCON"/>
              <w:jc w:val="center"/>
            </w:pPr>
          </w:p>
        </w:tc>
        <w:tc>
          <w:tcPr>
            <w:tcW w:w="2551" w:type="dxa"/>
            <w:tcBorders>
              <w:top w:val="single" w:sz="4" w:space="0" w:color="auto"/>
              <w:bottom w:val="single" w:sz="4" w:space="0" w:color="auto"/>
            </w:tcBorders>
          </w:tcPr>
          <w:p w14:paraId="29420715" w14:textId="1DBC129E" w:rsidR="00795832" w:rsidRPr="00397FA2" w:rsidRDefault="00795832" w:rsidP="00795832">
            <w:pPr>
              <w:pStyle w:val="NoteToDrafters-ASDEFCON"/>
              <w:jc w:val="left"/>
              <w:rPr>
                <w:sz w:val="16"/>
                <w:szCs w:val="16"/>
              </w:rPr>
            </w:pPr>
            <w:r w:rsidRPr="00397FA2">
              <w:rPr>
                <w:sz w:val="16"/>
                <w:szCs w:val="16"/>
              </w:rPr>
              <w:t xml:space="preserve">Note to drafters:  </w:t>
            </w:r>
            <w:r w:rsidR="00FA09AF">
              <w:rPr>
                <w:sz w:val="16"/>
                <w:szCs w:val="16"/>
              </w:rPr>
              <w:t xml:space="preserve"> </w:t>
            </w:r>
            <w:r w:rsidRPr="00397FA2">
              <w:rPr>
                <w:sz w:val="16"/>
                <w:szCs w:val="16"/>
              </w:rPr>
              <w:t xml:space="preserve">This </w:t>
            </w:r>
            <w:r>
              <w:rPr>
                <w:sz w:val="16"/>
                <w:szCs w:val="16"/>
              </w:rPr>
              <w:t>line is</w:t>
            </w:r>
            <w:r w:rsidRPr="00397FA2">
              <w:rPr>
                <w:sz w:val="16"/>
                <w:szCs w:val="16"/>
              </w:rPr>
              <w:t xml:space="preserve"> reserved for a Certification Plan in accordance with SOW clause 4.8</w:t>
            </w:r>
            <w:r>
              <w:rPr>
                <w:sz w:val="16"/>
                <w:szCs w:val="16"/>
              </w:rPr>
              <w:t>,</w:t>
            </w:r>
            <w:r w:rsidRPr="00397FA2">
              <w:rPr>
                <w:sz w:val="16"/>
                <w:szCs w:val="16"/>
              </w:rPr>
              <w:t xml:space="preserve"> if required; otherwise delete.</w:t>
            </w:r>
          </w:p>
        </w:tc>
      </w:tr>
      <w:tr w:rsidR="00A60698" w:rsidRPr="00EC1CB3" w14:paraId="069F5E5C" w14:textId="77777777" w:rsidTr="004275EA">
        <w:tc>
          <w:tcPr>
            <w:tcW w:w="736" w:type="dxa"/>
            <w:tcBorders>
              <w:bottom w:val="nil"/>
            </w:tcBorders>
            <w:shd w:val="clear" w:color="auto" w:fill="auto"/>
          </w:tcPr>
          <w:p w14:paraId="0BABB6C2" w14:textId="69E54F1F" w:rsidR="00795832" w:rsidRPr="00A63186" w:rsidRDefault="00795832" w:rsidP="00795832">
            <w:pPr>
              <w:pStyle w:val="Table8ptText-ASDEFCON"/>
              <w:jc w:val="left"/>
            </w:pPr>
            <w:r w:rsidRPr="00A63186">
              <w:lastRenderedPageBreak/>
              <w:t>ENG-9</w:t>
            </w:r>
            <w:r>
              <w:t>10</w:t>
            </w:r>
          </w:p>
        </w:tc>
        <w:tc>
          <w:tcPr>
            <w:tcW w:w="1671" w:type="dxa"/>
            <w:tcBorders>
              <w:bottom w:val="nil"/>
            </w:tcBorders>
          </w:tcPr>
          <w:p w14:paraId="558EE9B9" w14:textId="77777777" w:rsidR="00795832" w:rsidRPr="00EC1CB3" w:rsidRDefault="00795832" w:rsidP="00795832">
            <w:pPr>
              <w:pStyle w:val="Table8ptText-ASDEFCON"/>
              <w:jc w:val="left"/>
            </w:pPr>
            <w:r w:rsidRPr="00F35C31">
              <w:t>Design Certificate</w:t>
            </w:r>
          </w:p>
        </w:tc>
        <w:tc>
          <w:tcPr>
            <w:tcW w:w="734" w:type="dxa"/>
            <w:tcBorders>
              <w:bottom w:val="nil"/>
            </w:tcBorders>
          </w:tcPr>
          <w:p w14:paraId="66A93ADB" w14:textId="1D195492" w:rsidR="00795832" w:rsidRPr="00EC1CB3" w:rsidRDefault="00795832" w:rsidP="00795832">
            <w:pPr>
              <w:pStyle w:val="Table8ptText-ASDEFCON"/>
              <w:jc w:val="center"/>
            </w:pPr>
            <w:r>
              <w:t>4.8.3</w:t>
            </w:r>
          </w:p>
        </w:tc>
        <w:tc>
          <w:tcPr>
            <w:tcW w:w="318" w:type="dxa"/>
            <w:tcBorders>
              <w:bottom w:val="nil"/>
            </w:tcBorders>
          </w:tcPr>
          <w:p w14:paraId="0543C139" w14:textId="77777777" w:rsidR="00795832" w:rsidRPr="00EC1CB3" w:rsidRDefault="00795832" w:rsidP="00795832">
            <w:pPr>
              <w:pStyle w:val="Table8ptText-ASDEFCON"/>
              <w:jc w:val="center"/>
            </w:pPr>
            <w:r>
              <w:t>a</w:t>
            </w:r>
          </w:p>
        </w:tc>
        <w:tc>
          <w:tcPr>
            <w:tcW w:w="931" w:type="dxa"/>
            <w:tcBorders>
              <w:bottom w:val="nil"/>
            </w:tcBorders>
          </w:tcPr>
          <w:p w14:paraId="13585D22" w14:textId="77777777" w:rsidR="00795832" w:rsidRPr="00EC1CB3" w:rsidRDefault="00795832" w:rsidP="00795832">
            <w:pPr>
              <w:pStyle w:val="Table8ptText-ASDEFCON"/>
              <w:jc w:val="center"/>
            </w:pPr>
            <w:r>
              <w:t>Draft</w:t>
            </w:r>
          </w:p>
        </w:tc>
        <w:tc>
          <w:tcPr>
            <w:tcW w:w="1134" w:type="dxa"/>
            <w:tcBorders>
              <w:bottom w:val="nil"/>
            </w:tcBorders>
          </w:tcPr>
          <w:p w14:paraId="3FF9A862" w14:textId="77777777" w:rsidR="00795832" w:rsidRPr="00EC1CB3" w:rsidRDefault="00795832" w:rsidP="00795832">
            <w:pPr>
              <w:pStyle w:val="Table8ptText-ASDEFCON"/>
              <w:jc w:val="center"/>
            </w:pPr>
            <w:r>
              <w:rPr>
                <w:snapToGrid w:val="0"/>
              </w:rPr>
              <w:t>FCA+10</w:t>
            </w:r>
          </w:p>
        </w:tc>
        <w:tc>
          <w:tcPr>
            <w:tcW w:w="709" w:type="dxa"/>
            <w:tcBorders>
              <w:bottom w:val="nil"/>
            </w:tcBorders>
          </w:tcPr>
          <w:p w14:paraId="67BD98EE" w14:textId="77777777" w:rsidR="00795832" w:rsidRPr="00EC1CB3" w:rsidRDefault="00795832" w:rsidP="00795832">
            <w:pPr>
              <w:pStyle w:val="Table8ptText-ASDEFCON"/>
              <w:jc w:val="center"/>
            </w:pPr>
            <w:r>
              <w:rPr>
                <w:snapToGrid w:val="0"/>
              </w:rPr>
              <w:t>DMS</w:t>
            </w:r>
          </w:p>
        </w:tc>
        <w:tc>
          <w:tcPr>
            <w:tcW w:w="850" w:type="dxa"/>
            <w:tcBorders>
              <w:bottom w:val="nil"/>
            </w:tcBorders>
          </w:tcPr>
          <w:p w14:paraId="6FA0E0CA" w14:textId="77777777" w:rsidR="00795832" w:rsidRPr="00EC1CB3" w:rsidRDefault="00795832" w:rsidP="00795832">
            <w:pPr>
              <w:pStyle w:val="Table8ptText-ASDEFCON"/>
              <w:jc w:val="center"/>
            </w:pPr>
            <w:r>
              <w:rPr>
                <w:snapToGrid w:val="0"/>
              </w:rPr>
              <w:t>CR</w:t>
            </w:r>
          </w:p>
        </w:tc>
        <w:tc>
          <w:tcPr>
            <w:tcW w:w="1418" w:type="dxa"/>
            <w:tcBorders>
              <w:bottom w:val="nil"/>
            </w:tcBorders>
          </w:tcPr>
          <w:p w14:paraId="09DC88AB" w14:textId="77777777" w:rsidR="00795832" w:rsidRPr="00EC1CB3" w:rsidRDefault="00795832" w:rsidP="00795832">
            <w:pPr>
              <w:pStyle w:val="Table8ptText-ASDEFCON"/>
              <w:jc w:val="center"/>
            </w:pPr>
            <w:r>
              <w:rPr>
                <w:snapToGrid w:val="0"/>
              </w:rPr>
              <w:t>DID-ENG-SOL-DCERT</w:t>
            </w:r>
          </w:p>
        </w:tc>
        <w:tc>
          <w:tcPr>
            <w:tcW w:w="708" w:type="dxa"/>
            <w:tcBorders>
              <w:bottom w:val="nil"/>
            </w:tcBorders>
          </w:tcPr>
          <w:p w14:paraId="6C73AF28" w14:textId="77777777" w:rsidR="00795832" w:rsidRPr="00EC1CB3" w:rsidRDefault="00795832" w:rsidP="00795832">
            <w:pPr>
              <w:pStyle w:val="Table8ptText-ASDEFCON"/>
              <w:jc w:val="center"/>
            </w:pPr>
            <w:r>
              <w:t>20</w:t>
            </w:r>
          </w:p>
        </w:tc>
        <w:tc>
          <w:tcPr>
            <w:tcW w:w="851" w:type="dxa"/>
            <w:tcBorders>
              <w:bottom w:val="nil"/>
            </w:tcBorders>
          </w:tcPr>
          <w:p w14:paraId="2D1383B9" w14:textId="77777777" w:rsidR="00795832" w:rsidRPr="00EC1CB3" w:rsidRDefault="00795832" w:rsidP="00795832">
            <w:pPr>
              <w:pStyle w:val="Table8ptText-ASDEFCON"/>
              <w:jc w:val="center"/>
            </w:pPr>
            <w:r>
              <w:rPr>
                <w:snapToGrid w:val="0"/>
              </w:rPr>
              <w:t>Review</w:t>
            </w:r>
          </w:p>
        </w:tc>
        <w:tc>
          <w:tcPr>
            <w:tcW w:w="1134" w:type="dxa"/>
            <w:tcBorders>
              <w:bottom w:val="nil"/>
            </w:tcBorders>
          </w:tcPr>
          <w:p w14:paraId="60B12327" w14:textId="77777777" w:rsidR="00795832" w:rsidRPr="00EC1CB3" w:rsidRDefault="00795832" w:rsidP="00795832">
            <w:pPr>
              <w:pStyle w:val="Table8ptText-ASDEFCON"/>
              <w:jc w:val="center"/>
            </w:pPr>
            <w:r>
              <w:t>NA</w:t>
            </w:r>
          </w:p>
        </w:tc>
        <w:tc>
          <w:tcPr>
            <w:tcW w:w="2551" w:type="dxa"/>
            <w:tcBorders>
              <w:bottom w:val="nil"/>
            </w:tcBorders>
          </w:tcPr>
          <w:p w14:paraId="069E6BEF" w14:textId="77777777" w:rsidR="00795832" w:rsidRPr="00397FA2" w:rsidRDefault="00795832" w:rsidP="00795832">
            <w:pPr>
              <w:pStyle w:val="Table8ptText-ASDEFCON"/>
              <w:jc w:val="left"/>
            </w:pPr>
            <w:r w:rsidRPr="00397FA2">
              <w:rPr>
                <w:snapToGrid w:val="0"/>
              </w:rPr>
              <w:t>Draft required to confirm that the Design Certificate will satisfy the applicable regulatory requirements.</w:t>
            </w:r>
          </w:p>
        </w:tc>
      </w:tr>
      <w:tr w:rsidR="00A60698" w:rsidRPr="00EC1CB3" w14:paraId="51ACBAB6" w14:textId="77777777" w:rsidTr="004275EA">
        <w:tc>
          <w:tcPr>
            <w:tcW w:w="736" w:type="dxa"/>
            <w:tcBorders>
              <w:top w:val="nil"/>
            </w:tcBorders>
          </w:tcPr>
          <w:p w14:paraId="2AF39B2E" w14:textId="77777777" w:rsidR="00795832" w:rsidRPr="00EC1CB3" w:rsidRDefault="00795832" w:rsidP="00795832">
            <w:pPr>
              <w:pStyle w:val="Table8ptText-ASDEFCON"/>
              <w:jc w:val="left"/>
            </w:pPr>
          </w:p>
        </w:tc>
        <w:tc>
          <w:tcPr>
            <w:tcW w:w="1671" w:type="dxa"/>
            <w:tcBorders>
              <w:top w:val="nil"/>
            </w:tcBorders>
          </w:tcPr>
          <w:p w14:paraId="5E95108C" w14:textId="77777777" w:rsidR="00795832" w:rsidRPr="00EC1CB3" w:rsidRDefault="00795832" w:rsidP="00795832">
            <w:pPr>
              <w:pStyle w:val="Table8ptText-ASDEFCON"/>
              <w:jc w:val="left"/>
            </w:pPr>
          </w:p>
        </w:tc>
        <w:tc>
          <w:tcPr>
            <w:tcW w:w="734" w:type="dxa"/>
            <w:tcBorders>
              <w:top w:val="nil"/>
            </w:tcBorders>
          </w:tcPr>
          <w:p w14:paraId="17A8A6B9" w14:textId="77777777" w:rsidR="00795832" w:rsidRPr="00EC1CB3" w:rsidRDefault="00795832" w:rsidP="00795832">
            <w:pPr>
              <w:pStyle w:val="Table8ptText-ASDEFCON"/>
              <w:jc w:val="center"/>
            </w:pPr>
          </w:p>
        </w:tc>
        <w:tc>
          <w:tcPr>
            <w:tcW w:w="318" w:type="dxa"/>
            <w:tcBorders>
              <w:top w:val="nil"/>
            </w:tcBorders>
          </w:tcPr>
          <w:p w14:paraId="3C10D535" w14:textId="77777777" w:rsidR="00795832" w:rsidRPr="00EC1CB3" w:rsidRDefault="00795832" w:rsidP="00795832">
            <w:pPr>
              <w:pStyle w:val="Table8ptText-ASDEFCON"/>
              <w:jc w:val="center"/>
            </w:pPr>
            <w:r>
              <w:t>b</w:t>
            </w:r>
          </w:p>
        </w:tc>
        <w:tc>
          <w:tcPr>
            <w:tcW w:w="931" w:type="dxa"/>
            <w:tcBorders>
              <w:top w:val="nil"/>
            </w:tcBorders>
          </w:tcPr>
          <w:p w14:paraId="6CD02F76" w14:textId="77777777" w:rsidR="00795832" w:rsidRPr="00EC1CB3" w:rsidRDefault="00795832" w:rsidP="00795832">
            <w:pPr>
              <w:pStyle w:val="Table8ptText-ASDEFCON"/>
              <w:jc w:val="center"/>
            </w:pPr>
            <w:r>
              <w:t>Final</w:t>
            </w:r>
          </w:p>
        </w:tc>
        <w:tc>
          <w:tcPr>
            <w:tcW w:w="1134" w:type="dxa"/>
            <w:tcBorders>
              <w:top w:val="nil"/>
            </w:tcBorders>
          </w:tcPr>
          <w:p w14:paraId="09B9C093" w14:textId="77777777" w:rsidR="00795832" w:rsidRPr="00EC1CB3" w:rsidRDefault="00795832" w:rsidP="00795832">
            <w:pPr>
              <w:pStyle w:val="Table8ptText-ASDEFCON"/>
              <w:jc w:val="center"/>
            </w:pPr>
            <w:r>
              <w:rPr>
                <w:snapToGrid w:val="0"/>
              </w:rPr>
              <w:t>SA-20</w:t>
            </w:r>
          </w:p>
        </w:tc>
        <w:tc>
          <w:tcPr>
            <w:tcW w:w="709" w:type="dxa"/>
            <w:tcBorders>
              <w:top w:val="nil"/>
            </w:tcBorders>
          </w:tcPr>
          <w:p w14:paraId="361D80E0" w14:textId="0A447122" w:rsidR="00795832" w:rsidRPr="00EC1CB3" w:rsidRDefault="00795832" w:rsidP="00795832">
            <w:pPr>
              <w:pStyle w:val="Table8ptText-ASDEFCON"/>
              <w:jc w:val="center"/>
            </w:pPr>
            <w:r>
              <w:rPr>
                <w:snapToGrid w:val="0"/>
              </w:rPr>
              <w:t>DMS</w:t>
            </w:r>
          </w:p>
        </w:tc>
        <w:tc>
          <w:tcPr>
            <w:tcW w:w="850" w:type="dxa"/>
            <w:tcBorders>
              <w:top w:val="nil"/>
            </w:tcBorders>
          </w:tcPr>
          <w:p w14:paraId="24E5D111" w14:textId="77777777" w:rsidR="00795832" w:rsidRPr="00EC1CB3" w:rsidRDefault="00795832" w:rsidP="00795832">
            <w:pPr>
              <w:pStyle w:val="Table8ptText-ASDEFCON"/>
              <w:jc w:val="center"/>
            </w:pPr>
            <w:r>
              <w:rPr>
                <w:snapToGrid w:val="0"/>
              </w:rPr>
              <w:t>CR</w:t>
            </w:r>
          </w:p>
        </w:tc>
        <w:tc>
          <w:tcPr>
            <w:tcW w:w="1418" w:type="dxa"/>
            <w:tcBorders>
              <w:top w:val="nil"/>
            </w:tcBorders>
          </w:tcPr>
          <w:p w14:paraId="1F923BCA" w14:textId="77777777" w:rsidR="00795832" w:rsidRPr="00EC1CB3" w:rsidRDefault="00795832" w:rsidP="00795832">
            <w:pPr>
              <w:pStyle w:val="Table8ptText-ASDEFCON"/>
              <w:jc w:val="center"/>
            </w:pPr>
          </w:p>
        </w:tc>
        <w:tc>
          <w:tcPr>
            <w:tcW w:w="708" w:type="dxa"/>
            <w:tcBorders>
              <w:top w:val="nil"/>
            </w:tcBorders>
          </w:tcPr>
          <w:p w14:paraId="480C7A37" w14:textId="77777777" w:rsidR="00795832" w:rsidRPr="00EC1CB3" w:rsidRDefault="00795832" w:rsidP="00795832">
            <w:pPr>
              <w:pStyle w:val="Table8ptText-ASDEFCON"/>
              <w:jc w:val="center"/>
            </w:pPr>
            <w:r>
              <w:t>20</w:t>
            </w:r>
          </w:p>
        </w:tc>
        <w:tc>
          <w:tcPr>
            <w:tcW w:w="851" w:type="dxa"/>
            <w:tcBorders>
              <w:top w:val="nil"/>
            </w:tcBorders>
          </w:tcPr>
          <w:p w14:paraId="21B974E9" w14:textId="77777777" w:rsidR="00795832" w:rsidRPr="00EC1CB3" w:rsidRDefault="00795832" w:rsidP="00795832">
            <w:pPr>
              <w:pStyle w:val="Table8ptText-ASDEFCON"/>
              <w:jc w:val="center"/>
            </w:pPr>
            <w:r>
              <w:rPr>
                <w:snapToGrid w:val="0"/>
              </w:rPr>
              <w:t>Approval</w:t>
            </w:r>
          </w:p>
        </w:tc>
        <w:tc>
          <w:tcPr>
            <w:tcW w:w="1134" w:type="dxa"/>
            <w:tcBorders>
              <w:top w:val="nil"/>
            </w:tcBorders>
          </w:tcPr>
          <w:p w14:paraId="62C6DBD2" w14:textId="77777777" w:rsidR="00795832" w:rsidRPr="00EC1CB3" w:rsidRDefault="00795832" w:rsidP="00795832">
            <w:pPr>
              <w:pStyle w:val="Table8ptText-ASDEFCON"/>
              <w:jc w:val="center"/>
            </w:pPr>
            <w:r>
              <w:t>NA</w:t>
            </w:r>
          </w:p>
        </w:tc>
        <w:tc>
          <w:tcPr>
            <w:tcW w:w="2551" w:type="dxa"/>
            <w:tcBorders>
              <w:top w:val="nil"/>
            </w:tcBorders>
          </w:tcPr>
          <w:p w14:paraId="01EBE494" w14:textId="77777777" w:rsidR="00795832" w:rsidRPr="00397FA2" w:rsidRDefault="00795832" w:rsidP="00795832">
            <w:pPr>
              <w:pStyle w:val="Table8ptText-ASDEFCON"/>
              <w:jc w:val="left"/>
            </w:pPr>
          </w:p>
        </w:tc>
      </w:tr>
      <w:tr w:rsidR="00A60698" w:rsidRPr="00EC1CB3" w14:paraId="079080C9" w14:textId="77777777" w:rsidTr="004275EA">
        <w:tc>
          <w:tcPr>
            <w:tcW w:w="736" w:type="dxa"/>
            <w:tcBorders>
              <w:bottom w:val="single" w:sz="4" w:space="0" w:color="auto"/>
            </w:tcBorders>
          </w:tcPr>
          <w:p w14:paraId="07C2825A" w14:textId="77777777" w:rsidR="00795832" w:rsidRPr="00EC1CB3" w:rsidRDefault="00795832" w:rsidP="00795832">
            <w:pPr>
              <w:pStyle w:val="Table8ptText-ASDEFCON"/>
              <w:jc w:val="left"/>
            </w:pPr>
            <w:r w:rsidRPr="00EC1CB3">
              <w:t>ILS-100</w:t>
            </w:r>
          </w:p>
        </w:tc>
        <w:tc>
          <w:tcPr>
            <w:tcW w:w="1671" w:type="dxa"/>
            <w:tcBorders>
              <w:bottom w:val="single" w:sz="4" w:space="0" w:color="auto"/>
            </w:tcBorders>
          </w:tcPr>
          <w:p w14:paraId="4C0F7D47" w14:textId="77777777" w:rsidR="00795832" w:rsidRPr="00EC1CB3" w:rsidRDefault="00795832" w:rsidP="00795832">
            <w:pPr>
              <w:pStyle w:val="Table8ptText-ASDEFCON"/>
              <w:jc w:val="left"/>
            </w:pPr>
            <w:r w:rsidRPr="00EC1CB3">
              <w:t>Integrated Support Plan (ISP)</w:t>
            </w:r>
          </w:p>
        </w:tc>
        <w:tc>
          <w:tcPr>
            <w:tcW w:w="734" w:type="dxa"/>
            <w:tcBorders>
              <w:bottom w:val="single" w:sz="4" w:space="0" w:color="auto"/>
            </w:tcBorders>
          </w:tcPr>
          <w:p w14:paraId="0945EAAF" w14:textId="77777777" w:rsidR="00795832" w:rsidRPr="00EC1CB3" w:rsidRDefault="00795832" w:rsidP="00795832">
            <w:pPr>
              <w:pStyle w:val="Table8ptText-ASDEFCON"/>
              <w:jc w:val="center"/>
            </w:pPr>
            <w:r>
              <w:t>5.1.2</w:t>
            </w:r>
          </w:p>
        </w:tc>
        <w:tc>
          <w:tcPr>
            <w:tcW w:w="318" w:type="dxa"/>
            <w:tcBorders>
              <w:bottom w:val="single" w:sz="4" w:space="0" w:color="auto"/>
            </w:tcBorders>
          </w:tcPr>
          <w:p w14:paraId="5A48DF8A" w14:textId="77777777" w:rsidR="00795832" w:rsidRPr="00EC1CB3" w:rsidRDefault="00795832" w:rsidP="00795832">
            <w:pPr>
              <w:pStyle w:val="Table8ptText-ASDEFCON"/>
              <w:jc w:val="center"/>
            </w:pPr>
            <w:r w:rsidRPr="00EC1CB3">
              <w:t>a</w:t>
            </w:r>
          </w:p>
        </w:tc>
        <w:tc>
          <w:tcPr>
            <w:tcW w:w="931" w:type="dxa"/>
            <w:tcBorders>
              <w:bottom w:val="single" w:sz="4" w:space="0" w:color="auto"/>
            </w:tcBorders>
          </w:tcPr>
          <w:p w14:paraId="38B4922A" w14:textId="77777777" w:rsidR="00795832" w:rsidRPr="00EC1CB3" w:rsidRDefault="00795832" w:rsidP="00795832">
            <w:pPr>
              <w:pStyle w:val="Table8ptText-ASDEFCON"/>
              <w:jc w:val="center"/>
            </w:pPr>
            <w:r w:rsidRPr="00EC1CB3">
              <w:t>Final</w:t>
            </w:r>
          </w:p>
        </w:tc>
        <w:tc>
          <w:tcPr>
            <w:tcW w:w="1134" w:type="dxa"/>
            <w:tcBorders>
              <w:bottom w:val="single" w:sz="4" w:space="0" w:color="auto"/>
            </w:tcBorders>
          </w:tcPr>
          <w:p w14:paraId="025837B8" w14:textId="77777777" w:rsidR="00795832" w:rsidRPr="00EC1CB3" w:rsidRDefault="00795832" w:rsidP="00795832">
            <w:pPr>
              <w:pStyle w:val="Table8ptText-ASDEFCON"/>
              <w:jc w:val="center"/>
            </w:pPr>
            <w:r w:rsidRPr="00EC1CB3">
              <w:t>ED</w:t>
            </w:r>
          </w:p>
        </w:tc>
        <w:tc>
          <w:tcPr>
            <w:tcW w:w="709" w:type="dxa"/>
            <w:tcBorders>
              <w:bottom w:val="single" w:sz="4" w:space="0" w:color="auto"/>
            </w:tcBorders>
          </w:tcPr>
          <w:p w14:paraId="0D5E34E3" w14:textId="7EB4DA8C" w:rsidR="00795832" w:rsidRPr="00EC1CB3" w:rsidRDefault="00795832" w:rsidP="00795832">
            <w:pPr>
              <w:pStyle w:val="Table8ptText-ASDEFCON"/>
              <w:jc w:val="center"/>
            </w:pPr>
            <w:r>
              <w:t xml:space="preserve">1S, </w:t>
            </w:r>
            <w:r w:rsidRPr="00EC1CB3">
              <w:t>DMS</w:t>
            </w:r>
          </w:p>
        </w:tc>
        <w:tc>
          <w:tcPr>
            <w:tcW w:w="850" w:type="dxa"/>
            <w:tcBorders>
              <w:bottom w:val="single" w:sz="4" w:space="0" w:color="auto"/>
            </w:tcBorders>
          </w:tcPr>
          <w:p w14:paraId="721F8DEE" w14:textId="77777777" w:rsidR="00795832" w:rsidRPr="00EC1CB3" w:rsidRDefault="00795832" w:rsidP="00795832">
            <w:pPr>
              <w:pStyle w:val="Table8ptText-ASDEFCON"/>
              <w:jc w:val="center"/>
            </w:pPr>
            <w:r w:rsidRPr="00EC1CB3">
              <w:t>CR</w:t>
            </w:r>
          </w:p>
        </w:tc>
        <w:tc>
          <w:tcPr>
            <w:tcW w:w="1418" w:type="dxa"/>
            <w:tcBorders>
              <w:bottom w:val="single" w:sz="4" w:space="0" w:color="auto"/>
            </w:tcBorders>
          </w:tcPr>
          <w:p w14:paraId="3F94CD69" w14:textId="77777777" w:rsidR="00795832" w:rsidRPr="00EC1CB3" w:rsidRDefault="00795832" w:rsidP="00795832">
            <w:pPr>
              <w:pStyle w:val="Table8ptText-ASDEFCON"/>
              <w:jc w:val="center"/>
            </w:pPr>
            <w:r w:rsidRPr="00EC1CB3">
              <w:t>DID-ILS-MGT-ISP</w:t>
            </w:r>
          </w:p>
        </w:tc>
        <w:tc>
          <w:tcPr>
            <w:tcW w:w="708" w:type="dxa"/>
            <w:tcBorders>
              <w:bottom w:val="single" w:sz="4" w:space="0" w:color="auto"/>
            </w:tcBorders>
          </w:tcPr>
          <w:p w14:paraId="4A9908FD" w14:textId="77777777" w:rsidR="00795832" w:rsidRPr="00EC1CB3" w:rsidRDefault="00795832" w:rsidP="00795832">
            <w:pPr>
              <w:pStyle w:val="Table8ptText-ASDEFCON"/>
              <w:jc w:val="center"/>
            </w:pPr>
            <w:r w:rsidRPr="00EC1CB3">
              <w:t>by ED</w:t>
            </w:r>
          </w:p>
        </w:tc>
        <w:tc>
          <w:tcPr>
            <w:tcW w:w="851" w:type="dxa"/>
            <w:tcBorders>
              <w:bottom w:val="single" w:sz="4" w:space="0" w:color="auto"/>
            </w:tcBorders>
          </w:tcPr>
          <w:p w14:paraId="6BFAB590" w14:textId="77777777" w:rsidR="00795832" w:rsidRPr="00EC1CB3" w:rsidRDefault="00795832" w:rsidP="00795832">
            <w:pPr>
              <w:pStyle w:val="Table8ptText-ASDEFCON"/>
              <w:jc w:val="center"/>
            </w:pPr>
            <w:r w:rsidRPr="00EC1CB3">
              <w:t>Approval</w:t>
            </w:r>
          </w:p>
        </w:tc>
        <w:tc>
          <w:tcPr>
            <w:tcW w:w="1134" w:type="dxa"/>
            <w:tcBorders>
              <w:bottom w:val="single" w:sz="4" w:space="0" w:color="auto"/>
            </w:tcBorders>
          </w:tcPr>
          <w:p w14:paraId="0C14457C" w14:textId="1E27DB2C" w:rsidR="00795832" w:rsidRPr="00EC1CB3" w:rsidRDefault="00795832" w:rsidP="00795832">
            <w:pPr>
              <w:pStyle w:val="Table8ptText-ASDEFCON"/>
              <w:jc w:val="center"/>
            </w:pPr>
            <w:r>
              <w:t>12</w:t>
            </w:r>
            <w:r w:rsidRPr="00EC1CB3">
              <w:t>M</w:t>
            </w:r>
          </w:p>
        </w:tc>
        <w:tc>
          <w:tcPr>
            <w:tcW w:w="2551" w:type="dxa"/>
            <w:tcBorders>
              <w:bottom w:val="single" w:sz="4" w:space="0" w:color="auto"/>
            </w:tcBorders>
          </w:tcPr>
          <w:p w14:paraId="00BA5661" w14:textId="77777777" w:rsidR="00795832" w:rsidRPr="00397FA2" w:rsidRDefault="00795832" w:rsidP="00795832">
            <w:pPr>
              <w:pStyle w:val="Table8ptText-ASDEFCON"/>
              <w:jc w:val="left"/>
            </w:pPr>
          </w:p>
        </w:tc>
      </w:tr>
      <w:tr w:rsidR="00A60698" w:rsidRPr="00EC1CB3" w14:paraId="7D4D72D5" w14:textId="77777777" w:rsidTr="004275EA">
        <w:tc>
          <w:tcPr>
            <w:tcW w:w="736" w:type="dxa"/>
            <w:tcBorders>
              <w:bottom w:val="nil"/>
            </w:tcBorders>
          </w:tcPr>
          <w:p w14:paraId="4DA965AD" w14:textId="77777777" w:rsidR="00795832" w:rsidRPr="00EC1CB3" w:rsidRDefault="00795832" w:rsidP="00795832">
            <w:pPr>
              <w:pStyle w:val="Table8ptText-ASDEFCON"/>
              <w:jc w:val="left"/>
            </w:pPr>
            <w:r w:rsidRPr="00EC1CB3">
              <w:t>ILS-200</w:t>
            </w:r>
          </w:p>
        </w:tc>
        <w:tc>
          <w:tcPr>
            <w:tcW w:w="1671" w:type="dxa"/>
            <w:tcBorders>
              <w:bottom w:val="nil"/>
            </w:tcBorders>
          </w:tcPr>
          <w:p w14:paraId="76AE8E33" w14:textId="77777777" w:rsidR="00795832" w:rsidRPr="00EC1CB3" w:rsidRDefault="00795832" w:rsidP="00795832">
            <w:pPr>
              <w:pStyle w:val="Table8ptText-ASDEFCON"/>
              <w:jc w:val="left"/>
            </w:pPr>
            <w:r w:rsidRPr="00EC1CB3">
              <w:t>Support System Specification (SSSPEC)</w:t>
            </w:r>
          </w:p>
        </w:tc>
        <w:tc>
          <w:tcPr>
            <w:tcW w:w="734" w:type="dxa"/>
            <w:tcBorders>
              <w:bottom w:val="nil"/>
            </w:tcBorders>
          </w:tcPr>
          <w:p w14:paraId="219235B6" w14:textId="77777777" w:rsidR="00795832" w:rsidRPr="00EC1CB3" w:rsidRDefault="00795832" w:rsidP="00795832">
            <w:pPr>
              <w:pStyle w:val="Table8ptText-ASDEFCON"/>
              <w:jc w:val="center"/>
            </w:pPr>
            <w:r>
              <w:t>5.2.2</w:t>
            </w:r>
          </w:p>
        </w:tc>
        <w:tc>
          <w:tcPr>
            <w:tcW w:w="318" w:type="dxa"/>
            <w:tcBorders>
              <w:bottom w:val="nil"/>
            </w:tcBorders>
          </w:tcPr>
          <w:p w14:paraId="01235246" w14:textId="77777777" w:rsidR="00795832" w:rsidRPr="00EC1CB3" w:rsidRDefault="00795832" w:rsidP="00795832">
            <w:pPr>
              <w:pStyle w:val="Table8ptText-ASDEFCON"/>
              <w:jc w:val="center"/>
            </w:pPr>
            <w:r w:rsidRPr="00EC1CB3">
              <w:t>a</w:t>
            </w:r>
          </w:p>
        </w:tc>
        <w:tc>
          <w:tcPr>
            <w:tcW w:w="931" w:type="dxa"/>
            <w:tcBorders>
              <w:bottom w:val="nil"/>
            </w:tcBorders>
          </w:tcPr>
          <w:p w14:paraId="43180206" w14:textId="77777777" w:rsidR="00795832" w:rsidRPr="00EC1CB3" w:rsidRDefault="00795832" w:rsidP="00795832">
            <w:pPr>
              <w:pStyle w:val="Table8ptText-ASDEFCON"/>
              <w:jc w:val="center"/>
            </w:pPr>
            <w:r w:rsidRPr="00EC1CB3">
              <w:t>Draft</w:t>
            </w:r>
          </w:p>
        </w:tc>
        <w:tc>
          <w:tcPr>
            <w:tcW w:w="1134" w:type="dxa"/>
            <w:tcBorders>
              <w:bottom w:val="nil"/>
            </w:tcBorders>
          </w:tcPr>
          <w:p w14:paraId="0B127BAC" w14:textId="77777777" w:rsidR="00795832" w:rsidRPr="00EC1CB3" w:rsidRDefault="00795832" w:rsidP="00795832">
            <w:pPr>
              <w:pStyle w:val="Table8ptText-ASDEFCON"/>
              <w:jc w:val="center"/>
            </w:pPr>
            <w:r w:rsidRPr="00EC1CB3">
              <w:t>SRR-20</w:t>
            </w:r>
          </w:p>
        </w:tc>
        <w:tc>
          <w:tcPr>
            <w:tcW w:w="709" w:type="dxa"/>
            <w:tcBorders>
              <w:bottom w:val="nil"/>
            </w:tcBorders>
          </w:tcPr>
          <w:p w14:paraId="5F1F2C1B" w14:textId="77777777" w:rsidR="00795832" w:rsidRPr="00EC1CB3" w:rsidRDefault="00795832" w:rsidP="00795832">
            <w:pPr>
              <w:pStyle w:val="Table8ptText-ASDEFCON"/>
              <w:jc w:val="center"/>
            </w:pPr>
            <w:r w:rsidRPr="00EC1CB3">
              <w:t>DMS</w:t>
            </w:r>
          </w:p>
        </w:tc>
        <w:tc>
          <w:tcPr>
            <w:tcW w:w="850" w:type="dxa"/>
            <w:tcBorders>
              <w:bottom w:val="nil"/>
            </w:tcBorders>
          </w:tcPr>
          <w:p w14:paraId="49EBF19B" w14:textId="77777777" w:rsidR="00795832" w:rsidRPr="00EC1CB3" w:rsidRDefault="00795832" w:rsidP="00795832">
            <w:pPr>
              <w:pStyle w:val="Table8ptText-ASDEFCON"/>
              <w:jc w:val="center"/>
            </w:pPr>
            <w:r w:rsidRPr="00EC1CB3">
              <w:t>CR</w:t>
            </w:r>
          </w:p>
        </w:tc>
        <w:tc>
          <w:tcPr>
            <w:tcW w:w="1418" w:type="dxa"/>
            <w:tcBorders>
              <w:bottom w:val="nil"/>
            </w:tcBorders>
          </w:tcPr>
          <w:p w14:paraId="7BA0B36D" w14:textId="77777777" w:rsidR="00795832" w:rsidRPr="00EC1CB3" w:rsidRDefault="00795832" w:rsidP="00795832">
            <w:pPr>
              <w:pStyle w:val="Table8ptText-ASDEFCON"/>
              <w:jc w:val="center"/>
            </w:pPr>
            <w:r w:rsidRPr="00EC1CB3">
              <w:t>DID-ILS-DEF-SSSPEC</w:t>
            </w:r>
          </w:p>
        </w:tc>
        <w:tc>
          <w:tcPr>
            <w:tcW w:w="708" w:type="dxa"/>
            <w:tcBorders>
              <w:bottom w:val="nil"/>
            </w:tcBorders>
          </w:tcPr>
          <w:p w14:paraId="5F1060EB" w14:textId="77777777" w:rsidR="00795832" w:rsidRPr="00EC1CB3" w:rsidRDefault="00795832" w:rsidP="00795832">
            <w:pPr>
              <w:pStyle w:val="Table8ptText-ASDEFCON"/>
              <w:jc w:val="center"/>
            </w:pPr>
            <w:r w:rsidRPr="00EC1CB3">
              <w:t>by MSR</w:t>
            </w:r>
          </w:p>
        </w:tc>
        <w:tc>
          <w:tcPr>
            <w:tcW w:w="851" w:type="dxa"/>
            <w:tcBorders>
              <w:bottom w:val="nil"/>
            </w:tcBorders>
          </w:tcPr>
          <w:p w14:paraId="12630F2F" w14:textId="77777777" w:rsidR="00795832" w:rsidRPr="00EC1CB3" w:rsidRDefault="00795832" w:rsidP="00795832">
            <w:pPr>
              <w:pStyle w:val="Table8ptText-ASDEFCON"/>
              <w:jc w:val="center"/>
            </w:pPr>
            <w:r w:rsidRPr="00EC1CB3">
              <w:t>Approval</w:t>
            </w:r>
          </w:p>
        </w:tc>
        <w:tc>
          <w:tcPr>
            <w:tcW w:w="1134" w:type="dxa"/>
            <w:tcBorders>
              <w:bottom w:val="nil"/>
            </w:tcBorders>
          </w:tcPr>
          <w:p w14:paraId="7D4A428E" w14:textId="77777777" w:rsidR="00795832" w:rsidRPr="00EC1CB3" w:rsidRDefault="00795832" w:rsidP="00795832">
            <w:pPr>
              <w:pStyle w:val="Table8ptText-ASDEFCON"/>
              <w:jc w:val="center"/>
            </w:pPr>
            <w:r w:rsidRPr="00EC1CB3">
              <w:t>NA</w:t>
            </w:r>
          </w:p>
        </w:tc>
        <w:tc>
          <w:tcPr>
            <w:tcW w:w="2551" w:type="dxa"/>
            <w:tcBorders>
              <w:bottom w:val="nil"/>
            </w:tcBorders>
          </w:tcPr>
          <w:p w14:paraId="24E8428A" w14:textId="77777777" w:rsidR="00795832" w:rsidRPr="00397FA2" w:rsidRDefault="00795832" w:rsidP="00795832">
            <w:pPr>
              <w:pStyle w:val="Table8ptText-ASDEFCON"/>
              <w:jc w:val="left"/>
            </w:pPr>
          </w:p>
        </w:tc>
      </w:tr>
      <w:tr w:rsidR="00A60698" w:rsidRPr="00EC1CB3" w14:paraId="2F1389EC" w14:textId="77777777" w:rsidTr="004275EA">
        <w:tc>
          <w:tcPr>
            <w:tcW w:w="736" w:type="dxa"/>
            <w:tcBorders>
              <w:top w:val="nil"/>
            </w:tcBorders>
          </w:tcPr>
          <w:p w14:paraId="1F3B5941" w14:textId="77777777" w:rsidR="00795832" w:rsidRPr="00EC1CB3" w:rsidRDefault="00795832" w:rsidP="00795832">
            <w:pPr>
              <w:pStyle w:val="Table8ptText-ASDEFCON"/>
              <w:jc w:val="left"/>
            </w:pPr>
          </w:p>
        </w:tc>
        <w:tc>
          <w:tcPr>
            <w:tcW w:w="1671" w:type="dxa"/>
            <w:tcBorders>
              <w:top w:val="nil"/>
            </w:tcBorders>
          </w:tcPr>
          <w:p w14:paraId="42DBE077" w14:textId="77777777" w:rsidR="00795832" w:rsidRPr="00EC1CB3" w:rsidRDefault="00795832" w:rsidP="00795832">
            <w:pPr>
              <w:pStyle w:val="Table8ptText-ASDEFCON"/>
              <w:jc w:val="left"/>
            </w:pPr>
          </w:p>
        </w:tc>
        <w:tc>
          <w:tcPr>
            <w:tcW w:w="734" w:type="dxa"/>
            <w:tcBorders>
              <w:top w:val="nil"/>
            </w:tcBorders>
          </w:tcPr>
          <w:p w14:paraId="083F0482" w14:textId="77777777" w:rsidR="00795832" w:rsidRPr="00EC1CB3" w:rsidRDefault="00795832" w:rsidP="00795832">
            <w:pPr>
              <w:pStyle w:val="Table8ptText-ASDEFCON"/>
              <w:jc w:val="center"/>
            </w:pPr>
          </w:p>
        </w:tc>
        <w:tc>
          <w:tcPr>
            <w:tcW w:w="318" w:type="dxa"/>
            <w:tcBorders>
              <w:top w:val="nil"/>
            </w:tcBorders>
          </w:tcPr>
          <w:p w14:paraId="749CA971" w14:textId="77777777" w:rsidR="00795832" w:rsidRPr="00EC1CB3" w:rsidRDefault="00795832" w:rsidP="00795832">
            <w:pPr>
              <w:pStyle w:val="Table8ptText-ASDEFCON"/>
              <w:jc w:val="center"/>
            </w:pPr>
            <w:r w:rsidRPr="00EC1CB3">
              <w:t>b</w:t>
            </w:r>
          </w:p>
        </w:tc>
        <w:tc>
          <w:tcPr>
            <w:tcW w:w="931" w:type="dxa"/>
            <w:tcBorders>
              <w:top w:val="nil"/>
            </w:tcBorders>
          </w:tcPr>
          <w:p w14:paraId="391D596D" w14:textId="77777777" w:rsidR="00795832" w:rsidRPr="00EC1CB3" w:rsidRDefault="00795832" w:rsidP="00795832">
            <w:pPr>
              <w:pStyle w:val="Table8ptText-ASDEFCON"/>
              <w:jc w:val="center"/>
            </w:pPr>
            <w:r w:rsidRPr="00EC1CB3">
              <w:t>Final</w:t>
            </w:r>
          </w:p>
        </w:tc>
        <w:tc>
          <w:tcPr>
            <w:tcW w:w="1134" w:type="dxa"/>
            <w:tcBorders>
              <w:top w:val="nil"/>
            </w:tcBorders>
          </w:tcPr>
          <w:p w14:paraId="35FC6A5D" w14:textId="77777777" w:rsidR="00795832" w:rsidRPr="00EC1CB3" w:rsidRDefault="00795832" w:rsidP="00795832">
            <w:pPr>
              <w:pStyle w:val="Table8ptText-ASDEFCON"/>
              <w:jc w:val="center"/>
            </w:pPr>
            <w:r w:rsidRPr="00EC1CB3">
              <w:t>SDR-20</w:t>
            </w:r>
          </w:p>
        </w:tc>
        <w:tc>
          <w:tcPr>
            <w:tcW w:w="709" w:type="dxa"/>
            <w:tcBorders>
              <w:top w:val="nil"/>
            </w:tcBorders>
          </w:tcPr>
          <w:p w14:paraId="2F893B5E" w14:textId="7B312BB6" w:rsidR="00795832" w:rsidRPr="00EC1CB3" w:rsidRDefault="00795832" w:rsidP="00795832">
            <w:pPr>
              <w:pStyle w:val="Table8ptText-ASDEFCON"/>
              <w:jc w:val="center"/>
            </w:pPr>
            <w:r w:rsidRPr="00EC1CB3">
              <w:t>DMS</w:t>
            </w:r>
          </w:p>
        </w:tc>
        <w:tc>
          <w:tcPr>
            <w:tcW w:w="850" w:type="dxa"/>
            <w:tcBorders>
              <w:top w:val="nil"/>
            </w:tcBorders>
          </w:tcPr>
          <w:p w14:paraId="3EB746DC" w14:textId="77777777" w:rsidR="00795832" w:rsidRPr="00EC1CB3" w:rsidRDefault="00795832" w:rsidP="00795832">
            <w:pPr>
              <w:pStyle w:val="Table8ptText-ASDEFCON"/>
              <w:jc w:val="center"/>
            </w:pPr>
            <w:r w:rsidRPr="00EC1CB3">
              <w:t>CR</w:t>
            </w:r>
          </w:p>
        </w:tc>
        <w:tc>
          <w:tcPr>
            <w:tcW w:w="1418" w:type="dxa"/>
            <w:tcBorders>
              <w:top w:val="nil"/>
            </w:tcBorders>
          </w:tcPr>
          <w:p w14:paraId="18264B3A" w14:textId="77777777" w:rsidR="00795832" w:rsidRPr="00EC1CB3" w:rsidRDefault="00795832" w:rsidP="00795832">
            <w:pPr>
              <w:pStyle w:val="Table8ptText-ASDEFCON"/>
              <w:jc w:val="center"/>
            </w:pPr>
          </w:p>
        </w:tc>
        <w:tc>
          <w:tcPr>
            <w:tcW w:w="708" w:type="dxa"/>
            <w:tcBorders>
              <w:top w:val="nil"/>
            </w:tcBorders>
          </w:tcPr>
          <w:p w14:paraId="1020B9BA" w14:textId="77777777" w:rsidR="00795832" w:rsidRPr="00EC1CB3" w:rsidRDefault="00795832" w:rsidP="00795832">
            <w:pPr>
              <w:pStyle w:val="Table8ptText-ASDEFCON"/>
              <w:jc w:val="center"/>
            </w:pPr>
            <w:r w:rsidRPr="00EC1CB3">
              <w:t>by MSR</w:t>
            </w:r>
          </w:p>
        </w:tc>
        <w:tc>
          <w:tcPr>
            <w:tcW w:w="851" w:type="dxa"/>
            <w:tcBorders>
              <w:top w:val="nil"/>
            </w:tcBorders>
          </w:tcPr>
          <w:p w14:paraId="5281DD40" w14:textId="77777777" w:rsidR="00795832" w:rsidRPr="00EC1CB3" w:rsidRDefault="00795832" w:rsidP="00795832">
            <w:pPr>
              <w:pStyle w:val="Table8ptText-ASDEFCON"/>
              <w:jc w:val="center"/>
            </w:pPr>
            <w:r w:rsidRPr="00EC1CB3">
              <w:t xml:space="preserve">CCP </w:t>
            </w:r>
            <w:r>
              <w:t>a</w:t>
            </w:r>
            <w:r w:rsidRPr="00EC1CB3">
              <w:t>pproval</w:t>
            </w:r>
          </w:p>
        </w:tc>
        <w:tc>
          <w:tcPr>
            <w:tcW w:w="1134" w:type="dxa"/>
            <w:tcBorders>
              <w:top w:val="nil"/>
            </w:tcBorders>
          </w:tcPr>
          <w:p w14:paraId="5B11C16E" w14:textId="77777777" w:rsidR="00795832" w:rsidRPr="00EC1CB3" w:rsidRDefault="00795832" w:rsidP="00795832">
            <w:pPr>
              <w:pStyle w:val="Table8ptText-ASDEFCON"/>
              <w:jc w:val="center"/>
            </w:pPr>
            <w:r w:rsidRPr="00EC1CB3">
              <w:t>R(L)</w:t>
            </w:r>
          </w:p>
        </w:tc>
        <w:tc>
          <w:tcPr>
            <w:tcW w:w="2551" w:type="dxa"/>
            <w:tcBorders>
              <w:top w:val="nil"/>
            </w:tcBorders>
          </w:tcPr>
          <w:p w14:paraId="5336895A" w14:textId="77777777" w:rsidR="00795832" w:rsidRPr="00397FA2" w:rsidRDefault="00795832" w:rsidP="00795832">
            <w:pPr>
              <w:pStyle w:val="Table8ptText-ASDEFCON"/>
              <w:jc w:val="left"/>
            </w:pPr>
            <w:r w:rsidRPr="00397FA2">
              <w:t>Include as Part C of Annex A to the SOW (following the SS).</w:t>
            </w:r>
          </w:p>
          <w:p w14:paraId="6E402D37" w14:textId="77777777" w:rsidR="00795832" w:rsidRPr="00397FA2" w:rsidRDefault="00795832" w:rsidP="00795832">
            <w:pPr>
              <w:pStyle w:val="Table8ptText-ASDEFCON"/>
              <w:jc w:val="left"/>
            </w:pPr>
            <w:r w:rsidRPr="00397FA2">
              <w:t>Updates to this data item must be accompanied by a CCP.</w:t>
            </w:r>
          </w:p>
        </w:tc>
      </w:tr>
      <w:tr w:rsidR="00A60698" w:rsidRPr="00EC1CB3" w14:paraId="40398AE2" w14:textId="77777777" w:rsidTr="004275EA">
        <w:tc>
          <w:tcPr>
            <w:tcW w:w="736" w:type="dxa"/>
            <w:tcBorders>
              <w:bottom w:val="nil"/>
            </w:tcBorders>
          </w:tcPr>
          <w:p w14:paraId="1B9EEECA" w14:textId="77777777" w:rsidR="00795832" w:rsidRPr="00EC1CB3" w:rsidRDefault="00795832" w:rsidP="00795832">
            <w:pPr>
              <w:pStyle w:val="Table8ptText-ASDEFCON"/>
              <w:jc w:val="left"/>
            </w:pPr>
            <w:r w:rsidRPr="00EC1CB3">
              <w:t>ILS-210</w:t>
            </w:r>
          </w:p>
        </w:tc>
        <w:tc>
          <w:tcPr>
            <w:tcW w:w="1671" w:type="dxa"/>
            <w:tcBorders>
              <w:bottom w:val="nil"/>
            </w:tcBorders>
          </w:tcPr>
          <w:p w14:paraId="3B3B7CDF" w14:textId="77777777" w:rsidR="00795832" w:rsidRPr="00EC1CB3" w:rsidRDefault="00795832" w:rsidP="00795832">
            <w:pPr>
              <w:pStyle w:val="Table8ptText-ASDEFCON"/>
              <w:jc w:val="left"/>
            </w:pPr>
            <w:r w:rsidRPr="00EC1CB3">
              <w:t>Support System Description (SSDESC)</w:t>
            </w:r>
          </w:p>
        </w:tc>
        <w:tc>
          <w:tcPr>
            <w:tcW w:w="734" w:type="dxa"/>
            <w:tcBorders>
              <w:bottom w:val="nil"/>
            </w:tcBorders>
          </w:tcPr>
          <w:p w14:paraId="74324768" w14:textId="77777777" w:rsidR="00795832" w:rsidRPr="00EC1CB3" w:rsidRDefault="00795832" w:rsidP="00795832">
            <w:pPr>
              <w:pStyle w:val="Table8ptText-ASDEFCON"/>
              <w:jc w:val="center"/>
            </w:pPr>
            <w:r>
              <w:t>5.2.2</w:t>
            </w:r>
          </w:p>
        </w:tc>
        <w:tc>
          <w:tcPr>
            <w:tcW w:w="318" w:type="dxa"/>
            <w:tcBorders>
              <w:bottom w:val="nil"/>
            </w:tcBorders>
          </w:tcPr>
          <w:p w14:paraId="47EA5D29" w14:textId="77777777" w:rsidR="00795832" w:rsidRPr="00EC1CB3" w:rsidRDefault="00795832" w:rsidP="00795832">
            <w:pPr>
              <w:pStyle w:val="Table8ptText-ASDEFCON"/>
              <w:jc w:val="center"/>
            </w:pPr>
            <w:r w:rsidRPr="00EC1CB3">
              <w:t>a</w:t>
            </w:r>
          </w:p>
        </w:tc>
        <w:tc>
          <w:tcPr>
            <w:tcW w:w="931" w:type="dxa"/>
            <w:tcBorders>
              <w:bottom w:val="nil"/>
            </w:tcBorders>
          </w:tcPr>
          <w:p w14:paraId="0504DBD1" w14:textId="77777777" w:rsidR="00795832" w:rsidRPr="00EC1CB3" w:rsidRDefault="00795832" w:rsidP="00795832">
            <w:pPr>
              <w:pStyle w:val="Table8ptText-ASDEFCON"/>
              <w:jc w:val="center"/>
            </w:pPr>
            <w:r w:rsidRPr="00EC1CB3">
              <w:t>Draft</w:t>
            </w:r>
          </w:p>
        </w:tc>
        <w:tc>
          <w:tcPr>
            <w:tcW w:w="1134" w:type="dxa"/>
            <w:tcBorders>
              <w:bottom w:val="nil"/>
            </w:tcBorders>
          </w:tcPr>
          <w:p w14:paraId="2671A650" w14:textId="77777777" w:rsidR="00795832" w:rsidRPr="00EC1CB3" w:rsidRDefault="00795832" w:rsidP="00795832">
            <w:pPr>
              <w:pStyle w:val="Table8ptText-ASDEFCON"/>
              <w:jc w:val="center"/>
            </w:pPr>
            <w:r w:rsidRPr="00EC1CB3">
              <w:t>SDR-20</w:t>
            </w:r>
          </w:p>
        </w:tc>
        <w:tc>
          <w:tcPr>
            <w:tcW w:w="709" w:type="dxa"/>
            <w:tcBorders>
              <w:bottom w:val="nil"/>
            </w:tcBorders>
          </w:tcPr>
          <w:p w14:paraId="7106062E" w14:textId="77777777" w:rsidR="00795832" w:rsidRPr="00EC1CB3" w:rsidRDefault="00795832" w:rsidP="00795832">
            <w:pPr>
              <w:pStyle w:val="Table8ptText-ASDEFCON"/>
              <w:jc w:val="center"/>
            </w:pPr>
            <w:r w:rsidRPr="00EC1CB3">
              <w:t>DMS</w:t>
            </w:r>
          </w:p>
        </w:tc>
        <w:tc>
          <w:tcPr>
            <w:tcW w:w="850" w:type="dxa"/>
            <w:tcBorders>
              <w:bottom w:val="nil"/>
            </w:tcBorders>
          </w:tcPr>
          <w:p w14:paraId="0F27F89E" w14:textId="77777777" w:rsidR="00795832" w:rsidRPr="00EC1CB3" w:rsidRDefault="00795832" w:rsidP="00795832">
            <w:pPr>
              <w:pStyle w:val="Table8ptText-ASDEFCON"/>
              <w:jc w:val="center"/>
            </w:pPr>
            <w:r w:rsidRPr="00EC1CB3">
              <w:t>CR</w:t>
            </w:r>
          </w:p>
        </w:tc>
        <w:tc>
          <w:tcPr>
            <w:tcW w:w="1418" w:type="dxa"/>
            <w:tcBorders>
              <w:bottom w:val="nil"/>
            </w:tcBorders>
          </w:tcPr>
          <w:p w14:paraId="0B797A14" w14:textId="77777777" w:rsidR="00795832" w:rsidRPr="00EC1CB3" w:rsidRDefault="00795832" w:rsidP="00795832">
            <w:pPr>
              <w:pStyle w:val="Table8ptText-ASDEFCON"/>
              <w:jc w:val="center"/>
            </w:pPr>
            <w:r w:rsidRPr="00EC1CB3">
              <w:t>DID-ILS-DES-SSDESC</w:t>
            </w:r>
          </w:p>
        </w:tc>
        <w:tc>
          <w:tcPr>
            <w:tcW w:w="708" w:type="dxa"/>
            <w:tcBorders>
              <w:bottom w:val="nil"/>
            </w:tcBorders>
          </w:tcPr>
          <w:p w14:paraId="4E4CF8FA" w14:textId="77777777" w:rsidR="00795832" w:rsidRPr="00EC1CB3" w:rsidRDefault="00795832" w:rsidP="00795832">
            <w:pPr>
              <w:pStyle w:val="Table8ptText-ASDEFCON"/>
              <w:jc w:val="center"/>
            </w:pPr>
            <w:r w:rsidRPr="00EC1CB3">
              <w:t>by MSR</w:t>
            </w:r>
          </w:p>
        </w:tc>
        <w:tc>
          <w:tcPr>
            <w:tcW w:w="851" w:type="dxa"/>
            <w:tcBorders>
              <w:bottom w:val="nil"/>
            </w:tcBorders>
          </w:tcPr>
          <w:p w14:paraId="79F872FF" w14:textId="77777777" w:rsidR="00795832" w:rsidRPr="00EC1CB3" w:rsidRDefault="00795832" w:rsidP="00795832">
            <w:pPr>
              <w:pStyle w:val="Table8ptText-ASDEFCON"/>
              <w:jc w:val="center"/>
            </w:pPr>
            <w:r w:rsidRPr="00EC1CB3">
              <w:t>Review</w:t>
            </w:r>
          </w:p>
        </w:tc>
        <w:tc>
          <w:tcPr>
            <w:tcW w:w="1134" w:type="dxa"/>
            <w:tcBorders>
              <w:bottom w:val="nil"/>
            </w:tcBorders>
          </w:tcPr>
          <w:p w14:paraId="4B609B38" w14:textId="77777777" w:rsidR="00795832" w:rsidRPr="00EC1CB3" w:rsidRDefault="00795832" w:rsidP="00795832">
            <w:pPr>
              <w:pStyle w:val="Table8ptText-ASDEFCON"/>
              <w:jc w:val="center"/>
            </w:pPr>
            <w:r w:rsidRPr="00EC1CB3">
              <w:t>R(E)</w:t>
            </w:r>
          </w:p>
        </w:tc>
        <w:tc>
          <w:tcPr>
            <w:tcW w:w="2551" w:type="dxa"/>
            <w:tcBorders>
              <w:bottom w:val="nil"/>
            </w:tcBorders>
          </w:tcPr>
          <w:p w14:paraId="542F937A" w14:textId="5322E7CD" w:rsidR="00795832" w:rsidRPr="00397FA2" w:rsidRDefault="00795832" w:rsidP="00795832">
            <w:pPr>
              <w:pStyle w:val="Table8ptText-ASDEFCON"/>
              <w:jc w:val="left"/>
            </w:pPr>
            <w:r w:rsidRPr="00397FA2">
              <w:t xml:space="preserve">To assist with providing assurance that the Support System requirements are </w:t>
            </w:r>
            <w:r>
              <w:t xml:space="preserve">complete, consistent and </w:t>
            </w:r>
            <w:r w:rsidRPr="00397FA2">
              <w:t xml:space="preserve">feasible.  </w:t>
            </w:r>
            <w:r w:rsidR="00FA09AF">
              <w:t xml:space="preserve"> </w:t>
            </w:r>
            <w:r w:rsidRPr="00397FA2">
              <w:t>To ensure that the requirements and design are harmonised.</w:t>
            </w:r>
          </w:p>
        </w:tc>
      </w:tr>
      <w:tr w:rsidR="00A60698" w:rsidRPr="00EC1CB3" w14:paraId="2A644997" w14:textId="77777777" w:rsidTr="004275EA">
        <w:tc>
          <w:tcPr>
            <w:tcW w:w="736" w:type="dxa"/>
            <w:tcBorders>
              <w:top w:val="nil"/>
              <w:bottom w:val="nil"/>
            </w:tcBorders>
          </w:tcPr>
          <w:p w14:paraId="7A91D897" w14:textId="77777777" w:rsidR="00795832" w:rsidRPr="00EC1CB3" w:rsidRDefault="00795832" w:rsidP="00795832">
            <w:pPr>
              <w:pStyle w:val="Table8ptText-ASDEFCON"/>
              <w:jc w:val="left"/>
            </w:pPr>
          </w:p>
        </w:tc>
        <w:tc>
          <w:tcPr>
            <w:tcW w:w="1671" w:type="dxa"/>
            <w:tcBorders>
              <w:top w:val="nil"/>
              <w:bottom w:val="nil"/>
            </w:tcBorders>
          </w:tcPr>
          <w:p w14:paraId="482F068D" w14:textId="77777777" w:rsidR="00795832" w:rsidRPr="00EC1CB3" w:rsidRDefault="00795832" w:rsidP="00795832">
            <w:pPr>
              <w:pStyle w:val="Table8ptText-ASDEFCON"/>
              <w:jc w:val="left"/>
            </w:pPr>
          </w:p>
        </w:tc>
        <w:tc>
          <w:tcPr>
            <w:tcW w:w="734" w:type="dxa"/>
            <w:tcBorders>
              <w:top w:val="nil"/>
              <w:bottom w:val="nil"/>
            </w:tcBorders>
          </w:tcPr>
          <w:p w14:paraId="4F1B2610" w14:textId="77777777" w:rsidR="00795832" w:rsidRPr="00EC1CB3" w:rsidRDefault="00795832" w:rsidP="00795832">
            <w:pPr>
              <w:pStyle w:val="Table8ptText-ASDEFCON"/>
              <w:jc w:val="center"/>
            </w:pPr>
          </w:p>
        </w:tc>
        <w:tc>
          <w:tcPr>
            <w:tcW w:w="318" w:type="dxa"/>
            <w:tcBorders>
              <w:top w:val="nil"/>
              <w:bottom w:val="nil"/>
            </w:tcBorders>
          </w:tcPr>
          <w:p w14:paraId="5F9021A8"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37680ED0"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2E0D00CE"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43E49E00" w14:textId="2866D2E4" w:rsidR="00795832" w:rsidRPr="00EC1CB3" w:rsidRDefault="00795832" w:rsidP="00795832">
            <w:pPr>
              <w:pStyle w:val="Table8ptText-ASDEFCON"/>
              <w:jc w:val="center"/>
            </w:pPr>
            <w:r w:rsidRPr="00EC1CB3">
              <w:t>DMS</w:t>
            </w:r>
          </w:p>
        </w:tc>
        <w:tc>
          <w:tcPr>
            <w:tcW w:w="850" w:type="dxa"/>
            <w:tcBorders>
              <w:top w:val="nil"/>
              <w:bottom w:val="nil"/>
            </w:tcBorders>
          </w:tcPr>
          <w:p w14:paraId="348E448F"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0E904A1" w14:textId="77777777" w:rsidR="00795832" w:rsidRPr="00EC1CB3" w:rsidRDefault="00795832" w:rsidP="00795832">
            <w:pPr>
              <w:pStyle w:val="Table8ptText-ASDEFCON"/>
              <w:jc w:val="center"/>
            </w:pPr>
          </w:p>
        </w:tc>
        <w:tc>
          <w:tcPr>
            <w:tcW w:w="708" w:type="dxa"/>
            <w:tcBorders>
              <w:top w:val="nil"/>
              <w:bottom w:val="nil"/>
            </w:tcBorders>
          </w:tcPr>
          <w:p w14:paraId="166376CC"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00D12F94"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741AEE78" w14:textId="77777777" w:rsidR="00795832" w:rsidRPr="00EC1CB3" w:rsidRDefault="00795832" w:rsidP="00795832">
            <w:pPr>
              <w:pStyle w:val="Table8ptText-ASDEFCON"/>
              <w:jc w:val="center"/>
            </w:pPr>
            <w:r w:rsidRPr="00EC1CB3">
              <w:t>R(L) and each SA and FA</w:t>
            </w:r>
          </w:p>
        </w:tc>
        <w:tc>
          <w:tcPr>
            <w:tcW w:w="2551" w:type="dxa"/>
            <w:tcBorders>
              <w:top w:val="nil"/>
              <w:bottom w:val="nil"/>
            </w:tcBorders>
          </w:tcPr>
          <w:p w14:paraId="483B6A28" w14:textId="77777777" w:rsidR="00795832" w:rsidRPr="00397FA2" w:rsidRDefault="00795832" w:rsidP="00795832">
            <w:pPr>
              <w:pStyle w:val="Table8ptText-ASDEFCON"/>
              <w:jc w:val="left"/>
            </w:pPr>
          </w:p>
        </w:tc>
      </w:tr>
      <w:tr w:rsidR="00A60698" w:rsidRPr="00EC1CB3" w14:paraId="4C02E391" w14:textId="77777777" w:rsidTr="004275EA">
        <w:tc>
          <w:tcPr>
            <w:tcW w:w="736" w:type="dxa"/>
            <w:tcBorders>
              <w:top w:val="single" w:sz="4" w:space="0" w:color="auto"/>
              <w:bottom w:val="nil"/>
            </w:tcBorders>
          </w:tcPr>
          <w:p w14:paraId="6467DD27" w14:textId="77777777" w:rsidR="00795832" w:rsidRPr="00EC1CB3" w:rsidRDefault="00795832" w:rsidP="00795832">
            <w:pPr>
              <w:pStyle w:val="Table8ptText-ASDEFCON"/>
              <w:jc w:val="left"/>
            </w:pPr>
            <w:r w:rsidRPr="00EC1CB3">
              <w:t>ILS-300</w:t>
            </w:r>
          </w:p>
        </w:tc>
        <w:tc>
          <w:tcPr>
            <w:tcW w:w="1671" w:type="dxa"/>
            <w:tcBorders>
              <w:top w:val="single" w:sz="4" w:space="0" w:color="auto"/>
              <w:bottom w:val="nil"/>
            </w:tcBorders>
          </w:tcPr>
          <w:p w14:paraId="7F9BFCF4" w14:textId="77777777" w:rsidR="00795832" w:rsidRPr="00EC1CB3" w:rsidRDefault="00795832" w:rsidP="00795832">
            <w:pPr>
              <w:pStyle w:val="Table8ptText-ASDEFCON"/>
              <w:jc w:val="left"/>
            </w:pPr>
            <w:r w:rsidRPr="00EC1CB3">
              <w:t>Task Inventory Report</w:t>
            </w:r>
            <w:r>
              <w:t xml:space="preserve"> (Operating Support)</w:t>
            </w:r>
          </w:p>
        </w:tc>
        <w:tc>
          <w:tcPr>
            <w:tcW w:w="734" w:type="dxa"/>
            <w:tcBorders>
              <w:top w:val="single" w:sz="4" w:space="0" w:color="auto"/>
              <w:bottom w:val="nil"/>
            </w:tcBorders>
          </w:tcPr>
          <w:p w14:paraId="1E440A0A" w14:textId="77777777" w:rsidR="00795832" w:rsidRPr="00EC1CB3" w:rsidRDefault="00795832" w:rsidP="00795832">
            <w:pPr>
              <w:pStyle w:val="Table8ptText-ASDEFCON"/>
              <w:jc w:val="center"/>
            </w:pPr>
            <w:r>
              <w:t>5.2.3</w:t>
            </w:r>
          </w:p>
        </w:tc>
        <w:tc>
          <w:tcPr>
            <w:tcW w:w="318" w:type="dxa"/>
            <w:tcBorders>
              <w:top w:val="single" w:sz="4" w:space="0" w:color="auto"/>
              <w:bottom w:val="nil"/>
            </w:tcBorders>
          </w:tcPr>
          <w:p w14:paraId="3341DC9A"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00B8D7EA"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4E3FE8ED" w14:textId="77777777" w:rsidR="00795832" w:rsidRPr="00EC1CB3" w:rsidRDefault="00795832" w:rsidP="00795832">
            <w:pPr>
              <w:pStyle w:val="Table8ptText-ASDEFCON"/>
              <w:jc w:val="center"/>
            </w:pPr>
            <w:r w:rsidRPr="00EC1CB3">
              <w:t>PDR-20</w:t>
            </w:r>
          </w:p>
        </w:tc>
        <w:tc>
          <w:tcPr>
            <w:tcW w:w="709" w:type="dxa"/>
            <w:tcBorders>
              <w:top w:val="single" w:sz="4" w:space="0" w:color="auto"/>
              <w:bottom w:val="nil"/>
            </w:tcBorders>
          </w:tcPr>
          <w:p w14:paraId="04D7996E"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5E25BAEB"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6880BEC8" w14:textId="77777777" w:rsidR="00795832" w:rsidRPr="00EC1CB3" w:rsidRDefault="00795832" w:rsidP="00795832">
            <w:pPr>
              <w:pStyle w:val="Table8ptText-ASDEFCON"/>
              <w:jc w:val="center"/>
            </w:pPr>
            <w:r w:rsidRPr="00EC1CB3">
              <w:t>DID-ILS-DES-TAR</w:t>
            </w:r>
          </w:p>
        </w:tc>
        <w:tc>
          <w:tcPr>
            <w:tcW w:w="708" w:type="dxa"/>
            <w:tcBorders>
              <w:top w:val="single" w:sz="4" w:space="0" w:color="auto"/>
              <w:bottom w:val="nil"/>
            </w:tcBorders>
          </w:tcPr>
          <w:p w14:paraId="2E23F0B3"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33D5C80A"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2B67E646"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4BF9DF93" w14:textId="77777777" w:rsidR="00795832" w:rsidRPr="00397FA2" w:rsidRDefault="00795832" w:rsidP="00795832">
            <w:pPr>
              <w:pStyle w:val="Table8ptText-ASDEFCON"/>
              <w:jc w:val="left"/>
            </w:pPr>
            <w:r w:rsidRPr="00397FA2">
              <w:t>To ensure that the description of operator tasks is consistent with the Mission System design and human factors requirements.</w:t>
            </w:r>
          </w:p>
        </w:tc>
      </w:tr>
      <w:tr w:rsidR="00A60698" w:rsidRPr="00EC1CB3" w14:paraId="621564D6" w14:textId="77777777" w:rsidTr="004275EA">
        <w:tc>
          <w:tcPr>
            <w:tcW w:w="736" w:type="dxa"/>
            <w:tcBorders>
              <w:top w:val="nil"/>
              <w:bottom w:val="nil"/>
            </w:tcBorders>
          </w:tcPr>
          <w:p w14:paraId="25E1115C" w14:textId="77777777" w:rsidR="00795832" w:rsidRPr="00EC1CB3" w:rsidRDefault="00795832" w:rsidP="00795832">
            <w:pPr>
              <w:pStyle w:val="Table8ptText-ASDEFCON"/>
              <w:jc w:val="left"/>
            </w:pPr>
          </w:p>
        </w:tc>
        <w:tc>
          <w:tcPr>
            <w:tcW w:w="1671" w:type="dxa"/>
            <w:tcBorders>
              <w:top w:val="nil"/>
              <w:bottom w:val="nil"/>
            </w:tcBorders>
          </w:tcPr>
          <w:p w14:paraId="4663CE8A" w14:textId="77777777" w:rsidR="00795832" w:rsidRPr="00EC1CB3" w:rsidRDefault="00795832" w:rsidP="00795832">
            <w:pPr>
              <w:pStyle w:val="Table8ptText-ASDEFCON"/>
              <w:jc w:val="left"/>
            </w:pPr>
          </w:p>
        </w:tc>
        <w:tc>
          <w:tcPr>
            <w:tcW w:w="734" w:type="dxa"/>
            <w:tcBorders>
              <w:top w:val="nil"/>
              <w:bottom w:val="nil"/>
            </w:tcBorders>
          </w:tcPr>
          <w:p w14:paraId="7DF74EFC" w14:textId="77777777" w:rsidR="00795832" w:rsidRPr="00EC1CB3" w:rsidRDefault="00795832" w:rsidP="00795832">
            <w:pPr>
              <w:pStyle w:val="Table8ptText-ASDEFCON"/>
              <w:jc w:val="center"/>
            </w:pPr>
          </w:p>
        </w:tc>
        <w:tc>
          <w:tcPr>
            <w:tcW w:w="318" w:type="dxa"/>
            <w:tcBorders>
              <w:top w:val="nil"/>
              <w:bottom w:val="nil"/>
            </w:tcBorders>
          </w:tcPr>
          <w:p w14:paraId="139E04FF"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30327065"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1A0EB0A7"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409BC7F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33532BA5"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18BE1569" w14:textId="77777777" w:rsidR="00795832" w:rsidRPr="00EC1CB3" w:rsidRDefault="00795832" w:rsidP="00795832">
            <w:pPr>
              <w:pStyle w:val="Table8ptText-ASDEFCON"/>
              <w:jc w:val="center"/>
            </w:pPr>
          </w:p>
        </w:tc>
        <w:tc>
          <w:tcPr>
            <w:tcW w:w="708" w:type="dxa"/>
            <w:tcBorders>
              <w:top w:val="nil"/>
              <w:bottom w:val="nil"/>
            </w:tcBorders>
          </w:tcPr>
          <w:p w14:paraId="4F482706"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1E0DEEC4"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178DAA06"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0C07356" w14:textId="0BB52C5A" w:rsidR="00795832" w:rsidRPr="00397FA2" w:rsidRDefault="00B0285A" w:rsidP="00795832">
            <w:pPr>
              <w:pStyle w:val="Table8ptText-ASDEFCON"/>
              <w:jc w:val="left"/>
            </w:pPr>
            <w:r>
              <w:t>As above</w:t>
            </w:r>
          </w:p>
        </w:tc>
      </w:tr>
      <w:tr w:rsidR="00A60698" w:rsidRPr="00EC1CB3" w14:paraId="3887C2A8" w14:textId="77777777" w:rsidTr="004275EA">
        <w:tc>
          <w:tcPr>
            <w:tcW w:w="736" w:type="dxa"/>
            <w:tcBorders>
              <w:top w:val="nil"/>
            </w:tcBorders>
          </w:tcPr>
          <w:p w14:paraId="69CA413A" w14:textId="77777777" w:rsidR="00795832" w:rsidRPr="00EC1CB3" w:rsidRDefault="00795832" w:rsidP="00795832">
            <w:pPr>
              <w:pStyle w:val="Table8ptText-ASDEFCON"/>
              <w:jc w:val="left"/>
            </w:pPr>
          </w:p>
        </w:tc>
        <w:tc>
          <w:tcPr>
            <w:tcW w:w="1671" w:type="dxa"/>
            <w:tcBorders>
              <w:top w:val="nil"/>
            </w:tcBorders>
          </w:tcPr>
          <w:p w14:paraId="0F3545F5" w14:textId="77777777" w:rsidR="00795832" w:rsidRPr="00EC1CB3" w:rsidRDefault="00795832" w:rsidP="00795832">
            <w:pPr>
              <w:pStyle w:val="Table8ptText-ASDEFCON"/>
              <w:jc w:val="left"/>
            </w:pPr>
          </w:p>
        </w:tc>
        <w:tc>
          <w:tcPr>
            <w:tcW w:w="734" w:type="dxa"/>
            <w:tcBorders>
              <w:top w:val="nil"/>
            </w:tcBorders>
          </w:tcPr>
          <w:p w14:paraId="09C99376" w14:textId="77777777" w:rsidR="00795832" w:rsidRPr="00EC1CB3" w:rsidRDefault="00795832" w:rsidP="00795832">
            <w:pPr>
              <w:pStyle w:val="Table8ptText-ASDEFCON"/>
              <w:jc w:val="center"/>
            </w:pPr>
          </w:p>
        </w:tc>
        <w:tc>
          <w:tcPr>
            <w:tcW w:w="318" w:type="dxa"/>
            <w:tcBorders>
              <w:top w:val="nil"/>
            </w:tcBorders>
          </w:tcPr>
          <w:p w14:paraId="152AC5F9" w14:textId="77777777" w:rsidR="00795832" w:rsidRPr="00EC1CB3" w:rsidRDefault="00795832" w:rsidP="00795832">
            <w:pPr>
              <w:pStyle w:val="Table8ptText-ASDEFCON"/>
              <w:jc w:val="center"/>
            </w:pPr>
            <w:r w:rsidRPr="00EC1CB3">
              <w:t>c</w:t>
            </w:r>
          </w:p>
        </w:tc>
        <w:tc>
          <w:tcPr>
            <w:tcW w:w="931" w:type="dxa"/>
            <w:tcBorders>
              <w:top w:val="nil"/>
            </w:tcBorders>
          </w:tcPr>
          <w:p w14:paraId="24F9AC76" w14:textId="77777777" w:rsidR="00795832" w:rsidRPr="00EC1CB3" w:rsidRDefault="00795832" w:rsidP="00795832">
            <w:pPr>
              <w:pStyle w:val="Table8ptText-ASDEFCON"/>
              <w:jc w:val="center"/>
            </w:pPr>
            <w:r w:rsidRPr="00EC1CB3">
              <w:t>Final</w:t>
            </w:r>
          </w:p>
        </w:tc>
        <w:tc>
          <w:tcPr>
            <w:tcW w:w="1134" w:type="dxa"/>
            <w:tcBorders>
              <w:top w:val="nil"/>
            </w:tcBorders>
          </w:tcPr>
          <w:p w14:paraId="1959FDE4" w14:textId="77777777" w:rsidR="00795832" w:rsidRPr="00EC1CB3" w:rsidRDefault="00795832" w:rsidP="00795832">
            <w:pPr>
              <w:pStyle w:val="Table8ptText-ASDEFCON"/>
              <w:jc w:val="center"/>
            </w:pPr>
            <w:r w:rsidRPr="00EC1CB3">
              <w:t>SSDDR-20</w:t>
            </w:r>
          </w:p>
        </w:tc>
        <w:tc>
          <w:tcPr>
            <w:tcW w:w="709" w:type="dxa"/>
            <w:tcBorders>
              <w:top w:val="nil"/>
            </w:tcBorders>
          </w:tcPr>
          <w:p w14:paraId="2C6DD132" w14:textId="77777777" w:rsidR="00795832" w:rsidRPr="00EC1CB3" w:rsidRDefault="00795832" w:rsidP="00795832">
            <w:pPr>
              <w:pStyle w:val="Table8ptText-ASDEFCON"/>
              <w:jc w:val="center"/>
            </w:pPr>
            <w:r w:rsidRPr="00EC1CB3">
              <w:t>DMS</w:t>
            </w:r>
          </w:p>
        </w:tc>
        <w:tc>
          <w:tcPr>
            <w:tcW w:w="850" w:type="dxa"/>
            <w:tcBorders>
              <w:top w:val="nil"/>
            </w:tcBorders>
          </w:tcPr>
          <w:p w14:paraId="0BFF3BF1" w14:textId="77777777" w:rsidR="00795832" w:rsidRPr="00EC1CB3" w:rsidRDefault="00795832" w:rsidP="00795832">
            <w:pPr>
              <w:pStyle w:val="Table8ptText-ASDEFCON"/>
              <w:jc w:val="center"/>
            </w:pPr>
            <w:r w:rsidRPr="00EC1CB3">
              <w:t>CR</w:t>
            </w:r>
          </w:p>
        </w:tc>
        <w:tc>
          <w:tcPr>
            <w:tcW w:w="1418" w:type="dxa"/>
            <w:tcBorders>
              <w:top w:val="nil"/>
            </w:tcBorders>
          </w:tcPr>
          <w:p w14:paraId="59AB38AF" w14:textId="77777777" w:rsidR="00795832" w:rsidRPr="00EC1CB3" w:rsidRDefault="00795832" w:rsidP="00795832">
            <w:pPr>
              <w:pStyle w:val="Table8ptText-ASDEFCON"/>
              <w:jc w:val="center"/>
            </w:pPr>
          </w:p>
        </w:tc>
        <w:tc>
          <w:tcPr>
            <w:tcW w:w="708" w:type="dxa"/>
            <w:tcBorders>
              <w:top w:val="nil"/>
            </w:tcBorders>
          </w:tcPr>
          <w:p w14:paraId="18AA6AE4" w14:textId="77777777" w:rsidR="00795832" w:rsidRPr="00EC1CB3" w:rsidRDefault="00795832" w:rsidP="00795832">
            <w:pPr>
              <w:pStyle w:val="Table8ptText-ASDEFCON"/>
              <w:jc w:val="center"/>
            </w:pPr>
            <w:r w:rsidRPr="00EC1CB3">
              <w:t>by MSR</w:t>
            </w:r>
          </w:p>
        </w:tc>
        <w:tc>
          <w:tcPr>
            <w:tcW w:w="851" w:type="dxa"/>
            <w:tcBorders>
              <w:top w:val="nil"/>
            </w:tcBorders>
          </w:tcPr>
          <w:p w14:paraId="5CD37415" w14:textId="7836CB04" w:rsidR="00795832" w:rsidRPr="00EC1CB3" w:rsidRDefault="00795832" w:rsidP="00795832">
            <w:pPr>
              <w:pStyle w:val="Table8ptText-ASDEFCON"/>
              <w:jc w:val="center"/>
            </w:pPr>
            <w:r>
              <w:t>Approval</w:t>
            </w:r>
          </w:p>
        </w:tc>
        <w:tc>
          <w:tcPr>
            <w:tcW w:w="1134" w:type="dxa"/>
            <w:tcBorders>
              <w:top w:val="nil"/>
            </w:tcBorders>
          </w:tcPr>
          <w:p w14:paraId="37193FDE" w14:textId="77777777" w:rsidR="00795832" w:rsidRPr="00EC1CB3" w:rsidRDefault="00795832" w:rsidP="00795832">
            <w:pPr>
              <w:pStyle w:val="Table8ptText-ASDEFCON"/>
              <w:jc w:val="center"/>
            </w:pPr>
            <w:r w:rsidRPr="00EC1CB3">
              <w:t>R(L)</w:t>
            </w:r>
          </w:p>
        </w:tc>
        <w:tc>
          <w:tcPr>
            <w:tcW w:w="2551" w:type="dxa"/>
            <w:tcBorders>
              <w:top w:val="nil"/>
            </w:tcBorders>
          </w:tcPr>
          <w:p w14:paraId="5EB3F340" w14:textId="77777777" w:rsidR="00795832" w:rsidRPr="00397FA2" w:rsidRDefault="00795832" w:rsidP="00795832">
            <w:pPr>
              <w:pStyle w:val="Table8ptText-ASDEFCON"/>
              <w:jc w:val="left"/>
            </w:pPr>
          </w:p>
        </w:tc>
      </w:tr>
      <w:tr w:rsidR="00A60698" w:rsidRPr="00EC1CB3" w14:paraId="798CE8A8" w14:textId="77777777" w:rsidTr="004275EA">
        <w:tc>
          <w:tcPr>
            <w:tcW w:w="736" w:type="dxa"/>
            <w:tcBorders>
              <w:bottom w:val="nil"/>
            </w:tcBorders>
          </w:tcPr>
          <w:p w14:paraId="4B4369CB" w14:textId="77777777" w:rsidR="00795832" w:rsidRPr="00EC1CB3" w:rsidRDefault="00795832" w:rsidP="00795832">
            <w:pPr>
              <w:pStyle w:val="Table8ptText-ASDEFCON"/>
              <w:jc w:val="left"/>
            </w:pPr>
            <w:r w:rsidRPr="00EC1CB3">
              <w:t>ILS-310</w:t>
            </w:r>
          </w:p>
        </w:tc>
        <w:tc>
          <w:tcPr>
            <w:tcW w:w="1671" w:type="dxa"/>
            <w:tcBorders>
              <w:bottom w:val="nil"/>
            </w:tcBorders>
          </w:tcPr>
          <w:p w14:paraId="743E6483" w14:textId="77777777" w:rsidR="00795832" w:rsidRPr="00EC1CB3" w:rsidRDefault="00795832" w:rsidP="00795832">
            <w:pPr>
              <w:pStyle w:val="Table8ptText-ASDEFCON"/>
              <w:jc w:val="left"/>
            </w:pPr>
            <w:r w:rsidRPr="00EC1CB3">
              <w:t>Task Resources Report</w:t>
            </w:r>
            <w:r>
              <w:t xml:space="preserve"> (Operating Support)</w:t>
            </w:r>
          </w:p>
        </w:tc>
        <w:tc>
          <w:tcPr>
            <w:tcW w:w="734" w:type="dxa"/>
            <w:tcBorders>
              <w:bottom w:val="nil"/>
            </w:tcBorders>
          </w:tcPr>
          <w:p w14:paraId="18A2F8A4" w14:textId="77777777" w:rsidR="00795832" w:rsidRPr="00EC1CB3" w:rsidRDefault="00795832" w:rsidP="00795832">
            <w:pPr>
              <w:pStyle w:val="Table8ptText-ASDEFCON"/>
              <w:jc w:val="center"/>
            </w:pPr>
            <w:r>
              <w:t>5.2.3</w:t>
            </w:r>
          </w:p>
        </w:tc>
        <w:tc>
          <w:tcPr>
            <w:tcW w:w="318" w:type="dxa"/>
            <w:tcBorders>
              <w:bottom w:val="nil"/>
            </w:tcBorders>
          </w:tcPr>
          <w:p w14:paraId="3F297994" w14:textId="77777777" w:rsidR="00795832" w:rsidRPr="00EC1CB3" w:rsidRDefault="00795832" w:rsidP="00795832">
            <w:pPr>
              <w:pStyle w:val="Table8ptText-ASDEFCON"/>
              <w:jc w:val="center"/>
            </w:pPr>
            <w:r w:rsidRPr="00EC1CB3">
              <w:t>a</w:t>
            </w:r>
          </w:p>
        </w:tc>
        <w:tc>
          <w:tcPr>
            <w:tcW w:w="931" w:type="dxa"/>
            <w:tcBorders>
              <w:bottom w:val="nil"/>
            </w:tcBorders>
          </w:tcPr>
          <w:p w14:paraId="3529FFFA" w14:textId="77777777" w:rsidR="00795832" w:rsidRPr="00EC1CB3" w:rsidRDefault="00795832" w:rsidP="00795832">
            <w:pPr>
              <w:pStyle w:val="Table8ptText-ASDEFCON"/>
              <w:jc w:val="center"/>
            </w:pPr>
            <w:r w:rsidRPr="00EC1CB3">
              <w:t>Draft 1</w:t>
            </w:r>
          </w:p>
        </w:tc>
        <w:tc>
          <w:tcPr>
            <w:tcW w:w="1134" w:type="dxa"/>
            <w:tcBorders>
              <w:bottom w:val="nil"/>
            </w:tcBorders>
          </w:tcPr>
          <w:p w14:paraId="274DF22A" w14:textId="77777777" w:rsidR="00795832" w:rsidRPr="00EC1CB3" w:rsidRDefault="00795832" w:rsidP="00795832">
            <w:pPr>
              <w:pStyle w:val="Table8ptText-ASDEFCON"/>
              <w:jc w:val="center"/>
            </w:pPr>
            <w:r w:rsidRPr="00EC1CB3">
              <w:t>PDR-20</w:t>
            </w:r>
          </w:p>
        </w:tc>
        <w:tc>
          <w:tcPr>
            <w:tcW w:w="709" w:type="dxa"/>
            <w:tcBorders>
              <w:bottom w:val="nil"/>
            </w:tcBorders>
          </w:tcPr>
          <w:p w14:paraId="744FEEA6" w14:textId="77777777" w:rsidR="00795832" w:rsidRPr="00EC1CB3" w:rsidRDefault="00795832" w:rsidP="00795832">
            <w:pPr>
              <w:pStyle w:val="Table8ptText-ASDEFCON"/>
              <w:jc w:val="center"/>
            </w:pPr>
            <w:r w:rsidRPr="00EC1CB3">
              <w:t>DMS</w:t>
            </w:r>
          </w:p>
        </w:tc>
        <w:tc>
          <w:tcPr>
            <w:tcW w:w="850" w:type="dxa"/>
            <w:tcBorders>
              <w:bottom w:val="nil"/>
            </w:tcBorders>
          </w:tcPr>
          <w:p w14:paraId="39835BC1" w14:textId="77777777" w:rsidR="00795832" w:rsidRPr="00EC1CB3" w:rsidRDefault="00795832" w:rsidP="00795832">
            <w:pPr>
              <w:pStyle w:val="Table8ptText-ASDEFCON"/>
              <w:jc w:val="center"/>
            </w:pPr>
            <w:r w:rsidRPr="00EC1CB3">
              <w:t>CR</w:t>
            </w:r>
          </w:p>
        </w:tc>
        <w:tc>
          <w:tcPr>
            <w:tcW w:w="1418" w:type="dxa"/>
            <w:tcBorders>
              <w:bottom w:val="nil"/>
            </w:tcBorders>
          </w:tcPr>
          <w:p w14:paraId="7F63C1EB" w14:textId="77777777" w:rsidR="00795832" w:rsidRPr="00EC1CB3" w:rsidRDefault="00795832" w:rsidP="00795832">
            <w:pPr>
              <w:pStyle w:val="Table8ptText-ASDEFCON"/>
              <w:jc w:val="center"/>
            </w:pPr>
            <w:r w:rsidRPr="00EC1CB3">
              <w:t>DID-ILS-DES-TAR</w:t>
            </w:r>
          </w:p>
        </w:tc>
        <w:tc>
          <w:tcPr>
            <w:tcW w:w="708" w:type="dxa"/>
            <w:tcBorders>
              <w:bottom w:val="nil"/>
            </w:tcBorders>
          </w:tcPr>
          <w:p w14:paraId="3113472A" w14:textId="77777777" w:rsidR="00795832" w:rsidRPr="00EC1CB3" w:rsidRDefault="00795832" w:rsidP="00795832">
            <w:pPr>
              <w:pStyle w:val="Table8ptText-ASDEFCON"/>
              <w:jc w:val="center"/>
            </w:pPr>
            <w:r w:rsidRPr="00EC1CB3">
              <w:t>by MSR</w:t>
            </w:r>
          </w:p>
        </w:tc>
        <w:tc>
          <w:tcPr>
            <w:tcW w:w="851" w:type="dxa"/>
            <w:tcBorders>
              <w:bottom w:val="nil"/>
            </w:tcBorders>
          </w:tcPr>
          <w:p w14:paraId="4B9DD439" w14:textId="77777777" w:rsidR="00795832" w:rsidRPr="00EC1CB3" w:rsidRDefault="00795832" w:rsidP="00795832">
            <w:pPr>
              <w:pStyle w:val="Table8ptText-ASDEFCON"/>
              <w:jc w:val="center"/>
            </w:pPr>
            <w:r w:rsidRPr="00EC1CB3">
              <w:t>Review</w:t>
            </w:r>
          </w:p>
        </w:tc>
        <w:tc>
          <w:tcPr>
            <w:tcW w:w="1134" w:type="dxa"/>
            <w:tcBorders>
              <w:bottom w:val="nil"/>
            </w:tcBorders>
          </w:tcPr>
          <w:p w14:paraId="00E370DE" w14:textId="77777777" w:rsidR="00795832" w:rsidRPr="00EC1CB3" w:rsidRDefault="00795832" w:rsidP="00795832">
            <w:pPr>
              <w:pStyle w:val="Table8ptText-ASDEFCON"/>
              <w:jc w:val="center"/>
            </w:pPr>
            <w:r w:rsidRPr="00EC1CB3">
              <w:t>NA</w:t>
            </w:r>
          </w:p>
        </w:tc>
        <w:tc>
          <w:tcPr>
            <w:tcW w:w="2551" w:type="dxa"/>
            <w:tcBorders>
              <w:bottom w:val="nil"/>
            </w:tcBorders>
          </w:tcPr>
          <w:p w14:paraId="306DA62D" w14:textId="77777777" w:rsidR="00795832" w:rsidRPr="00397FA2" w:rsidRDefault="00795832" w:rsidP="00795832">
            <w:pPr>
              <w:pStyle w:val="Table8ptText-ASDEFCON"/>
              <w:jc w:val="left"/>
            </w:pPr>
            <w:r w:rsidRPr="00397FA2">
              <w:t>To ensure that the Support Resources for operating the Mission System are consistent with the Mission System design.</w:t>
            </w:r>
          </w:p>
        </w:tc>
      </w:tr>
      <w:tr w:rsidR="00A60698" w:rsidRPr="00EC1CB3" w14:paraId="7B7C1390" w14:textId="77777777" w:rsidTr="004275EA">
        <w:tc>
          <w:tcPr>
            <w:tcW w:w="736" w:type="dxa"/>
            <w:tcBorders>
              <w:top w:val="nil"/>
              <w:bottom w:val="nil"/>
            </w:tcBorders>
          </w:tcPr>
          <w:p w14:paraId="2DC67858" w14:textId="77777777" w:rsidR="00795832" w:rsidRPr="00EC1CB3" w:rsidRDefault="00795832" w:rsidP="00795832">
            <w:pPr>
              <w:pStyle w:val="Table8ptText-ASDEFCON"/>
              <w:jc w:val="left"/>
            </w:pPr>
          </w:p>
        </w:tc>
        <w:tc>
          <w:tcPr>
            <w:tcW w:w="1671" w:type="dxa"/>
            <w:tcBorders>
              <w:top w:val="nil"/>
              <w:bottom w:val="nil"/>
            </w:tcBorders>
          </w:tcPr>
          <w:p w14:paraId="32039B37" w14:textId="77777777" w:rsidR="00795832" w:rsidRPr="00EC1CB3" w:rsidRDefault="00795832" w:rsidP="00795832">
            <w:pPr>
              <w:pStyle w:val="Table8ptText-ASDEFCON"/>
              <w:jc w:val="left"/>
            </w:pPr>
          </w:p>
        </w:tc>
        <w:tc>
          <w:tcPr>
            <w:tcW w:w="734" w:type="dxa"/>
            <w:tcBorders>
              <w:top w:val="nil"/>
              <w:bottom w:val="nil"/>
            </w:tcBorders>
          </w:tcPr>
          <w:p w14:paraId="4F665F40" w14:textId="77777777" w:rsidR="00795832" w:rsidRPr="00EC1CB3" w:rsidRDefault="00795832" w:rsidP="00795832">
            <w:pPr>
              <w:pStyle w:val="Table8ptText-ASDEFCON"/>
              <w:jc w:val="center"/>
            </w:pPr>
          </w:p>
        </w:tc>
        <w:tc>
          <w:tcPr>
            <w:tcW w:w="318" w:type="dxa"/>
            <w:tcBorders>
              <w:top w:val="nil"/>
              <w:bottom w:val="nil"/>
            </w:tcBorders>
          </w:tcPr>
          <w:p w14:paraId="25610506"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160A8ACD"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2D7BA939"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7C17C5DF"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370EF7DE"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447E33A" w14:textId="77777777" w:rsidR="00795832" w:rsidRPr="00EC1CB3" w:rsidRDefault="00795832" w:rsidP="00795832">
            <w:pPr>
              <w:pStyle w:val="Table8ptText-ASDEFCON"/>
              <w:jc w:val="center"/>
            </w:pPr>
          </w:p>
        </w:tc>
        <w:tc>
          <w:tcPr>
            <w:tcW w:w="708" w:type="dxa"/>
            <w:tcBorders>
              <w:top w:val="nil"/>
              <w:bottom w:val="nil"/>
            </w:tcBorders>
          </w:tcPr>
          <w:p w14:paraId="64E51145"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2D45ECE"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6845DD66"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5B4B86B7" w14:textId="40734306" w:rsidR="00795832" w:rsidRPr="00397FA2" w:rsidRDefault="00B0285A" w:rsidP="00795832">
            <w:pPr>
              <w:pStyle w:val="Table8ptText-ASDEFCON"/>
              <w:jc w:val="left"/>
            </w:pPr>
            <w:r>
              <w:t>As above</w:t>
            </w:r>
          </w:p>
        </w:tc>
      </w:tr>
      <w:tr w:rsidR="00A60698" w:rsidRPr="00EC1CB3" w14:paraId="759407EB" w14:textId="77777777" w:rsidTr="004275EA">
        <w:tc>
          <w:tcPr>
            <w:tcW w:w="736" w:type="dxa"/>
            <w:tcBorders>
              <w:top w:val="nil"/>
              <w:bottom w:val="single" w:sz="4" w:space="0" w:color="auto"/>
            </w:tcBorders>
          </w:tcPr>
          <w:p w14:paraId="62076988" w14:textId="77777777" w:rsidR="00795832" w:rsidRPr="00EC1CB3" w:rsidRDefault="00795832" w:rsidP="00795832">
            <w:pPr>
              <w:pStyle w:val="Table8ptText-ASDEFCON"/>
              <w:jc w:val="left"/>
            </w:pPr>
          </w:p>
        </w:tc>
        <w:tc>
          <w:tcPr>
            <w:tcW w:w="1671" w:type="dxa"/>
            <w:tcBorders>
              <w:top w:val="nil"/>
              <w:bottom w:val="single" w:sz="4" w:space="0" w:color="auto"/>
            </w:tcBorders>
          </w:tcPr>
          <w:p w14:paraId="516867BD" w14:textId="77777777" w:rsidR="00795832" w:rsidRPr="00EC1CB3" w:rsidRDefault="00795832" w:rsidP="00795832">
            <w:pPr>
              <w:pStyle w:val="Table8ptText-ASDEFCON"/>
              <w:jc w:val="left"/>
            </w:pPr>
          </w:p>
        </w:tc>
        <w:tc>
          <w:tcPr>
            <w:tcW w:w="734" w:type="dxa"/>
            <w:tcBorders>
              <w:top w:val="nil"/>
              <w:bottom w:val="single" w:sz="4" w:space="0" w:color="auto"/>
            </w:tcBorders>
          </w:tcPr>
          <w:p w14:paraId="2D6095A1" w14:textId="77777777" w:rsidR="00795832" w:rsidRPr="00EC1CB3" w:rsidRDefault="00795832" w:rsidP="00795832">
            <w:pPr>
              <w:pStyle w:val="Table8ptText-ASDEFCON"/>
              <w:jc w:val="center"/>
            </w:pPr>
          </w:p>
        </w:tc>
        <w:tc>
          <w:tcPr>
            <w:tcW w:w="318" w:type="dxa"/>
            <w:tcBorders>
              <w:top w:val="nil"/>
              <w:bottom w:val="single" w:sz="4" w:space="0" w:color="auto"/>
            </w:tcBorders>
          </w:tcPr>
          <w:p w14:paraId="6D58FE67" w14:textId="77777777" w:rsidR="00795832" w:rsidRPr="00EC1CB3" w:rsidRDefault="00795832" w:rsidP="00795832">
            <w:pPr>
              <w:pStyle w:val="Table8ptText-ASDEFCON"/>
              <w:jc w:val="center"/>
            </w:pPr>
            <w:r w:rsidRPr="00EC1CB3">
              <w:t>c</w:t>
            </w:r>
          </w:p>
        </w:tc>
        <w:tc>
          <w:tcPr>
            <w:tcW w:w="931" w:type="dxa"/>
            <w:tcBorders>
              <w:top w:val="nil"/>
              <w:bottom w:val="single" w:sz="4" w:space="0" w:color="auto"/>
            </w:tcBorders>
          </w:tcPr>
          <w:p w14:paraId="0A24A91C"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3B785C08" w14:textId="77777777" w:rsidR="00795832" w:rsidRPr="00EC1CB3" w:rsidRDefault="00795832" w:rsidP="00795832">
            <w:pPr>
              <w:pStyle w:val="Table8ptText-ASDEFCON"/>
              <w:jc w:val="center"/>
            </w:pPr>
            <w:r w:rsidRPr="00EC1CB3">
              <w:t>SSDDR-20</w:t>
            </w:r>
          </w:p>
        </w:tc>
        <w:tc>
          <w:tcPr>
            <w:tcW w:w="709" w:type="dxa"/>
            <w:tcBorders>
              <w:top w:val="nil"/>
              <w:bottom w:val="single" w:sz="4" w:space="0" w:color="auto"/>
            </w:tcBorders>
          </w:tcPr>
          <w:p w14:paraId="136F75FA"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360DADD8"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45D30FE2" w14:textId="77777777" w:rsidR="00795832" w:rsidRPr="00EC1CB3" w:rsidRDefault="00795832" w:rsidP="00795832">
            <w:pPr>
              <w:pStyle w:val="Table8ptText-ASDEFCON"/>
              <w:jc w:val="center"/>
            </w:pPr>
          </w:p>
        </w:tc>
        <w:tc>
          <w:tcPr>
            <w:tcW w:w="708" w:type="dxa"/>
            <w:tcBorders>
              <w:top w:val="nil"/>
              <w:bottom w:val="single" w:sz="4" w:space="0" w:color="auto"/>
            </w:tcBorders>
          </w:tcPr>
          <w:p w14:paraId="4D1537D4"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420B9AFB" w14:textId="69175FEC" w:rsidR="00795832" w:rsidRPr="00EC1CB3" w:rsidRDefault="00795832" w:rsidP="00795832">
            <w:pPr>
              <w:pStyle w:val="Table8ptText-ASDEFCON"/>
              <w:jc w:val="center"/>
            </w:pPr>
            <w:r>
              <w:t>Approval</w:t>
            </w:r>
          </w:p>
        </w:tc>
        <w:tc>
          <w:tcPr>
            <w:tcW w:w="1134" w:type="dxa"/>
            <w:tcBorders>
              <w:top w:val="nil"/>
              <w:bottom w:val="single" w:sz="4" w:space="0" w:color="auto"/>
            </w:tcBorders>
          </w:tcPr>
          <w:p w14:paraId="5245564A" w14:textId="77777777" w:rsidR="00795832" w:rsidRPr="00EC1CB3" w:rsidRDefault="00795832" w:rsidP="00795832">
            <w:pPr>
              <w:pStyle w:val="Table8ptText-ASDEFCON"/>
              <w:jc w:val="center"/>
            </w:pPr>
            <w:r w:rsidRPr="00EC1CB3">
              <w:t>R(L)</w:t>
            </w:r>
          </w:p>
        </w:tc>
        <w:tc>
          <w:tcPr>
            <w:tcW w:w="2551" w:type="dxa"/>
            <w:tcBorders>
              <w:top w:val="nil"/>
              <w:bottom w:val="single" w:sz="4" w:space="0" w:color="auto"/>
            </w:tcBorders>
          </w:tcPr>
          <w:p w14:paraId="490C3D2F" w14:textId="77777777" w:rsidR="00795832" w:rsidRPr="00397FA2" w:rsidRDefault="00795832" w:rsidP="00795832">
            <w:pPr>
              <w:pStyle w:val="Table8ptText-ASDEFCON"/>
              <w:jc w:val="left"/>
            </w:pPr>
            <w:r w:rsidRPr="00397FA2">
              <w:t>To use when confirming Support Resource provisioning recommendations.</w:t>
            </w:r>
          </w:p>
        </w:tc>
      </w:tr>
      <w:tr w:rsidR="00A60698" w:rsidRPr="00EC1CB3" w14:paraId="6AA40CCF" w14:textId="77777777" w:rsidTr="004275EA">
        <w:tc>
          <w:tcPr>
            <w:tcW w:w="736" w:type="dxa"/>
            <w:tcBorders>
              <w:top w:val="single" w:sz="4" w:space="0" w:color="auto"/>
              <w:bottom w:val="nil"/>
            </w:tcBorders>
          </w:tcPr>
          <w:p w14:paraId="4B00A606" w14:textId="77777777" w:rsidR="00795832" w:rsidRPr="00EC1CB3" w:rsidRDefault="00795832" w:rsidP="00795832">
            <w:pPr>
              <w:pStyle w:val="Table8ptText-ASDEFCON"/>
              <w:jc w:val="left"/>
            </w:pPr>
            <w:r w:rsidRPr="00EC1CB3">
              <w:lastRenderedPageBreak/>
              <w:t>ILS-320</w:t>
            </w:r>
          </w:p>
        </w:tc>
        <w:tc>
          <w:tcPr>
            <w:tcW w:w="1671" w:type="dxa"/>
            <w:tcBorders>
              <w:top w:val="single" w:sz="4" w:space="0" w:color="auto"/>
              <w:bottom w:val="nil"/>
            </w:tcBorders>
          </w:tcPr>
          <w:p w14:paraId="72EE247F" w14:textId="77777777" w:rsidR="00795832" w:rsidRPr="00EC1CB3" w:rsidRDefault="00795832" w:rsidP="00795832">
            <w:pPr>
              <w:pStyle w:val="Table8ptText-ASDEFCON"/>
              <w:jc w:val="left"/>
            </w:pPr>
            <w:r w:rsidRPr="00EC1CB3">
              <w:t>Task Procedures Report</w:t>
            </w:r>
            <w:r>
              <w:t xml:space="preserve"> (Operating Support)</w:t>
            </w:r>
          </w:p>
        </w:tc>
        <w:tc>
          <w:tcPr>
            <w:tcW w:w="734" w:type="dxa"/>
            <w:tcBorders>
              <w:top w:val="single" w:sz="4" w:space="0" w:color="auto"/>
              <w:bottom w:val="nil"/>
            </w:tcBorders>
          </w:tcPr>
          <w:p w14:paraId="34FB00B1" w14:textId="77777777" w:rsidR="00795832" w:rsidRPr="00EC1CB3" w:rsidRDefault="00795832" w:rsidP="00795832">
            <w:pPr>
              <w:pStyle w:val="Table8ptText-ASDEFCON"/>
              <w:jc w:val="center"/>
            </w:pPr>
            <w:r>
              <w:t>5.2.3</w:t>
            </w:r>
          </w:p>
        </w:tc>
        <w:tc>
          <w:tcPr>
            <w:tcW w:w="318" w:type="dxa"/>
            <w:tcBorders>
              <w:top w:val="single" w:sz="4" w:space="0" w:color="auto"/>
              <w:bottom w:val="nil"/>
            </w:tcBorders>
          </w:tcPr>
          <w:p w14:paraId="1C565727"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375A2645"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187AFA43" w14:textId="77777777" w:rsidR="00795832" w:rsidRPr="00EC1CB3" w:rsidRDefault="00795832" w:rsidP="00795832">
            <w:pPr>
              <w:pStyle w:val="Table8ptText-ASDEFCON"/>
              <w:jc w:val="center"/>
            </w:pPr>
            <w:r w:rsidRPr="00EC1CB3">
              <w:t>DDR-20</w:t>
            </w:r>
          </w:p>
        </w:tc>
        <w:tc>
          <w:tcPr>
            <w:tcW w:w="709" w:type="dxa"/>
            <w:tcBorders>
              <w:top w:val="single" w:sz="4" w:space="0" w:color="auto"/>
              <w:bottom w:val="nil"/>
            </w:tcBorders>
          </w:tcPr>
          <w:p w14:paraId="40DFA3F9"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5EA253CF"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14760990" w14:textId="77777777" w:rsidR="00795832" w:rsidRPr="00EC1CB3" w:rsidRDefault="00795832" w:rsidP="00795832">
            <w:pPr>
              <w:pStyle w:val="Table8ptText-ASDEFCON"/>
              <w:jc w:val="center"/>
            </w:pPr>
            <w:r w:rsidRPr="00EC1CB3">
              <w:t>DID-ILS-DES-TAR</w:t>
            </w:r>
          </w:p>
        </w:tc>
        <w:tc>
          <w:tcPr>
            <w:tcW w:w="708" w:type="dxa"/>
            <w:tcBorders>
              <w:top w:val="single" w:sz="4" w:space="0" w:color="auto"/>
              <w:bottom w:val="nil"/>
            </w:tcBorders>
          </w:tcPr>
          <w:p w14:paraId="0F59993B"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7B581D95"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7E73E352"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3EE4CD48" w14:textId="77777777" w:rsidR="00795832" w:rsidRPr="00397FA2" w:rsidRDefault="00795832" w:rsidP="00795832">
            <w:pPr>
              <w:pStyle w:val="Table8ptText-ASDEFCON"/>
              <w:jc w:val="left"/>
            </w:pPr>
            <w:r w:rsidRPr="00397FA2">
              <w:t>To ensure that operating procedures are commensurate with the Mission System design, and human factors and safety requirements.</w:t>
            </w:r>
          </w:p>
        </w:tc>
      </w:tr>
      <w:tr w:rsidR="00A60698" w:rsidRPr="00EC1CB3" w14:paraId="7E3EA05F" w14:textId="77777777" w:rsidTr="004275EA">
        <w:tc>
          <w:tcPr>
            <w:tcW w:w="736" w:type="dxa"/>
            <w:tcBorders>
              <w:top w:val="nil"/>
              <w:bottom w:val="nil"/>
            </w:tcBorders>
          </w:tcPr>
          <w:p w14:paraId="328C503E" w14:textId="77777777" w:rsidR="00795832" w:rsidRPr="00EC1CB3" w:rsidRDefault="00795832" w:rsidP="00795832">
            <w:pPr>
              <w:pStyle w:val="Table8ptText-ASDEFCON"/>
              <w:jc w:val="left"/>
            </w:pPr>
          </w:p>
        </w:tc>
        <w:tc>
          <w:tcPr>
            <w:tcW w:w="1671" w:type="dxa"/>
            <w:tcBorders>
              <w:top w:val="nil"/>
              <w:bottom w:val="nil"/>
            </w:tcBorders>
          </w:tcPr>
          <w:p w14:paraId="4BEF3BB4" w14:textId="77777777" w:rsidR="00795832" w:rsidRPr="00EC1CB3" w:rsidRDefault="00795832" w:rsidP="00795832">
            <w:pPr>
              <w:pStyle w:val="Table8ptText-ASDEFCON"/>
              <w:jc w:val="left"/>
            </w:pPr>
          </w:p>
        </w:tc>
        <w:tc>
          <w:tcPr>
            <w:tcW w:w="734" w:type="dxa"/>
            <w:tcBorders>
              <w:top w:val="nil"/>
              <w:bottom w:val="nil"/>
            </w:tcBorders>
          </w:tcPr>
          <w:p w14:paraId="33D258C9" w14:textId="77777777" w:rsidR="00795832" w:rsidRPr="00EC1CB3" w:rsidRDefault="00795832" w:rsidP="00795832">
            <w:pPr>
              <w:pStyle w:val="Table8ptText-ASDEFCON"/>
              <w:jc w:val="center"/>
            </w:pPr>
          </w:p>
        </w:tc>
        <w:tc>
          <w:tcPr>
            <w:tcW w:w="318" w:type="dxa"/>
            <w:tcBorders>
              <w:top w:val="nil"/>
              <w:bottom w:val="nil"/>
            </w:tcBorders>
          </w:tcPr>
          <w:p w14:paraId="27A4DC2E"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7A9F9D49"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5861EBC9"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3F9F5802"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5F002455"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237EC864" w14:textId="77777777" w:rsidR="00795832" w:rsidRPr="00EC1CB3" w:rsidRDefault="00795832" w:rsidP="00795832">
            <w:pPr>
              <w:pStyle w:val="Table8ptText-ASDEFCON"/>
              <w:jc w:val="center"/>
            </w:pPr>
          </w:p>
        </w:tc>
        <w:tc>
          <w:tcPr>
            <w:tcW w:w="708" w:type="dxa"/>
            <w:tcBorders>
              <w:top w:val="nil"/>
              <w:bottom w:val="nil"/>
            </w:tcBorders>
          </w:tcPr>
          <w:p w14:paraId="51DA734D"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4863C0C"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6CBA617D"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453ADD0A" w14:textId="77777777" w:rsidR="00795832" w:rsidRPr="00397FA2" w:rsidRDefault="00795832" w:rsidP="00795832">
            <w:pPr>
              <w:pStyle w:val="Table8ptText-ASDEFCON"/>
              <w:jc w:val="left"/>
            </w:pPr>
            <w:r w:rsidRPr="00397FA2">
              <w:t>To ensure that operating procedures are commensurate with the Mission System and Support System design, and human factors and safety requirements.</w:t>
            </w:r>
          </w:p>
        </w:tc>
      </w:tr>
      <w:tr w:rsidR="00A60698" w:rsidRPr="00EC1CB3" w14:paraId="10EE8A9A" w14:textId="77777777" w:rsidTr="004275EA">
        <w:tc>
          <w:tcPr>
            <w:tcW w:w="736" w:type="dxa"/>
            <w:tcBorders>
              <w:top w:val="nil"/>
            </w:tcBorders>
          </w:tcPr>
          <w:p w14:paraId="439B5140" w14:textId="77777777" w:rsidR="00795832" w:rsidRPr="00EC1CB3" w:rsidRDefault="00795832" w:rsidP="00795832">
            <w:pPr>
              <w:pStyle w:val="Table8ptText-ASDEFCON"/>
              <w:jc w:val="left"/>
            </w:pPr>
          </w:p>
        </w:tc>
        <w:tc>
          <w:tcPr>
            <w:tcW w:w="1671" w:type="dxa"/>
            <w:tcBorders>
              <w:top w:val="nil"/>
            </w:tcBorders>
          </w:tcPr>
          <w:p w14:paraId="3888DE17" w14:textId="77777777" w:rsidR="00795832" w:rsidRPr="00EC1CB3" w:rsidRDefault="00795832" w:rsidP="00795832">
            <w:pPr>
              <w:pStyle w:val="Table8ptText-ASDEFCON"/>
              <w:jc w:val="left"/>
            </w:pPr>
          </w:p>
        </w:tc>
        <w:tc>
          <w:tcPr>
            <w:tcW w:w="734" w:type="dxa"/>
            <w:tcBorders>
              <w:top w:val="nil"/>
            </w:tcBorders>
          </w:tcPr>
          <w:p w14:paraId="75BCEA06" w14:textId="77777777" w:rsidR="00795832" w:rsidRPr="00EC1CB3" w:rsidRDefault="00795832" w:rsidP="00795832">
            <w:pPr>
              <w:pStyle w:val="Table8ptText-ASDEFCON"/>
              <w:jc w:val="center"/>
            </w:pPr>
          </w:p>
        </w:tc>
        <w:tc>
          <w:tcPr>
            <w:tcW w:w="318" w:type="dxa"/>
            <w:tcBorders>
              <w:top w:val="nil"/>
            </w:tcBorders>
          </w:tcPr>
          <w:p w14:paraId="6B6AE7EE" w14:textId="77777777" w:rsidR="00795832" w:rsidRPr="00EC1CB3" w:rsidRDefault="00795832" w:rsidP="00795832">
            <w:pPr>
              <w:pStyle w:val="Table8ptText-ASDEFCON"/>
              <w:jc w:val="center"/>
            </w:pPr>
            <w:r w:rsidRPr="00EC1CB3">
              <w:t>c</w:t>
            </w:r>
          </w:p>
        </w:tc>
        <w:tc>
          <w:tcPr>
            <w:tcW w:w="931" w:type="dxa"/>
            <w:tcBorders>
              <w:top w:val="nil"/>
            </w:tcBorders>
          </w:tcPr>
          <w:p w14:paraId="7F508A1F" w14:textId="77777777" w:rsidR="00795832" w:rsidRPr="00EC1CB3" w:rsidRDefault="00795832" w:rsidP="00795832">
            <w:pPr>
              <w:pStyle w:val="Table8ptText-ASDEFCON"/>
              <w:jc w:val="center"/>
            </w:pPr>
            <w:r w:rsidRPr="00EC1CB3">
              <w:t>Final</w:t>
            </w:r>
          </w:p>
        </w:tc>
        <w:tc>
          <w:tcPr>
            <w:tcW w:w="1134" w:type="dxa"/>
            <w:tcBorders>
              <w:top w:val="nil"/>
            </w:tcBorders>
          </w:tcPr>
          <w:p w14:paraId="4FCFC06C" w14:textId="77777777" w:rsidR="00795832" w:rsidRPr="00EC1CB3" w:rsidRDefault="00795832" w:rsidP="00795832">
            <w:pPr>
              <w:pStyle w:val="Table8ptText-ASDEFCON"/>
              <w:jc w:val="center"/>
            </w:pPr>
            <w:r w:rsidRPr="00EC1CB3">
              <w:t>TARR-20</w:t>
            </w:r>
          </w:p>
        </w:tc>
        <w:tc>
          <w:tcPr>
            <w:tcW w:w="709" w:type="dxa"/>
            <w:tcBorders>
              <w:top w:val="nil"/>
            </w:tcBorders>
          </w:tcPr>
          <w:p w14:paraId="7015BE22" w14:textId="77777777" w:rsidR="00795832" w:rsidRPr="00EC1CB3" w:rsidRDefault="00795832" w:rsidP="00795832">
            <w:pPr>
              <w:pStyle w:val="Table8ptText-ASDEFCON"/>
              <w:jc w:val="center"/>
            </w:pPr>
            <w:r w:rsidRPr="00EC1CB3">
              <w:t>DMS</w:t>
            </w:r>
          </w:p>
        </w:tc>
        <w:tc>
          <w:tcPr>
            <w:tcW w:w="850" w:type="dxa"/>
            <w:tcBorders>
              <w:top w:val="nil"/>
            </w:tcBorders>
          </w:tcPr>
          <w:p w14:paraId="0D2C0276" w14:textId="77777777" w:rsidR="00795832" w:rsidRPr="00EC1CB3" w:rsidRDefault="00795832" w:rsidP="00795832">
            <w:pPr>
              <w:pStyle w:val="Table8ptText-ASDEFCON"/>
              <w:jc w:val="center"/>
            </w:pPr>
            <w:r w:rsidRPr="00EC1CB3">
              <w:t>CR</w:t>
            </w:r>
          </w:p>
        </w:tc>
        <w:tc>
          <w:tcPr>
            <w:tcW w:w="1418" w:type="dxa"/>
            <w:tcBorders>
              <w:top w:val="nil"/>
            </w:tcBorders>
          </w:tcPr>
          <w:p w14:paraId="6C670FC1" w14:textId="77777777" w:rsidR="00795832" w:rsidRPr="00EC1CB3" w:rsidRDefault="00795832" w:rsidP="00795832">
            <w:pPr>
              <w:pStyle w:val="Table8ptText-ASDEFCON"/>
              <w:jc w:val="center"/>
            </w:pPr>
          </w:p>
        </w:tc>
        <w:tc>
          <w:tcPr>
            <w:tcW w:w="708" w:type="dxa"/>
            <w:tcBorders>
              <w:top w:val="nil"/>
            </w:tcBorders>
          </w:tcPr>
          <w:p w14:paraId="48D4435E" w14:textId="77777777" w:rsidR="00795832" w:rsidRPr="00EC1CB3" w:rsidRDefault="00795832" w:rsidP="00795832">
            <w:pPr>
              <w:pStyle w:val="Table8ptText-ASDEFCON"/>
              <w:jc w:val="center"/>
            </w:pPr>
            <w:r w:rsidRPr="00EC1CB3">
              <w:t>by MSR</w:t>
            </w:r>
          </w:p>
        </w:tc>
        <w:tc>
          <w:tcPr>
            <w:tcW w:w="851" w:type="dxa"/>
            <w:tcBorders>
              <w:top w:val="nil"/>
            </w:tcBorders>
          </w:tcPr>
          <w:p w14:paraId="1229487D" w14:textId="40C7CA29" w:rsidR="00795832" w:rsidRPr="00EC1CB3" w:rsidRDefault="00795832" w:rsidP="00795832">
            <w:pPr>
              <w:pStyle w:val="Table8ptText-ASDEFCON"/>
              <w:jc w:val="center"/>
            </w:pPr>
            <w:r>
              <w:t>Approval</w:t>
            </w:r>
          </w:p>
        </w:tc>
        <w:tc>
          <w:tcPr>
            <w:tcW w:w="1134" w:type="dxa"/>
            <w:tcBorders>
              <w:top w:val="nil"/>
            </w:tcBorders>
          </w:tcPr>
          <w:p w14:paraId="54CEA6FF" w14:textId="77777777" w:rsidR="00795832" w:rsidRPr="00EC1CB3" w:rsidRDefault="00795832" w:rsidP="00795832">
            <w:pPr>
              <w:pStyle w:val="Table8ptText-ASDEFCON"/>
              <w:jc w:val="center"/>
            </w:pPr>
            <w:r w:rsidRPr="00EC1CB3">
              <w:t>R(L)</w:t>
            </w:r>
          </w:p>
        </w:tc>
        <w:tc>
          <w:tcPr>
            <w:tcW w:w="2551" w:type="dxa"/>
            <w:tcBorders>
              <w:top w:val="nil"/>
            </w:tcBorders>
          </w:tcPr>
          <w:p w14:paraId="16E95856" w14:textId="77777777" w:rsidR="00795832" w:rsidRPr="00397FA2" w:rsidRDefault="00795832" w:rsidP="00795832">
            <w:pPr>
              <w:pStyle w:val="Table8ptText-ASDEFCON"/>
              <w:jc w:val="left"/>
            </w:pPr>
          </w:p>
        </w:tc>
      </w:tr>
      <w:tr w:rsidR="00A60698" w:rsidRPr="00EC1CB3" w14:paraId="1E4B0A63" w14:textId="77777777" w:rsidTr="004275EA">
        <w:tc>
          <w:tcPr>
            <w:tcW w:w="736" w:type="dxa"/>
            <w:tcBorders>
              <w:bottom w:val="nil"/>
            </w:tcBorders>
          </w:tcPr>
          <w:p w14:paraId="2A47E1A1" w14:textId="77777777" w:rsidR="00795832" w:rsidRPr="00EC1CB3" w:rsidRDefault="00795832" w:rsidP="00795832">
            <w:pPr>
              <w:pStyle w:val="Table8ptText-ASDEFCON"/>
              <w:jc w:val="left"/>
            </w:pPr>
            <w:r w:rsidRPr="00EC1CB3">
              <w:t>ILS-330</w:t>
            </w:r>
          </w:p>
        </w:tc>
        <w:tc>
          <w:tcPr>
            <w:tcW w:w="1671" w:type="dxa"/>
            <w:tcBorders>
              <w:bottom w:val="nil"/>
            </w:tcBorders>
          </w:tcPr>
          <w:p w14:paraId="22A7B35C" w14:textId="77777777" w:rsidR="00795832" w:rsidRPr="00EC1CB3" w:rsidRDefault="00795832" w:rsidP="00795832">
            <w:pPr>
              <w:pStyle w:val="Table8ptText-ASDEFCON"/>
              <w:jc w:val="left"/>
            </w:pPr>
            <w:r w:rsidRPr="00EC1CB3">
              <w:t>Task Personnel Competency Report</w:t>
            </w:r>
            <w:r>
              <w:t xml:space="preserve"> (Operating Support)</w:t>
            </w:r>
          </w:p>
        </w:tc>
        <w:tc>
          <w:tcPr>
            <w:tcW w:w="734" w:type="dxa"/>
            <w:tcBorders>
              <w:bottom w:val="nil"/>
            </w:tcBorders>
          </w:tcPr>
          <w:p w14:paraId="16988A0B" w14:textId="77777777" w:rsidR="00795832" w:rsidRPr="00EC1CB3" w:rsidRDefault="00795832" w:rsidP="00795832">
            <w:pPr>
              <w:pStyle w:val="Table8ptText-ASDEFCON"/>
              <w:jc w:val="center"/>
            </w:pPr>
            <w:r>
              <w:t>5.2.3</w:t>
            </w:r>
          </w:p>
        </w:tc>
        <w:tc>
          <w:tcPr>
            <w:tcW w:w="318" w:type="dxa"/>
            <w:tcBorders>
              <w:bottom w:val="nil"/>
            </w:tcBorders>
          </w:tcPr>
          <w:p w14:paraId="74F4959E" w14:textId="77777777" w:rsidR="00795832" w:rsidRPr="00EC1CB3" w:rsidRDefault="00795832" w:rsidP="00795832">
            <w:pPr>
              <w:pStyle w:val="Table8ptText-ASDEFCON"/>
              <w:jc w:val="center"/>
            </w:pPr>
            <w:r w:rsidRPr="00EC1CB3">
              <w:t>a</w:t>
            </w:r>
          </w:p>
        </w:tc>
        <w:tc>
          <w:tcPr>
            <w:tcW w:w="931" w:type="dxa"/>
            <w:tcBorders>
              <w:bottom w:val="nil"/>
            </w:tcBorders>
          </w:tcPr>
          <w:p w14:paraId="661CD57E" w14:textId="77777777" w:rsidR="00795832" w:rsidRPr="00EC1CB3" w:rsidRDefault="00795832" w:rsidP="00795832">
            <w:pPr>
              <w:pStyle w:val="Table8ptText-ASDEFCON"/>
              <w:jc w:val="center"/>
            </w:pPr>
            <w:r w:rsidRPr="00EC1CB3">
              <w:t>Draft 1</w:t>
            </w:r>
          </w:p>
        </w:tc>
        <w:tc>
          <w:tcPr>
            <w:tcW w:w="1134" w:type="dxa"/>
            <w:tcBorders>
              <w:bottom w:val="nil"/>
            </w:tcBorders>
          </w:tcPr>
          <w:p w14:paraId="7B372FCA" w14:textId="77777777" w:rsidR="00795832" w:rsidRPr="00EC1CB3" w:rsidRDefault="00795832" w:rsidP="00795832">
            <w:pPr>
              <w:pStyle w:val="Table8ptText-ASDEFCON"/>
              <w:jc w:val="center"/>
            </w:pPr>
            <w:r w:rsidRPr="00EC1CB3">
              <w:t>DDR-20</w:t>
            </w:r>
          </w:p>
        </w:tc>
        <w:tc>
          <w:tcPr>
            <w:tcW w:w="709" w:type="dxa"/>
            <w:tcBorders>
              <w:bottom w:val="nil"/>
            </w:tcBorders>
          </w:tcPr>
          <w:p w14:paraId="0F31639A" w14:textId="77777777" w:rsidR="00795832" w:rsidRPr="00EC1CB3" w:rsidRDefault="00795832" w:rsidP="00795832">
            <w:pPr>
              <w:pStyle w:val="Table8ptText-ASDEFCON"/>
              <w:jc w:val="center"/>
            </w:pPr>
            <w:r w:rsidRPr="00EC1CB3">
              <w:t>DMS</w:t>
            </w:r>
          </w:p>
        </w:tc>
        <w:tc>
          <w:tcPr>
            <w:tcW w:w="850" w:type="dxa"/>
            <w:tcBorders>
              <w:bottom w:val="nil"/>
            </w:tcBorders>
          </w:tcPr>
          <w:p w14:paraId="74C6D14D" w14:textId="77777777" w:rsidR="00795832" w:rsidRPr="00EC1CB3" w:rsidRDefault="00795832" w:rsidP="00795832">
            <w:pPr>
              <w:pStyle w:val="Table8ptText-ASDEFCON"/>
              <w:jc w:val="center"/>
            </w:pPr>
            <w:r w:rsidRPr="00EC1CB3">
              <w:t>CR</w:t>
            </w:r>
          </w:p>
        </w:tc>
        <w:tc>
          <w:tcPr>
            <w:tcW w:w="1418" w:type="dxa"/>
            <w:tcBorders>
              <w:bottom w:val="nil"/>
            </w:tcBorders>
          </w:tcPr>
          <w:p w14:paraId="0A586652" w14:textId="77777777" w:rsidR="00795832" w:rsidRPr="00EC1CB3" w:rsidRDefault="00795832" w:rsidP="00795832">
            <w:pPr>
              <w:pStyle w:val="Table8ptText-ASDEFCON"/>
              <w:jc w:val="center"/>
            </w:pPr>
            <w:r w:rsidRPr="00EC1CB3">
              <w:t>DID-ILS-DES-TAR</w:t>
            </w:r>
          </w:p>
        </w:tc>
        <w:tc>
          <w:tcPr>
            <w:tcW w:w="708" w:type="dxa"/>
            <w:tcBorders>
              <w:bottom w:val="nil"/>
            </w:tcBorders>
          </w:tcPr>
          <w:p w14:paraId="7C5A0844" w14:textId="77777777" w:rsidR="00795832" w:rsidRPr="00EC1CB3" w:rsidRDefault="00795832" w:rsidP="00795832">
            <w:pPr>
              <w:pStyle w:val="Table8ptText-ASDEFCON"/>
              <w:jc w:val="center"/>
            </w:pPr>
            <w:r w:rsidRPr="00EC1CB3">
              <w:t>by MSR</w:t>
            </w:r>
          </w:p>
        </w:tc>
        <w:tc>
          <w:tcPr>
            <w:tcW w:w="851" w:type="dxa"/>
            <w:tcBorders>
              <w:bottom w:val="nil"/>
            </w:tcBorders>
          </w:tcPr>
          <w:p w14:paraId="24FC068D" w14:textId="77777777" w:rsidR="00795832" w:rsidRPr="00EC1CB3" w:rsidRDefault="00795832" w:rsidP="00795832">
            <w:pPr>
              <w:pStyle w:val="Table8ptText-ASDEFCON"/>
              <w:jc w:val="center"/>
            </w:pPr>
            <w:r w:rsidRPr="00EC1CB3">
              <w:t>Review</w:t>
            </w:r>
          </w:p>
        </w:tc>
        <w:tc>
          <w:tcPr>
            <w:tcW w:w="1134" w:type="dxa"/>
            <w:tcBorders>
              <w:bottom w:val="nil"/>
            </w:tcBorders>
          </w:tcPr>
          <w:p w14:paraId="73940DC9" w14:textId="77777777" w:rsidR="00795832" w:rsidRPr="00EC1CB3" w:rsidRDefault="00795832" w:rsidP="00795832">
            <w:pPr>
              <w:pStyle w:val="Table8ptText-ASDEFCON"/>
              <w:jc w:val="center"/>
            </w:pPr>
            <w:r w:rsidRPr="00EC1CB3">
              <w:t>NA</w:t>
            </w:r>
          </w:p>
        </w:tc>
        <w:tc>
          <w:tcPr>
            <w:tcW w:w="2551" w:type="dxa"/>
            <w:tcBorders>
              <w:bottom w:val="nil"/>
            </w:tcBorders>
          </w:tcPr>
          <w:p w14:paraId="11E1CB90" w14:textId="77777777" w:rsidR="00795832" w:rsidRPr="00397FA2" w:rsidRDefault="00795832" w:rsidP="00795832">
            <w:pPr>
              <w:pStyle w:val="Table8ptText-ASDEFCON"/>
              <w:jc w:val="left"/>
            </w:pPr>
            <w:r w:rsidRPr="00397FA2">
              <w:t>To ensure that personnel competencies are commensurate with the Mission System design, and human factors and safety requirements.</w:t>
            </w:r>
          </w:p>
        </w:tc>
      </w:tr>
      <w:tr w:rsidR="00A60698" w:rsidRPr="00EC1CB3" w14:paraId="3F121841" w14:textId="77777777" w:rsidTr="004275EA">
        <w:tc>
          <w:tcPr>
            <w:tcW w:w="736" w:type="dxa"/>
            <w:tcBorders>
              <w:top w:val="nil"/>
              <w:bottom w:val="nil"/>
            </w:tcBorders>
          </w:tcPr>
          <w:p w14:paraId="3FDA3ED9" w14:textId="77777777" w:rsidR="00795832" w:rsidRPr="00EC1CB3" w:rsidRDefault="00795832" w:rsidP="00795832">
            <w:pPr>
              <w:pStyle w:val="Table8ptText-ASDEFCON"/>
              <w:jc w:val="left"/>
            </w:pPr>
          </w:p>
        </w:tc>
        <w:tc>
          <w:tcPr>
            <w:tcW w:w="1671" w:type="dxa"/>
            <w:tcBorders>
              <w:top w:val="nil"/>
              <w:bottom w:val="nil"/>
            </w:tcBorders>
          </w:tcPr>
          <w:p w14:paraId="32A9DE3A" w14:textId="77777777" w:rsidR="00795832" w:rsidRPr="00EC1CB3" w:rsidRDefault="00795832" w:rsidP="00795832">
            <w:pPr>
              <w:pStyle w:val="Table8ptText-ASDEFCON"/>
              <w:jc w:val="left"/>
            </w:pPr>
          </w:p>
        </w:tc>
        <w:tc>
          <w:tcPr>
            <w:tcW w:w="734" w:type="dxa"/>
            <w:tcBorders>
              <w:top w:val="nil"/>
              <w:bottom w:val="nil"/>
            </w:tcBorders>
          </w:tcPr>
          <w:p w14:paraId="39BF3747" w14:textId="77777777" w:rsidR="00795832" w:rsidRPr="00EC1CB3" w:rsidRDefault="00795832" w:rsidP="00795832">
            <w:pPr>
              <w:pStyle w:val="Table8ptText-ASDEFCON"/>
              <w:jc w:val="center"/>
            </w:pPr>
          </w:p>
        </w:tc>
        <w:tc>
          <w:tcPr>
            <w:tcW w:w="318" w:type="dxa"/>
            <w:tcBorders>
              <w:top w:val="nil"/>
              <w:bottom w:val="nil"/>
            </w:tcBorders>
          </w:tcPr>
          <w:p w14:paraId="77B88152"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7C462185"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2980D98A"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4F263E1A"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0929436A"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0F0BF66E" w14:textId="77777777" w:rsidR="00795832" w:rsidRPr="00EC1CB3" w:rsidRDefault="00795832" w:rsidP="00795832">
            <w:pPr>
              <w:pStyle w:val="Table8ptText-ASDEFCON"/>
              <w:jc w:val="center"/>
            </w:pPr>
          </w:p>
        </w:tc>
        <w:tc>
          <w:tcPr>
            <w:tcW w:w="708" w:type="dxa"/>
            <w:tcBorders>
              <w:top w:val="nil"/>
              <w:bottom w:val="nil"/>
            </w:tcBorders>
          </w:tcPr>
          <w:p w14:paraId="58F980EC"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6D3C8F4"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35D13612"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6142D14" w14:textId="77777777" w:rsidR="00795832" w:rsidRPr="00397FA2" w:rsidRDefault="00795832" w:rsidP="00795832">
            <w:pPr>
              <w:pStyle w:val="Table8ptText-ASDEFCON"/>
              <w:jc w:val="left"/>
            </w:pPr>
            <w:r w:rsidRPr="00397FA2">
              <w:t>To ensure that personnel competencies are commensurate with the Mission System and Support System design, and human factors and safety requirements.</w:t>
            </w:r>
          </w:p>
        </w:tc>
      </w:tr>
      <w:tr w:rsidR="00A60698" w:rsidRPr="00EC1CB3" w14:paraId="2BE53F55" w14:textId="77777777" w:rsidTr="004275EA">
        <w:tc>
          <w:tcPr>
            <w:tcW w:w="736" w:type="dxa"/>
            <w:tcBorders>
              <w:top w:val="nil"/>
            </w:tcBorders>
          </w:tcPr>
          <w:p w14:paraId="34395419" w14:textId="77777777" w:rsidR="00795832" w:rsidRPr="00EC1CB3" w:rsidRDefault="00795832" w:rsidP="00795832">
            <w:pPr>
              <w:pStyle w:val="Table8ptText-ASDEFCON"/>
              <w:jc w:val="left"/>
            </w:pPr>
          </w:p>
        </w:tc>
        <w:tc>
          <w:tcPr>
            <w:tcW w:w="1671" w:type="dxa"/>
            <w:tcBorders>
              <w:top w:val="nil"/>
            </w:tcBorders>
          </w:tcPr>
          <w:p w14:paraId="165C1ECC" w14:textId="77777777" w:rsidR="00795832" w:rsidRPr="00EC1CB3" w:rsidRDefault="00795832" w:rsidP="00795832">
            <w:pPr>
              <w:pStyle w:val="Table8ptText-ASDEFCON"/>
              <w:jc w:val="left"/>
            </w:pPr>
          </w:p>
        </w:tc>
        <w:tc>
          <w:tcPr>
            <w:tcW w:w="734" w:type="dxa"/>
            <w:tcBorders>
              <w:top w:val="nil"/>
            </w:tcBorders>
          </w:tcPr>
          <w:p w14:paraId="6716382C" w14:textId="77777777" w:rsidR="00795832" w:rsidRPr="00EC1CB3" w:rsidRDefault="00795832" w:rsidP="00795832">
            <w:pPr>
              <w:pStyle w:val="Table8ptText-ASDEFCON"/>
              <w:jc w:val="center"/>
            </w:pPr>
          </w:p>
        </w:tc>
        <w:tc>
          <w:tcPr>
            <w:tcW w:w="318" w:type="dxa"/>
            <w:tcBorders>
              <w:top w:val="nil"/>
            </w:tcBorders>
          </w:tcPr>
          <w:p w14:paraId="5A75D570" w14:textId="77777777" w:rsidR="00795832" w:rsidRPr="00EC1CB3" w:rsidRDefault="00795832" w:rsidP="00795832">
            <w:pPr>
              <w:pStyle w:val="Table8ptText-ASDEFCON"/>
              <w:jc w:val="center"/>
            </w:pPr>
            <w:r w:rsidRPr="00EC1CB3">
              <w:t>c</w:t>
            </w:r>
          </w:p>
        </w:tc>
        <w:tc>
          <w:tcPr>
            <w:tcW w:w="931" w:type="dxa"/>
            <w:tcBorders>
              <w:top w:val="nil"/>
            </w:tcBorders>
          </w:tcPr>
          <w:p w14:paraId="758A0147" w14:textId="77777777" w:rsidR="00795832" w:rsidRPr="00EC1CB3" w:rsidRDefault="00795832" w:rsidP="00795832">
            <w:pPr>
              <w:pStyle w:val="Table8ptText-ASDEFCON"/>
              <w:jc w:val="center"/>
            </w:pPr>
            <w:r w:rsidRPr="00EC1CB3">
              <w:t>Final</w:t>
            </w:r>
          </w:p>
        </w:tc>
        <w:tc>
          <w:tcPr>
            <w:tcW w:w="1134" w:type="dxa"/>
            <w:tcBorders>
              <w:top w:val="nil"/>
            </w:tcBorders>
          </w:tcPr>
          <w:p w14:paraId="4A5FE798" w14:textId="77777777" w:rsidR="00795832" w:rsidRPr="00EC1CB3" w:rsidRDefault="00795832" w:rsidP="00795832">
            <w:pPr>
              <w:pStyle w:val="Table8ptText-ASDEFCON"/>
              <w:jc w:val="center"/>
            </w:pPr>
            <w:r w:rsidRPr="00EC1CB3">
              <w:t>TARR-20</w:t>
            </w:r>
          </w:p>
        </w:tc>
        <w:tc>
          <w:tcPr>
            <w:tcW w:w="709" w:type="dxa"/>
            <w:tcBorders>
              <w:top w:val="nil"/>
            </w:tcBorders>
          </w:tcPr>
          <w:p w14:paraId="5C449426" w14:textId="77777777" w:rsidR="00795832" w:rsidRPr="00EC1CB3" w:rsidRDefault="00795832" w:rsidP="00795832">
            <w:pPr>
              <w:pStyle w:val="Table8ptText-ASDEFCON"/>
              <w:jc w:val="center"/>
            </w:pPr>
            <w:r w:rsidRPr="00EC1CB3">
              <w:t>DMS</w:t>
            </w:r>
          </w:p>
        </w:tc>
        <w:tc>
          <w:tcPr>
            <w:tcW w:w="850" w:type="dxa"/>
            <w:tcBorders>
              <w:top w:val="nil"/>
            </w:tcBorders>
          </w:tcPr>
          <w:p w14:paraId="4DF45F27" w14:textId="77777777" w:rsidR="00795832" w:rsidRPr="00EC1CB3" w:rsidRDefault="00795832" w:rsidP="00795832">
            <w:pPr>
              <w:pStyle w:val="Table8ptText-ASDEFCON"/>
              <w:jc w:val="center"/>
            </w:pPr>
            <w:r w:rsidRPr="00EC1CB3">
              <w:t>CR</w:t>
            </w:r>
          </w:p>
        </w:tc>
        <w:tc>
          <w:tcPr>
            <w:tcW w:w="1418" w:type="dxa"/>
            <w:tcBorders>
              <w:top w:val="nil"/>
            </w:tcBorders>
          </w:tcPr>
          <w:p w14:paraId="32F343D8" w14:textId="77777777" w:rsidR="00795832" w:rsidRPr="00EC1CB3" w:rsidRDefault="00795832" w:rsidP="00795832">
            <w:pPr>
              <w:pStyle w:val="Table8ptText-ASDEFCON"/>
              <w:jc w:val="center"/>
            </w:pPr>
          </w:p>
        </w:tc>
        <w:tc>
          <w:tcPr>
            <w:tcW w:w="708" w:type="dxa"/>
            <w:tcBorders>
              <w:top w:val="nil"/>
            </w:tcBorders>
          </w:tcPr>
          <w:p w14:paraId="397E85CB" w14:textId="77777777" w:rsidR="00795832" w:rsidRPr="00EC1CB3" w:rsidRDefault="00795832" w:rsidP="00795832">
            <w:pPr>
              <w:pStyle w:val="Table8ptText-ASDEFCON"/>
              <w:jc w:val="center"/>
            </w:pPr>
            <w:r w:rsidRPr="00EC1CB3">
              <w:t>by MSR</w:t>
            </w:r>
          </w:p>
        </w:tc>
        <w:tc>
          <w:tcPr>
            <w:tcW w:w="851" w:type="dxa"/>
            <w:tcBorders>
              <w:top w:val="nil"/>
            </w:tcBorders>
          </w:tcPr>
          <w:p w14:paraId="45DF8BCC" w14:textId="4BA3502D" w:rsidR="00795832" w:rsidRPr="00EC1CB3" w:rsidRDefault="00795832" w:rsidP="00795832">
            <w:pPr>
              <w:pStyle w:val="Table8ptText-ASDEFCON"/>
              <w:jc w:val="center"/>
            </w:pPr>
            <w:r>
              <w:t>Approval</w:t>
            </w:r>
          </w:p>
        </w:tc>
        <w:tc>
          <w:tcPr>
            <w:tcW w:w="1134" w:type="dxa"/>
            <w:tcBorders>
              <w:top w:val="nil"/>
            </w:tcBorders>
          </w:tcPr>
          <w:p w14:paraId="2C02DCCA" w14:textId="77777777" w:rsidR="00795832" w:rsidRPr="00EC1CB3" w:rsidRDefault="00795832" w:rsidP="00795832">
            <w:pPr>
              <w:pStyle w:val="Table8ptText-ASDEFCON"/>
              <w:jc w:val="center"/>
            </w:pPr>
            <w:r w:rsidRPr="00EC1CB3">
              <w:t>R(L)</w:t>
            </w:r>
          </w:p>
        </w:tc>
        <w:tc>
          <w:tcPr>
            <w:tcW w:w="2551" w:type="dxa"/>
            <w:tcBorders>
              <w:top w:val="nil"/>
            </w:tcBorders>
          </w:tcPr>
          <w:p w14:paraId="04DCF665" w14:textId="77777777" w:rsidR="00795832" w:rsidRPr="00397FA2" w:rsidRDefault="00795832" w:rsidP="00795832">
            <w:pPr>
              <w:pStyle w:val="Table8ptText-ASDEFCON"/>
              <w:jc w:val="left"/>
            </w:pPr>
          </w:p>
        </w:tc>
      </w:tr>
      <w:tr w:rsidR="00A60698" w:rsidRPr="00EC1CB3" w14:paraId="451451CE" w14:textId="77777777" w:rsidTr="004275EA">
        <w:tc>
          <w:tcPr>
            <w:tcW w:w="736" w:type="dxa"/>
            <w:tcBorders>
              <w:bottom w:val="nil"/>
            </w:tcBorders>
          </w:tcPr>
          <w:p w14:paraId="14BB7407" w14:textId="77777777" w:rsidR="00795832" w:rsidRPr="00EC1CB3" w:rsidRDefault="00795832" w:rsidP="00795832">
            <w:pPr>
              <w:pStyle w:val="Table8ptText-ASDEFCON"/>
              <w:jc w:val="left"/>
            </w:pPr>
            <w:r w:rsidRPr="00EC1CB3">
              <w:t>ILS-400</w:t>
            </w:r>
          </w:p>
        </w:tc>
        <w:tc>
          <w:tcPr>
            <w:tcW w:w="1671" w:type="dxa"/>
            <w:tcBorders>
              <w:bottom w:val="nil"/>
            </w:tcBorders>
          </w:tcPr>
          <w:p w14:paraId="765EE357" w14:textId="77777777" w:rsidR="00795832" w:rsidRPr="00EC1CB3" w:rsidRDefault="00795832" w:rsidP="00795832">
            <w:pPr>
              <w:pStyle w:val="Table8ptText-ASDEFCON"/>
              <w:jc w:val="left"/>
            </w:pPr>
            <w:r w:rsidRPr="00EC1CB3">
              <w:t>Task Inventory Report</w:t>
            </w:r>
            <w:r>
              <w:t xml:space="preserve"> (Engineering Support)</w:t>
            </w:r>
          </w:p>
        </w:tc>
        <w:tc>
          <w:tcPr>
            <w:tcW w:w="734" w:type="dxa"/>
            <w:tcBorders>
              <w:bottom w:val="nil"/>
            </w:tcBorders>
          </w:tcPr>
          <w:p w14:paraId="314486A7" w14:textId="77777777" w:rsidR="00795832" w:rsidRPr="00EC1CB3" w:rsidRDefault="00795832" w:rsidP="00795832">
            <w:pPr>
              <w:pStyle w:val="Table8ptText-ASDEFCON"/>
              <w:jc w:val="center"/>
            </w:pPr>
            <w:r>
              <w:t>5.2.4</w:t>
            </w:r>
          </w:p>
        </w:tc>
        <w:tc>
          <w:tcPr>
            <w:tcW w:w="318" w:type="dxa"/>
            <w:tcBorders>
              <w:bottom w:val="nil"/>
            </w:tcBorders>
          </w:tcPr>
          <w:p w14:paraId="2CEE8CDC" w14:textId="77777777" w:rsidR="00795832" w:rsidRPr="00EC1CB3" w:rsidRDefault="00795832" w:rsidP="00795832">
            <w:pPr>
              <w:pStyle w:val="Table8ptText-ASDEFCON"/>
              <w:jc w:val="center"/>
            </w:pPr>
            <w:r w:rsidRPr="00EC1CB3">
              <w:t>a</w:t>
            </w:r>
          </w:p>
        </w:tc>
        <w:tc>
          <w:tcPr>
            <w:tcW w:w="931" w:type="dxa"/>
            <w:tcBorders>
              <w:bottom w:val="nil"/>
            </w:tcBorders>
          </w:tcPr>
          <w:p w14:paraId="569EA5BE" w14:textId="77777777" w:rsidR="00795832" w:rsidRPr="00EC1CB3" w:rsidRDefault="00795832" w:rsidP="00795832">
            <w:pPr>
              <w:pStyle w:val="Table8ptText-ASDEFCON"/>
              <w:jc w:val="center"/>
            </w:pPr>
            <w:r w:rsidRPr="00EC1CB3">
              <w:t>Final</w:t>
            </w:r>
          </w:p>
        </w:tc>
        <w:tc>
          <w:tcPr>
            <w:tcW w:w="1134" w:type="dxa"/>
            <w:tcBorders>
              <w:bottom w:val="nil"/>
            </w:tcBorders>
          </w:tcPr>
          <w:p w14:paraId="1F49515A" w14:textId="77777777" w:rsidR="00795832" w:rsidRPr="00EC1CB3" w:rsidRDefault="00795832" w:rsidP="00795832">
            <w:pPr>
              <w:pStyle w:val="Table8ptText-ASDEFCON"/>
              <w:jc w:val="center"/>
            </w:pPr>
            <w:r w:rsidRPr="00EC1CB3">
              <w:t>SSDDR-20</w:t>
            </w:r>
          </w:p>
        </w:tc>
        <w:tc>
          <w:tcPr>
            <w:tcW w:w="709" w:type="dxa"/>
            <w:tcBorders>
              <w:bottom w:val="nil"/>
            </w:tcBorders>
          </w:tcPr>
          <w:p w14:paraId="5AC2AFAD" w14:textId="77777777" w:rsidR="00795832" w:rsidRPr="00EC1CB3" w:rsidRDefault="00795832" w:rsidP="00795832">
            <w:pPr>
              <w:pStyle w:val="Table8ptText-ASDEFCON"/>
              <w:jc w:val="center"/>
            </w:pPr>
            <w:r w:rsidRPr="00EC1CB3">
              <w:t>DMS</w:t>
            </w:r>
          </w:p>
        </w:tc>
        <w:tc>
          <w:tcPr>
            <w:tcW w:w="850" w:type="dxa"/>
            <w:tcBorders>
              <w:bottom w:val="nil"/>
            </w:tcBorders>
          </w:tcPr>
          <w:p w14:paraId="79DA72B6" w14:textId="77777777" w:rsidR="00795832" w:rsidRPr="00EC1CB3" w:rsidRDefault="00795832" w:rsidP="00795832">
            <w:pPr>
              <w:pStyle w:val="Table8ptText-ASDEFCON"/>
              <w:jc w:val="center"/>
            </w:pPr>
            <w:r w:rsidRPr="00EC1CB3">
              <w:t>CR</w:t>
            </w:r>
          </w:p>
        </w:tc>
        <w:tc>
          <w:tcPr>
            <w:tcW w:w="1418" w:type="dxa"/>
            <w:tcBorders>
              <w:bottom w:val="nil"/>
            </w:tcBorders>
          </w:tcPr>
          <w:p w14:paraId="4C6F9B6A" w14:textId="77777777" w:rsidR="00795832" w:rsidRPr="00EC1CB3" w:rsidRDefault="00795832" w:rsidP="00795832">
            <w:pPr>
              <w:pStyle w:val="Table8ptText-ASDEFCON"/>
              <w:jc w:val="center"/>
            </w:pPr>
            <w:r w:rsidRPr="00EC1CB3">
              <w:t>DID-ILS-DES-TAR</w:t>
            </w:r>
          </w:p>
        </w:tc>
        <w:tc>
          <w:tcPr>
            <w:tcW w:w="708" w:type="dxa"/>
            <w:tcBorders>
              <w:bottom w:val="nil"/>
            </w:tcBorders>
          </w:tcPr>
          <w:p w14:paraId="70AA0F8A" w14:textId="77777777" w:rsidR="00795832" w:rsidRPr="00EC1CB3" w:rsidRDefault="00795832" w:rsidP="00795832">
            <w:pPr>
              <w:pStyle w:val="Table8ptText-ASDEFCON"/>
              <w:jc w:val="center"/>
            </w:pPr>
            <w:r w:rsidRPr="00EC1CB3">
              <w:t>by MSR</w:t>
            </w:r>
          </w:p>
        </w:tc>
        <w:tc>
          <w:tcPr>
            <w:tcW w:w="851" w:type="dxa"/>
            <w:tcBorders>
              <w:bottom w:val="nil"/>
            </w:tcBorders>
          </w:tcPr>
          <w:p w14:paraId="47231FC3" w14:textId="53479A8D" w:rsidR="00795832" w:rsidRPr="00EC1CB3" w:rsidRDefault="00795832" w:rsidP="00795832">
            <w:pPr>
              <w:pStyle w:val="Table8ptText-ASDEFCON"/>
              <w:jc w:val="center"/>
            </w:pPr>
            <w:r>
              <w:t>Approval</w:t>
            </w:r>
          </w:p>
        </w:tc>
        <w:tc>
          <w:tcPr>
            <w:tcW w:w="1134" w:type="dxa"/>
            <w:tcBorders>
              <w:bottom w:val="nil"/>
            </w:tcBorders>
          </w:tcPr>
          <w:p w14:paraId="298654C8" w14:textId="77777777" w:rsidR="00795832" w:rsidRPr="00EC1CB3" w:rsidRDefault="00795832" w:rsidP="00795832">
            <w:pPr>
              <w:pStyle w:val="Table8ptText-ASDEFCON"/>
              <w:jc w:val="center"/>
            </w:pPr>
            <w:r w:rsidRPr="00EC1CB3">
              <w:t>NA</w:t>
            </w:r>
          </w:p>
        </w:tc>
        <w:tc>
          <w:tcPr>
            <w:tcW w:w="2551" w:type="dxa"/>
            <w:tcBorders>
              <w:bottom w:val="nil"/>
            </w:tcBorders>
          </w:tcPr>
          <w:p w14:paraId="216F4770" w14:textId="77777777" w:rsidR="00795832" w:rsidRPr="00397FA2" w:rsidRDefault="00795832" w:rsidP="00795832">
            <w:pPr>
              <w:pStyle w:val="Table8ptText-ASDEFCON"/>
              <w:jc w:val="left"/>
            </w:pPr>
          </w:p>
        </w:tc>
      </w:tr>
      <w:tr w:rsidR="00A60698" w:rsidRPr="00EC1CB3" w14:paraId="163D6EEC" w14:textId="77777777" w:rsidTr="004275EA">
        <w:tc>
          <w:tcPr>
            <w:tcW w:w="736" w:type="dxa"/>
            <w:tcBorders>
              <w:top w:val="nil"/>
            </w:tcBorders>
          </w:tcPr>
          <w:p w14:paraId="37931591" w14:textId="77777777" w:rsidR="00795832" w:rsidRPr="00EC1CB3" w:rsidRDefault="00795832" w:rsidP="00795832">
            <w:pPr>
              <w:pStyle w:val="Table8ptText-ASDEFCON"/>
              <w:jc w:val="left"/>
            </w:pPr>
          </w:p>
        </w:tc>
        <w:tc>
          <w:tcPr>
            <w:tcW w:w="1671" w:type="dxa"/>
            <w:tcBorders>
              <w:top w:val="nil"/>
            </w:tcBorders>
          </w:tcPr>
          <w:p w14:paraId="20AF2B54" w14:textId="77777777" w:rsidR="00795832" w:rsidRPr="00EC1CB3" w:rsidRDefault="00795832" w:rsidP="00795832">
            <w:pPr>
              <w:pStyle w:val="Table8ptText-ASDEFCON"/>
              <w:jc w:val="left"/>
            </w:pPr>
          </w:p>
        </w:tc>
        <w:tc>
          <w:tcPr>
            <w:tcW w:w="734" w:type="dxa"/>
            <w:tcBorders>
              <w:top w:val="nil"/>
            </w:tcBorders>
          </w:tcPr>
          <w:p w14:paraId="7B1DEC36" w14:textId="77777777" w:rsidR="00795832" w:rsidRPr="00EC1CB3" w:rsidRDefault="00795832" w:rsidP="00795832">
            <w:pPr>
              <w:pStyle w:val="Table8ptText-ASDEFCON"/>
              <w:jc w:val="center"/>
            </w:pPr>
          </w:p>
        </w:tc>
        <w:tc>
          <w:tcPr>
            <w:tcW w:w="318" w:type="dxa"/>
            <w:tcBorders>
              <w:top w:val="nil"/>
            </w:tcBorders>
          </w:tcPr>
          <w:p w14:paraId="45FBC462" w14:textId="77777777" w:rsidR="00795832" w:rsidRPr="00EC1CB3" w:rsidRDefault="00795832" w:rsidP="00795832">
            <w:pPr>
              <w:pStyle w:val="Table8ptText-ASDEFCON"/>
              <w:jc w:val="center"/>
            </w:pPr>
            <w:r w:rsidRPr="00EC1CB3">
              <w:t>b</w:t>
            </w:r>
          </w:p>
        </w:tc>
        <w:tc>
          <w:tcPr>
            <w:tcW w:w="931" w:type="dxa"/>
            <w:tcBorders>
              <w:top w:val="nil"/>
            </w:tcBorders>
          </w:tcPr>
          <w:p w14:paraId="66A9CBAD" w14:textId="77777777" w:rsidR="00795832" w:rsidRPr="00EC1CB3" w:rsidRDefault="00795832" w:rsidP="00795832">
            <w:pPr>
              <w:pStyle w:val="Table8ptText-ASDEFCON"/>
              <w:jc w:val="center"/>
            </w:pPr>
            <w:r w:rsidRPr="00EC1CB3">
              <w:t>Update</w:t>
            </w:r>
          </w:p>
        </w:tc>
        <w:tc>
          <w:tcPr>
            <w:tcW w:w="1134" w:type="dxa"/>
            <w:tcBorders>
              <w:top w:val="nil"/>
            </w:tcBorders>
          </w:tcPr>
          <w:p w14:paraId="1AF79127" w14:textId="77777777" w:rsidR="00795832" w:rsidRPr="00EC1CB3" w:rsidRDefault="00795832" w:rsidP="00795832">
            <w:pPr>
              <w:pStyle w:val="Table8ptText-ASDEFCON"/>
              <w:jc w:val="center"/>
            </w:pPr>
            <w:r w:rsidRPr="00EC1CB3">
              <w:t>TARR-20</w:t>
            </w:r>
          </w:p>
        </w:tc>
        <w:tc>
          <w:tcPr>
            <w:tcW w:w="709" w:type="dxa"/>
            <w:tcBorders>
              <w:top w:val="nil"/>
            </w:tcBorders>
          </w:tcPr>
          <w:p w14:paraId="26884ED3" w14:textId="77777777" w:rsidR="00795832" w:rsidRPr="00EC1CB3" w:rsidRDefault="00795832" w:rsidP="00795832">
            <w:pPr>
              <w:pStyle w:val="Table8ptText-ASDEFCON"/>
              <w:jc w:val="center"/>
            </w:pPr>
            <w:r w:rsidRPr="00EC1CB3">
              <w:t>DMS</w:t>
            </w:r>
          </w:p>
        </w:tc>
        <w:tc>
          <w:tcPr>
            <w:tcW w:w="850" w:type="dxa"/>
            <w:tcBorders>
              <w:top w:val="nil"/>
            </w:tcBorders>
          </w:tcPr>
          <w:p w14:paraId="5644BD55" w14:textId="77777777" w:rsidR="00795832" w:rsidRPr="00EC1CB3" w:rsidRDefault="00795832" w:rsidP="00795832">
            <w:pPr>
              <w:pStyle w:val="Table8ptText-ASDEFCON"/>
              <w:jc w:val="center"/>
            </w:pPr>
            <w:r w:rsidRPr="00EC1CB3">
              <w:t>CR</w:t>
            </w:r>
          </w:p>
        </w:tc>
        <w:tc>
          <w:tcPr>
            <w:tcW w:w="1418" w:type="dxa"/>
            <w:tcBorders>
              <w:top w:val="nil"/>
            </w:tcBorders>
          </w:tcPr>
          <w:p w14:paraId="26204710" w14:textId="77777777" w:rsidR="00795832" w:rsidRPr="00EC1CB3" w:rsidRDefault="00795832" w:rsidP="00795832">
            <w:pPr>
              <w:pStyle w:val="Table8ptText-ASDEFCON"/>
              <w:jc w:val="center"/>
            </w:pPr>
          </w:p>
        </w:tc>
        <w:tc>
          <w:tcPr>
            <w:tcW w:w="708" w:type="dxa"/>
            <w:tcBorders>
              <w:top w:val="nil"/>
            </w:tcBorders>
          </w:tcPr>
          <w:p w14:paraId="3F52FAD8" w14:textId="77777777" w:rsidR="00795832" w:rsidRPr="00EC1CB3" w:rsidRDefault="00795832" w:rsidP="00795832">
            <w:pPr>
              <w:pStyle w:val="Table8ptText-ASDEFCON"/>
              <w:jc w:val="center"/>
            </w:pPr>
            <w:r w:rsidRPr="00EC1CB3">
              <w:t>by MSR</w:t>
            </w:r>
          </w:p>
        </w:tc>
        <w:tc>
          <w:tcPr>
            <w:tcW w:w="851" w:type="dxa"/>
            <w:tcBorders>
              <w:top w:val="nil"/>
            </w:tcBorders>
          </w:tcPr>
          <w:p w14:paraId="6D6DF5A0" w14:textId="7D00E2A5" w:rsidR="00795832" w:rsidRPr="00EC1CB3" w:rsidRDefault="00795832" w:rsidP="00795832">
            <w:pPr>
              <w:pStyle w:val="Table8ptText-ASDEFCON"/>
              <w:jc w:val="center"/>
            </w:pPr>
            <w:r>
              <w:t>Approval</w:t>
            </w:r>
          </w:p>
        </w:tc>
        <w:tc>
          <w:tcPr>
            <w:tcW w:w="1134" w:type="dxa"/>
            <w:tcBorders>
              <w:top w:val="nil"/>
            </w:tcBorders>
          </w:tcPr>
          <w:p w14:paraId="2E74EE11" w14:textId="77777777" w:rsidR="00795832" w:rsidRPr="00EC1CB3" w:rsidRDefault="00795832" w:rsidP="00795832">
            <w:pPr>
              <w:pStyle w:val="Table8ptText-ASDEFCON"/>
              <w:jc w:val="center"/>
            </w:pPr>
            <w:r w:rsidRPr="00EC1CB3">
              <w:t>R(L)</w:t>
            </w:r>
          </w:p>
        </w:tc>
        <w:tc>
          <w:tcPr>
            <w:tcW w:w="2551" w:type="dxa"/>
            <w:tcBorders>
              <w:top w:val="nil"/>
            </w:tcBorders>
          </w:tcPr>
          <w:p w14:paraId="56DDCE3A" w14:textId="77777777" w:rsidR="00795832" w:rsidRPr="00397FA2" w:rsidRDefault="00795832" w:rsidP="00795832">
            <w:pPr>
              <w:pStyle w:val="Table8ptText-ASDEFCON"/>
              <w:jc w:val="left"/>
            </w:pPr>
          </w:p>
        </w:tc>
      </w:tr>
      <w:tr w:rsidR="00A60698" w:rsidRPr="00EC1CB3" w14:paraId="1C2526FC" w14:textId="77777777" w:rsidTr="004275EA">
        <w:tc>
          <w:tcPr>
            <w:tcW w:w="736" w:type="dxa"/>
            <w:tcBorders>
              <w:bottom w:val="nil"/>
            </w:tcBorders>
          </w:tcPr>
          <w:p w14:paraId="4DD52422" w14:textId="77777777" w:rsidR="00795832" w:rsidRPr="00EC1CB3" w:rsidRDefault="00795832" w:rsidP="00795832">
            <w:pPr>
              <w:pStyle w:val="Table8ptText-ASDEFCON"/>
              <w:jc w:val="left"/>
            </w:pPr>
            <w:r w:rsidRPr="00EC1CB3">
              <w:t>ILS-410</w:t>
            </w:r>
          </w:p>
        </w:tc>
        <w:tc>
          <w:tcPr>
            <w:tcW w:w="1671" w:type="dxa"/>
            <w:tcBorders>
              <w:bottom w:val="nil"/>
            </w:tcBorders>
          </w:tcPr>
          <w:p w14:paraId="04D80260" w14:textId="77777777" w:rsidR="00795832" w:rsidRPr="00EC1CB3" w:rsidRDefault="00795832" w:rsidP="00795832">
            <w:pPr>
              <w:pStyle w:val="Table8ptText-ASDEFCON"/>
              <w:jc w:val="left"/>
            </w:pPr>
            <w:r w:rsidRPr="00EC1CB3">
              <w:t>Task Resources Report</w:t>
            </w:r>
            <w:r>
              <w:t xml:space="preserve"> (Engineering Support)</w:t>
            </w:r>
          </w:p>
        </w:tc>
        <w:tc>
          <w:tcPr>
            <w:tcW w:w="734" w:type="dxa"/>
            <w:tcBorders>
              <w:bottom w:val="nil"/>
            </w:tcBorders>
          </w:tcPr>
          <w:p w14:paraId="6DDFBE11" w14:textId="77777777" w:rsidR="00795832" w:rsidRPr="00EC1CB3" w:rsidRDefault="00795832" w:rsidP="00795832">
            <w:pPr>
              <w:pStyle w:val="Table8ptText-ASDEFCON"/>
              <w:jc w:val="center"/>
            </w:pPr>
            <w:r>
              <w:t>5.2.4</w:t>
            </w:r>
          </w:p>
        </w:tc>
        <w:tc>
          <w:tcPr>
            <w:tcW w:w="318" w:type="dxa"/>
            <w:tcBorders>
              <w:bottom w:val="nil"/>
            </w:tcBorders>
          </w:tcPr>
          <w:p w14:paraId="3B8B7DEC" w14:textId="77777777" w:rsidR="00795832" w:rsidRPr="00EC1CB3" w:rsidRDefault="00795832" w:rsidP="00795832">
            <w:pPr>
              <w:pStyle w:val="Table8ptText-ASDEFCON"/>
              <w:jc w:val="center"/>
            </w:pPr>
            <w:r w:rsidRPr="00EC1CB3">
              <w:t>a</w:t>
            </w:r>
          </w:p>
        </w:tc>
        <w:tc>
          <w:tcPr>
            <w:tcW w:w="931" w:type="dxa"/>
            <w:tcBorders>
              <w:bottom w:val="nil"/>
            </w:tcBorders>
          </w:tcPr>
          <w:p w14:paraId="716AA85D" w14:textId="77777777" w:rsidR="00795832" w:rsidRPr="00EC1CB3" w:rsidRDefault="00795832" w:rsidP="00795832">
            <w:pPr>
              <w:pStyle w:val="Table8ptText-ASDEFCON"/>
              <w:jc w:val="center"/>
            </w:pPr>
            <w:r w:rsidRPr="00EC1CB3">
              <w:t>Final</w:t>
            </w:r>
          </w:p>
        </w:tc>
        <w:tc>
          <w:tcPr>
            <w:tcW w:w="1134" w:type="dxa"/>
            <w:tcBorders>
              <w:bottom w:val="nil"/>
            </w:tcBorders>
          </w:tcPr>
          <w:p w14:paraId="23C9EBA0" w14:textId="77777777" w:rsidR="00795832" w:rsidRPr="00EC1CB3" w:rsidRDefault="00795832" w:rsidP="00795832">
            <w:pPr>
              <w:pStyle w:val="Table8ptText-ASDEFCON"/>
              <w:jc w:val="center"/>
            </w:pPr>
            <w:r w:rsidRPr="00EC1CB3">
              <w:t>SSDDR-20</w:t>
            </w:r>
          </w:p>
        </w:tc>
        <w:tc>
          <w:tcPr>
            <w:tcW w:w="709" w:type="dxa"/>
            <w:tcBorders>
              <w:bottom w:val="nil"/>
            </w:tcBorders>
          </w:tcPr>
          <w:p w14:paraId="14612C13" w14:textId="77777777" w:rsidR="00795832" w:rsidRPr="00EC1CB3" w:rsidRDefault="00795832" w:rsidP="00795832">
            <w:pPr>
              <w:pStyle w:val="Table8ptText-ASDEFCON"/>
              <w:jc w:val="center"/>
            </w:pPr>
            <w:r w:rsidRPr="00EC1CB3">
              <w:t>DMS</w:t>
            </w:r>
          </w:p>
        </w:tc>
        <w:tc>
          <w:tcPr>
            <w:tcW w:w="850" w:type="dxa"/>
            <w:tcBorders>
              <w:bottom w:val="nil"/>
            </w:tcBorders>
          </w:tcPr>
          <w:p w14:paraId="6EE48B4C" w14:textId="77777777" w:rsidR="00795832" w:rsidRPr="00EC1CB3" w:rsidRDefault="00795832" w:rsidP="00795832">
            <w:pPr>
              <w:pStyle w:val="Table8ptText-ASDEFCON"/>
              <w:jc w:val="center"/>
            </w:pPr>
            <w:r w:rsidRPr="00EC1CB3">
              <w:t>CR</w:t>
            </w:r>
          </w:p>
        </w:tc>
        <w:tc>
          <w:tcPr>
            <w:tcW w:w="1418" w:type="dxa"/>
            <w:tcBorders>
              <w:bottom w:val="nil"/>
            </w:tcBorders>
          </w:tcPr>
          <w:p w14:paraId="50C0DDDE" w14:textId="77777777" w:rsidR="00795832" w:rsidRPr="00EC1CB3" w:rsidRDefault="00795832" w:rsidP="00795832">
            <w:pPr>
              <w:pStyle w:val="Table8ptText-ASDEFCON"/>
              <w:jc w:val="center"/>
            </w:pPr>
            <w:r w:rsidRPr="00EC1CB3">
              <w:t>DID-ILS-DES-TAR</w:t>
            </w:r>
          </w:p>
        </w:tc>
        <w:tc>
          <w:tcPr>
            <w:tcW w:w="708" w:type="dxa"/>
            <w:tcBorders>
              <w:bottom w:val="nil"/>
            </w:tcBorders>
          </w:tcPr>
          <w:p w14:paraId="120C5FD9" w14:textId="77777777" w:rsidR="00795832" w:rsidRPr="00EC1CB3" w:rsidRDefault="00795832" w:rsidP="00795832">
            <w:pPr>
              <w:pStyle w:val="Table8ptText-ASDEFCON"/>
              <w:jc w:val="center"/>
            </w:pPr>
            <w:r w:rsidRPr="00EC1CB3">
              <w:t>by MSR</w:t>
            </w:r>
          </w:p>
        </w:tc>
        <w:tc>
          <w:tcPr>
            <w:tcW w:w="851" w:type="dxa"/>
            <w:tcBorders>
              <w:bottom w:val="nil"/>
            </w:tcBorders>
          </w:tcPr>
          <w:p w14:paraId="7FC5C545" w14:textId="2603C276" w:rsidR="00795832" w:rsidRPr="00EC1CB3" w:rsidRDefault="00795832" w:rsidP="00795832">
            <w:pPr>
              <w:pStyle w:val="Table8ptText-ASDEFCON"/>
              <w:jc w:val="center"/>
            </w:pPr>
            <w:r>
              <w:t>Approval</w:t>
            </w:r>
          </w:p>
        </w:tc>
        <w:tc>
          <w:tcPr>
            <w:tcW w:w="1134" w:type="dxa"/>
            <w:tcBorders>
              <w:bottom w:val="nil"/>
            </w:tcBorders>
          </w:tcPr>
          <w:p w14:paraId="612DE62B" w14:textId="77777777" w:rsidR="00795832" w:rsidRPr="00EC1CB3" w:rsidRDefault="00795832" w:rsidP="00795832">
            <w:pPr>
              <w:pStyle w:val="Table8ptText-ASDEFCON"/>
              <w:jc w:val="center"/>
            </w:pPr>
            <w:r w:rsidRPr="00EC1CB3">
              <w:t>NA</w:t>
            </w:r>
          </w:p>
        </w:tc>
        <w:tc>
          <w:tcPr>
            <w:tcW w:w="2551" w:type="dxa"/>
            <w:tcBorders>
              <w:bottom w:val="nil"/>
            </w:tcBorders>
          </w:tcPr>
          <w:p w14:paraId="38E3F46F" w14:textId="77777777" w:rsidR="00795832" w:rsidRPr="00397FA2" w:rsidRDefault="00795832" w:rsidP="00795832">
            <w:pPr>
              <w:pStyle w:val="Table8ptText-ASDEFCON"/>
              <w:jc w:val="left"/>
            </w:pPr>
          </w:p>
        </w:tc>
      </w:tr>
      <w:tr w:rsidR="00A60698" w:rsidRPr="00EC1CB3" w14:paraId="4BB266D9" w14:textId="77777777" w:rsidTr="004275EA">
        <w:tc>
          <w:tcPr>
            <w:tcW w:w="736" w:type="dxa"/>
            <w:tcBorders>
              <w:top w:val="nil"/>
            </w:tcBorders>
          </w:tcPr>
          <w:p w14:paraId="58555129" w14:textId="77777777" w:rsidR="00795832" w:rsidRPr="00EC1CB3" w:rsidRDefault="00795832" w:rsidP="00795832">
            <w:pPr>
              <w:pStyle w:val="Table8ptText-ASDEFCON"/>
              <w:jc w:val="left"/>
            </w:pPr>
          </w:p>
        </w:tc>
        <w:tc>
          <w:tcPr>
            <w:tcW w:w="1671" w:type="dxa"/>
            <w:tcBorders>
              <w:top w:val="nil"/>
            </w:tcBorders>
          </w:tcPr>
          <w:p w14:paraId="5C1773E6" w14:textId="77777777" w:rsidR="00795832" w:rsidRPr="00EC1CB3" w:rsidRDefault="00795832" w:rsidP="00795832">
            <w:pPr>
              <w:pStyle w:val="Table8ptText-ASDEFCON"/>
              <w:jc w:val="left"/>
            </w:pPr>
          </w:p>
        </w:tc>
        <w:tc>
          <w:tcPr>
            <w:tcW w:w="734" w:type="dxa"/>
            <w:tcBorders>
              <w:top w:val="nil"/>
            </w:tcBorders>
          </w:tcPr>
          <w:p w14:paraId="0AC62EE0" w14:textId="77777777" w:rsidR="00795832" w:rsidRPr="00EC1CB3" w:rsidRDefault="00795832" w:rsidP="00795832">
            <w:pPr>
              <w:pStyle w:val="Table8ptText-ASDEFCON"/>
              <w:jc w:val="center"/>
            </w:pPr>
          </w:p>
        </w:tc>
        <w:tc>
          <w:tcPr>
            <w:tcW w:w="318" w:type="dxa"/>
            <w:tcBorders>
              <w:top w:val="nil"/>
            </w:tcBorders>
          </w:tcPr>
          <w:p w14:paraId="70010590" w14:textId="77777777" w:rsidR="00795832" w:rsidRPr="00EC1CB3" w:rsidRDefault="00795832" w:rsidP="00795832">
            <w:pPr>
              <w:pStyle w:val="Table8ptText-ASDEFCON"/>
              <w:jc w:val="center"/>
            </w:pPr>
            <w:r w:rsidRPr="00EC1CB3">
              <w:t>b</w:t>
            </w:r>
          </w:p>
        </w:tc>
        <w:tc>
          <w:tcPr>
            <w:tcW w:w="931" w:type="dxa"/>
            <w:tcBorders>
              <w:top w:val="nil"/>
            </w:tcBorders>
          </w:tcPr>
          <w:p w14:paraId="723F5C5F" w14:textId="77777777" w:rsidR="00795832" w:rsidRPr="00EC1CB3" w:rsidRDefault="00795832" w:rsidP="00795832">
            <w:pPr>
              <w:pStyle w:val="Table8ptText-ASDEFCON"/>
              <w:jc w:val="center"/>
            </w:pPr>
            <w:r w:rsidRPr="00EC1CB3">
              <w:t>Update</w:t>
            </w:r>
          </w:p>
        </w:tc>
        <w:tc>
          <w:tcPr>
            <w:tcW w:w="1134" w:type="dxa"/>
            <w:tcBorders>
              <w:top w:val="nil"/>
            </w:tcBorders>
          </w:tcPr>
          <w:p w14:paraId="03C79A7B" w14:textId="77777777" w:rsidR="00795832" w:rsidRPr="00EC1CB3" w:rsidRDefault="00795832" w:rsidP="00795832">
            <w:pPr>
              <w:pStyle w:val="Table8ptText-ASDEFCON"/>
              <w:jc w:val="center"/>
            </w:pPr>
            <w:r w:rsidRPr="00EC1CB3">
              <w:t>TARR-20</w:t>
            </w:r>
          </w:p>
        </w:tc>
        <w:tc>
          <w:tcPr>
            <w:tcW w:w="709" w:type="dxa"/>
            <w:tcBorders>
              <w:top w:val="nil"/>
            </w:tcBorders>
          </w:tcPr>
          <w:p w14:paraId="1B7E1ECD" w14:textId="77777777" w:rsidR="00795832" w:rsidRPr="00EC1CB3" w:rsidRDefault="00795832" w:rsidP="00795832">
            <w:pPr>
              <w:pStyle w:val="Table8ptText-ASDEFCON"/>
              <w:jc w:val="center"/>
            </w:pPr>
            <w:r w:rsidRPr="00EC1CB3">
              <w:t>DMS</w:t>
            </w:r>
          </w:p>
        </w:tc>
        <w:tc>
          <w:tcPr>
            <w:tcW w:w="850" w:type="dxa"/>
            <w:tcBorders>
              <w:top w:val="nil"/>
            </w:tcBorders>
          </w:tcPr>
          <w:p w14:paraId="50706834" w14:textId="77777777" w:rsidR="00795832" w:rsidRPr="00EC1CB3" w:rsidRDefault="00795832" w:rsidP="00795832">
            <w:pPr>
              <w:pStyle w:val="Table8ptText-ASDEFCON"/>
              <w:jc w:val="center"/>
            </w:pPr>
            <w:r w:rsidRPr="00EC1CB3">
              <w:t>CR</w:t>
            </w:r>
          </w:p>
        </w:tc>
        <w:tc>
          <w:tcPr>
            <w:tcW w:w="1418" w:type="dxa"/>
            <w:tcBorders>
              <w:top w:val="nil"/>
            </w:tcBorders>
          </w:tcPr>
          <w:p w14:paraId="035A628B" w14:textId="77777777" w:rsidR="00795832" w:rsidRPr="00EC1CB3" w:rsidRDefault="00795832" w:rsidP="00795832">
            <w:pPr>
              <w:pStyle w:val="Table8ptText-ASDEFCON"/>
              <w:jc w:val="center"/>
            </w:pPr>
          </w:p>
        </w:tc>
        <w:tc>
          <w:tcPr>
            <w:tcW w:w="708" w:type="dxa"/>
            <w:tcBorders>
              <w:top w:val="nil"/>
            </w:tcBorders>
          </w:tcPr>
          <w:p w14:paraId="3D832532" w14:textId="77777777" w:rsidR="00795832" w:rsidRPr="00EC1CB3" w:rsidRDefault="00795832" w:rsidP="00795832">
            <w:pPr>
              <w:pStyle w:val="Table8ptText-ASDEFCON"/>
              <w:jc w:val="center"/>
            </w:pPr>
            <w:r w:rsidRPr="00EC1CB3">
              <w:t>by MSR</w:t>
            </w:r>
          </w:p>
        </w:tc>
        <w:tc>
          <w:tcPr>
            <w:tcW w:w="851" w:type="dxa"/>
            <w:tcBorders>
              <w:top w:val="nil"/>
            </w:tcBorders>
          </w:tcPr>
          <w:p w14:paraId="6B36B991" w14:textId="7947FFB5" w:rsidR="00795832" w:rsidRPr="00EC1CB3" w:rsidRDefault="00795832" w:rsidP="00795832">
            <w:pPr>
              <w:pStyle w:val="Table8ptText-ASDEFCON"/>
              <w:jc w:val="center"/>
            </w:pPr>
            <w:r>
              <w:t>Approval</w:t>
            </w:r>
          </w:p>
        </w:tc>
        <w:tc>
          <w:tcPr>
            <w:tcW w:w="1134" w:type="dxa"/>
            <w:tcBorders>
              <w:top w:val="nil"/>
            </w:tcBorders>
          </w:tcPr>
          <w:p w14:paraId="2D79D7AD" w14:textId="77777777" w:rsidR="00795832" w:rsidRPr="00EC1CB3" w:rsidRDefault="00795832" w:rsidP="00795832">
            <w:pPr>
              <w:pStyle w:val="Table8ptText-ASDEFCON"/>
              <w:jc w:val="center"/>
            </w:pPr>
            <w:r w:rsidRPr="00EC1CB3">
              <w:t>R(L)</w:t>
            </w:r>
          </w:p>
        </w:tc>
        <w:tc>
          <w:tcPr>
            <w:tcW w:w="2551" w:type="dxa"/>
            <w:tcBorders>
              <w:top w:val="nil"/>
            </w:tcBorders>
          </w:tcPr>
          <w:p w14:paraId="3653E62F" w14:textId="77777777" w:rsidR="00795832" w:rsidRPr="00397FA2" w:rsidRDefault="00795832" w:rsidP="00795832">
            <w:pPr>
              <w:pStyle w:val="Table8ptText-ASDEFCON"/>
              <w:jc w:val="left"/>
            </w:pPr>
          </w:p>
        </w:tc>
      </w:tr>
      <w:tr w:rsidR="00A60698" w:rsidRPr="00EC1CB3" w14:paraId="04C8BE06" w14:textId="77777777" w:rsidTr="004275EA">
        <w:tc>
          <w:tcPr>
            <w:tcW w:w="736" w:type="dxa"/>
            <w:tcBorders>
              <w:bottom w:val="nil"/>
            </w:tcBorders>
          </w:tcPr>
          <w:p w14:paraId="16208181" w14:textId="77777777" w:rsidR="00795832" w:rsidRPr="00EC1CB3" w:rsidRDefault="00795832" w:rsidP="00795832">
            <w:pPr>
              <w:pStyle w:val="Table8ptText-ASDEFCON"/>
              <w:jc w:val="left"/>
            </w:pPr>
            <w:r w:rsidRPr="00EC1CB3">
              <w:t>ILS-420</w:t>
            </w:r>
          </w:p>
        </w:tc>
        <w:tc>
          <w:tcPr>
            <w:tcW w:w="1671" w:type="dxa"/>
            <w:tcBorders>
              <w:bottom w:val="nil"/>
            </w:tcBorders>
          </w:tcPr>
          <w:p w14:paraId="7814F033" w14:textId="77777777" w:rsidR="00795832" w:rsidRPr="00EC1CB3" w:rsidRDefault="00795832" w:rsidP="00795832">
            <w:pPr>
              <w:pStyle w:val="Table8ptText-ASDEFCON"/>
              <w:jc w:val="left"/>
            </w:pPr>
            <w:r w:rsidRPr="00EC1CB3">
              <w:t>Task Procedures Report</w:t>
            </w:r>
            <w:r>
              <w:t xml:space="preserve"> (Engineering Support)</w:t>
            </w:r>
          </w:p>
        </w:tc>
        <w:tc>
          <w:tcPr>
            <w:tcW w:w="734" w:type="dxa"/>
            <w:tcBorders>
              <w:bottom w:val="nil"/>
            </w:tcBorders>
          </w:tcPr>
          <w:p w14:paraId="564FD986" w14:textId="77777777" w:rsidR="00795832" w:rsidRPr="00EC1CB3" w:rsidRDefault="00795832" w:rsidP="00795832">
            <w:pPr>
              <w:pStyle w:val="Table8ptText-ASDEFCON"/>
              <w:jc w:val="center"/>
            </w:pPr>
            <w:r>
              <w:t>5.2.4</w:t>
            </w:r>
          </w:p>
        </w:tc>
        <w:tc>
          <w:tcPr>
            <w:tcW w:w="318" w:type="dxa"/>
            <w:tcBorders>
              <w:bottom w:val="nil"/>
            </w:tcBorders>
          </w:tcPr>
          <w:p w14:paraId="5058D367" w14:textId="77777777" w:rsidR="00795832" w:rsidRPr="00EC1CB3" w:rsidRDefault="00795832" w:rsidP="00795832">
            <w:pPr>
              <w:pStyle w:val="Table8ptText-ASDEFCON"/>
              <w:jc w:val="center"/>
            </w:pPr>
            <w:r w:rsidRPr="00EC1CB3">
              <w:t>a</w:t>
            </w:r>
          </w:p>
        </w:tc>
        <w:tc>
          <w:tcPr>
            <w:tcW w:w="931" w:type="dxa"/>
            <w:tcBorders>
              <w:bottom w:val="nil"/>
            </w:tcBorders>
          </w:tcPr>
          <w:p w14:paraId="7AB2FB91" w14:textId="77777777" w:rsidR="00795832" w:rsidRPr="00EC1CB3" w:rsidRDefault="00795832" w:rsidP="00795832">
            <w:pPr>
              <w:pStyle w:val="Table8ptText-ASDEFCON"/>
              <w:jc w:val="center"/>
            </w:pPr>
            <w:r w:rsidRPr="00EC1CB3">
              <w:t>Final</w:t>
            </w:r>
          </w:p>
        </w:tc>
        <w:tc>
          <w:tcPr>
            <w:tcW w:w="1134" w:type="dxa"/>
            <w:tcBorders>
              <w:bottom w:val="nil"/>
            </w:tcBorders>
          </w:tcPr>
          <w:p w14:paraId="3F69F21F" w14:textId="77777777" w:rsidR="00795832" w:rsidRPr="00EC1CB3" w:rsidRDefault="00795832" w:rsidP="00795832">
            <w:pPr>
              <w:pStyle w:val="Table8ptText-ASDEFCON"/>
              <w:jc w:val="center"/>
            </w:pPr>
            <w:r w:rsidRPr="00EC1CB3">
              <w:t>TARR-20</w:t>
            </w:r>
          </w:p>
        </w:tc>
        <w:tc>
          <w:tcPr>
            <w:tcW w:w="709" w:type="dxa"/>
            <w:tcBorders>
              <w:bottom w:val="nil"/>
            </w:tcBorders>
          </w:tcPr>
          <w:p w14:paraId="5E7A6042" w14:textId="77777777" w:rsidR="00795832" w:rsidRPr="00EC1CB3" w:rsidRDefault="00795832" w:rsidP="00795832">
            <w:pPr>
              <w:pStyle w:val="Table8ptText-ASDEFCON"/>
              <w:jc w:val="center"/>
            </w:pPr>
            <w:r w:rsidRPr="00EC1CB3">
              <w:t>DMS</w:t>
            </w:r>
          </w:p>
        </w:tc>
        <w:tc>
          <w:tcPr>
            <w:tcW w:w="850" w:type="dxa"/>
            <w:tcBorders>
              <w:bottom w:val="nil"/>
            </w:tcBorders>
          </w:tcPr>
          <w:p w14:paraId="17CBAB61" w14:textId="77777777" w:rsidR="00795832" w:rsidRPr="00EC1CB3" w:rsidRDefault="00795832" w:rsidP="00795832">
            <w:pPr>
              <w:pStyle w:val="Table8ptText-ASDEFCON"/>
              <w:jc w:val="center"/>
            </w:pPr>
            <w:r w:rsidRPr="00EC1CB3">
              <w:t>CR</w:t>
            </w:r>
          </w:p>
        </w:tc>
        <w:tc>
          <w:tcPr>
            <w:tcW w:w="1418" w:type="dxa"/>
            <w:tcBorders>
              <w:bottom w:val="nil"/>
            </w:tcBorders>
          </w:tcPr>
          <w:p w14:paraId="7B7A7530" w14:textId="77777777" w:rsidR="00795832" w:rsidRPr="00EC1CB3" w:rsidRDefault="00795832" w:rsidP="00795832">
            <w:pPr>
              <w:pStyle w:val="Table8ptText-ASDEFCON"/>
              <w:jc w:val="center"/>
            </w:pPr>
            <w:r w:rsidRPr="00EC1CB3">
              <w:t>DID-ILS-DES-TAR</w:t>
            </w:r>
          </w:p>
        </w:tc>
        <w:tc>
          <w:tcPr>
            <w:tcW w:w="708" w:type="dxa"/>
            <w:tcBorders>
              <w:bottom w:val="nil"/>
            </w:tcBorders>
          </w:tcPr>
          <w:p w14:paraId="23EEA12F" w14:textId="77777777" w:rsidR="00795832" w:rsidRPr="00EC1CB3" w:rsidRDefault="00795832" w:rsidP="00795832">
            <w:pPr>
              <w:pStyle w:val="Table8ptText-ASDEFCON"/>
              <w:jc w:val="center"/>
            </w:pPr>
            <w:r w:rsidRPr="00EC1CB3">
              <w:t>by MSR</w:t>
            </w:r>
          </w:p>
        </w:tc>
        <w:tc>
          <w:tcPr>
            <w:tcW w:w="851" w:type="dxa"/>
            <w:tcBorders>
              <w:bottom w:val="nil"/>
            </w:tcBorders>
          </w:tcPr>
          <w:p w14:paraId="14AA4D89" w14:textId="5A29B099" w:rsidR="00795832" w:rsidRPr="00EC1CB3" w:rsidRDefault="00795832" w:rsidP="00795832">
            <w:pPr>
              <w:pStyle w:val="Table8ptText-ASDEFCON"/>
              <w:jc w:val="center"/>
            </w:pPr>
            <w:r>
              <w:t>Approval</w:t>
            </w:r>
          </w:p>
        </w:tc>
        <w:tc>
          <w:tcPr>
            <w:tcW w:w="1134" w:type="dxa"/>
            <w:tcBorders>
              <w:bottom w:val="nil"/>
            </w:tcBorders>
          </w:tcPr>
          <w:p w14:paraId="646D42DB" w14:textId="77777777" w:rsidR="00795832" w:rsidRPr="00EC1CB3" w:rsidRDefault="00795832" w:rsidP="00795832">
            <w:pPr>
              <w:pStyle w:val="Table8ptText-ASDEFCON"/>
              <w:jc w:val="center"/>
            </w:pPr>
            <w:r w:rsidRPr="00EC1CB3">
              <w:t>R(L)</w:t>
            </w:r>
          </w:p>
        </w:tc>
        <w:tc>
          <w:tcPr>
            <w:tcW w:w="2551" w:type="dxa"/>
            <w:tcBorders>
              <w:bottom w:val="nil"/>
            </w:tcBorders>
          </w:tcPr>
          <w:p w14:paraId="4EAAAD57" w14:textId="77777777" w:rsidR="00795832" w:rsidRPr="00397FA2" w:rsidRDefault="00795832" w:rsidP="00795832">
            <w:pPr>
              <w:pStyle w:val="Table8ptText-ASDEFCON"/>
              <w:jc w:val="left"/>
            </w:pPr>
          </w:p>
        </w:tc>
      </w:tr>
      <w:tr w:rsidR="00A60698" w:rsidRPr="00EC1CB3" w14:paraId="38EA0E92" w14:textId="77777777" w:rsidTr="004275EA">
        <w:tc>
          <w:tcPr>
            <w:tcW w:w="736" w:type="dxa"/>
            <w:tcBorders>
              <w:bottom w:val="nil"/>
            </w:tcBorders>
          </w:tcPr>
          <w:p w14:paraId="242E905F" w14:textId="77777777" w:rsidR="00795832" w:rsidRPr="00EC1CB3" w:rsidRDefault="00795832" w:rsidP="00795832">
            <w:pPr>
              <w:pStyle w:val="Table8ptText-ASDEFCON"/>
              <w:jc w:val="left"/>
            </w:pPr>
            <w:r w:rsidRPr="00EC1CB3">
              <w:t>ILS-430</w:t>
            </w:r>
          </w:p>
        </w:tc>
        <w:tc>
          <w:tcPr>
            <w:tcW w:w="1671" w:type="dxa"/>
            <w:tcBorders>
              <w:bottom w:val="nil"/>
            </w:tcBorders>
          </w:tcPr>
          <w:p w14:paraId="29655C16" w14:textId="77777777" w:rsidR="00795832" w:rsidRPr="00EC1CB3" w:rsidRDefault="00795832" w:rsidP="00795832">
            <w:pPr>
              <w:pStyle w:val="Table8ptText-ASDEFCON"/>
              <w:jc w:val="left"/>
            </w:pPr>
            <w:r w:rsidRPr="00EC1CB3">
              <w:t>Task Personnel Competency Report</w:t>
            </w:r>
            <w:r>
              <w:t xml:space="preserve"> (Engineering Support)</w:t>
            </w:r>
          </w:p>
        </w:tc>
        <w:tc>
          <w:tcPr>
            <w:tcW w:w="734" w:type="dxa"/>
            <w:tcBorders>
              <w:bottom w:val="nil"/>
            </w:tcBorders>
          </w:tcPr>
          <w:p w14:paraId="308A8E16" w14:textId="77777777" w:rsidR="00795832" w:rsidRPr="00EC1CB3" w:rsidRDefault="00795832" w:rsidP="00795832">
            <w:pPr>
              <w:pStyle w:val="Table8ptText-ASDEFCON"/>
              <w:jc w:val="center"/>
            </w:pPr>
            <w:r>
              <w:t>5.2.4</w:t>
            </w:r>
          </w:p>
        </w:tc>
        <w:tc>
          <w:tcPr>
            <w:tcW w:w="318" w:type="dxa"/>
            <w:tcBorders>
              <w:bottom w:val="nil"/>
            </w:tcBorders>
          </w:tcPr>
          <w:p w14:paraId="4E79B084" w14:textId="77777777" w:rsidR="00795832" w:rsidRPr="00EC1CB3" w:rsidRDefault="00795832" w:rsidP="00795832">
            <w:pPr>
              <w:pStyle w:val="Table8ptText-ASDEFCON"/>
              <w:jc w:val="center"/>
            </w:pPr>
            <w:r w:rsidRPr="00EC1CB3">
              <w:t>a</w:t>
            </w:r>
          </w:p>
        </w:tc>
        <w:tc>
          <w:tcPr>
            <w:tcW w:w="931" w:type="dxa"/>
            <w:tcBorders>
              <w:bottom w:val="nil"/>
            </w:tcBorders>
          </w:tcPr>
          <w:p w14:paraId="2D759F95" w14:textId="77777777" w:rsidR="00795832" w:rsidRPr="00EC1CB3" w:rsidRDefault="00795832" w:rsidP="00795832">
            <w:pPr>
              <w:pStyle w:val="Table8ptText-ASDEFCON"/>
              <w:jc w:val="center"/>
            </w:pPr>
            <w:r w:rsidRPr="00EC1CB3">
              <w:t>Final</w:t>
            </w:r>
          </w:p>
        </w:tc>
        <w:tc>
          <w:tcPr>
            <w:tcW w:w="1134" w:type="dxa"/>
            <w:tcBorders>
              <w:bottom w:val="nil"/>
            </w:tcBorders>
          </w:tcPr>
          <w:p w14:paraId="1477D2A0" w14:textId="77777777" w:rsidR="00795832" w:rsidRPr="00EC1CB3" w:rsidRDefault="00795832" w:rsidP="00795832">
            <w:pPr>
              <w:pStyle w:val="Table8ptText-ASDEFCON"/>
              <w:jc w:val="center"/>
            </w:pPr>
            <w:r w:rsidRPr="00EC1CB3">
              <w:t>TARR-20</w:t>
            </w:r>
          </w:p>
        </w:tc>
        <w:tc>
          <w:tcPr>
            <w:tcW w:w="709" w:type="dxa"/>
            <w:tcBorders>
              <w:bottom w:val="nil"/>
            </w:tcBorders>
          </w:tcPr>
          <w:p w14:paraId="53D80024" w14:textId="77777777" w:rsidR="00795832" w:rsidRPr="00EC1CB3" w:rsidRDefault="00795832" w:rsidP="00795832">
            <w:pPr>
              <w:pStyle w:val="Table8ptText-ASDEFCON"/>
              <w:jc w:val="center"/>
            </w:pPr>
            <w:r w:rsidRPr="00EC1CB3">
              <w:t>DMS</w:t>
            </w:r>
          </w:p>
        </w:tc>
        <w:tc>
          <w:tcPr>
            <w:tcW w:w="850" w:type="dxa"/>
            <w:tcBorders>
              <w:bottom w:val="nil"/>
            </w:tcBorders>
          </w:tcPr>
          <w:p w14:paraId="208A51E0" w14:textId="77777777" w:rsidR="00795832" w:rsidRPr="00EC1CB3" w:rsidRDefault="00795832" w:rsidP="00795832">
            <w:pPr>
              <w:pStyle w:val="Table8ptText-ASDEFCON"/>
              <w:jc w:val="center"/>
            </w:pPr>
            <w:r w:rsidRPr="00EC1CB3">
              <w:t>CR</w:t>
            </w:r>
          </w:p>
        </w:tc>
        <w:tc>
          <w:tcPr>
            <w:tcW w:w="1418" w:type="dxa"/>
            <w:tcBorders>
              <w:bottom w:val="nil"/>
            </w:tcBorders>
          </w:tcPr>
          <w:p w14:paraId="7573CE52" w14:textId="77777777" w:rsidR="00795832" w:rsidRPr="00EC1CB3" w:rsidRDefault="00795832" w:rsidP="00795832">
            <w:pPr>
              <w:pStyle w:val="Table8ptText-ASDEFCON"/>
              <w:jc w:val="center"/>
            </w:pPr>
            <w:r w:rsidRPr="00EC1CB3">
              <w:t>DID-ILS-DES-TAR</w:t>
            </w:r>
          </w:p>
        </w:tc>
        <w:tc>
          <w:tcPr>
            <w:tcW w:w="708" w:type="dxa"/>
            <w:tcBorders>
              <w:bottom w:val="nil"/>
            </w:tcBorders>
          </w:tcPr>
          <w:p w14:paraId="76BF18B8" w14:textId="77777777" w:rsidR="00795832" w:rsidRPr="00EC1CB3" w:rsidRDefault="00795832" w:rsidP="00795832">
            <w:pPr>
              <w:pStyle w:val="Table8ptText-ASDEFCON"/>
              <w:jc w:val="center"/>
            </w:pPr>
            <w:r w:rsidRPr="00EC1CB3">
              <w:t>by MSR</w:t>
            </w:r>
          </w:p>
        </w:tc>
        <w:tc>
          <w:tcPr>
            <w:tcW w:w="851" w:type="dxa"/>
            <w:tcBorders>
              <w:bottom w:val="nil"/>
            </w:tcBorders>
          </w:tcPr>
          <w:p w14:paraId="1C2451A4" w14:textId="0C68C284" w:rsidR="00795832" w:rsidRPr="00EC1CB3" w:rsidRDefault="00795832" w:rsidP="00795832">
            <w:pPr>
              <w:pStyle w:val="Table8ptText-ASDEFCON"/>
              <w:jc w:val="center"/>
            </w:pPr>
            <w:r>
              <w:t>Approval</w:t>
            </w:r>
          </w:p>
        </w:tc>
        <w:tc>
          <w:tcPr>
            <w:tcW w:w="1134" w:type="dxa"/>
            <w:tcBorders>
              <w:bottom w:val="nil"/>
            </w:tcBorders>
          </w:tcPr>
          <w:p w14:paraId="385CD1BA" w14:textId="77777777" w:rsidR="00795832" w:rsidRPr="00EC1CB3" w:rsidRDefault="00795832" w:rsidP="00795832">
            <w:pPr>
              <w:pStyle w:val="Table8ptText-ASDEFCON"/>
              <w:jc w:val="center"/>
            </w:pPr>
            <w:r w:rsidRPr="00EC1CB3">
              <w:t>R(L)</w:t>
            </w:r>
          </w:p>
        </w:tc>
        <w:tc>
          <w:tcPr>
            <w:tcW w:w="2551" w:type="dxa"/>
            <w:tcBorders>
              <w:bottom w:val="nil"/>
            </w:tcBorders>
          </w:tcPr>
          <w:p w14:paraId="5BE69B8B" w14:textId="77777777" w:rsidR="00795832" w:rsidRPr="00397FA2" w:rsidRDefault="00795832" w:rsidP="00795832">
            <w:pPr>
              <w:pStyle w:val="Table8ptText-ASDEFCON"/>
              <w:jc w:val="left"/>
            </w:pPr>
          </w:p>
        </w:tc>
      </w:tr>
      <w:tr w:rsidR="00A60698" w:rsidRPr="00EC1CB3" w14:paraId="759CB5A0" w14:textId="77777777" w:rsidTr="004275EA">
        <w:tc>
          <w:tcPr>
            <w:tcW w:w="736" w:type="dxa"/>
            <w:tcBorders>
              <w:bottom w:val="nil"/>
            </w:tcBorders>
          </w:tcPr>
          <w:p w14:paraId="1B56148C" w14:textId="6FCE25A0" w:rsidR="00795832" w:rsidRPr="00EC1CB3" w:rsidRDefault="00795832" w:rsidP="00795832">
            <w:pPr>
              <w:pStyle w:val="Table8ptText-ASDEFCON"/>
              <w:jc w:val="left"/>
            </w:pPr>
            <w:r w:rsidRPr="00EC1CB3">
              <w:lastRenderedPageBreak/>
              <w:t>ILS-</w:t>
            </w:r>
            <w:r>
              <w:t>44</w:t>
            </w:r>
            <w:r w:rsidRPr="00EC1CB3">
              <w:t>0</w:t>
            </w:r>
          </w:p>
        </w:tc>
        <w:tc>
          <w:tcPr>
            <w:tcW w:w="1671" w:type="dxa"/>
            <w:tcBorders>
              <w:bottom w:val="nil"/>
            </w:tcBorders>
          </w:tcPr>
          <w:p w14:paraId="505F0F55" w14:textId="77777777" w:rsidR="00795832" w:rsidRPr="00EC1CB3" w:rsidRDefault="00795832" w:rsidP="00795832">
            <w:pPr>
              <w:pStyle w:val="Table8ptText-ASDEFCON"/>
              <w:jc w:val="left"/>
            </w:pPr>
            <w:r w:rsidRPr="00EC1CB3">
              <w:t>Software Support Plan (SWSP)</w:t>
            </w:r>
          </w:p>
        </w:tc>
        <w:tc>
          <w:tcPr>
            <w:tcW w:w="734" w:type="dxa"/>
            <w:tcBorders>
              <w:bottom w:val="nil"/>
            </w:tcBorders>
          </w:tcPr>
          <w:p w14:paraId="69DC0CDD" w14:textId="77777777" w:rsidR="00795832" w:rsidRPr="00EC1CB3" w:rsidRDefault="00795832" w:rsidP="00795832">
            <w:pPr>
              <w:pStyle w:val="Table8ptText-ASDEFCON"/>
              <w:jc w:val="center"/>
            </w:pPr>
            <w:r>
              <w:t>5.2.4</w:t>
            </w:r>
          </w:p>
        </w:tc>
        <w:tc>
          <w:tcPr>
            <w:tcW w:w="318" w:type="dxa"/>
            <w:tcBorders>
              <w:bottom w:val="nil"/>
            </w:tcBorders>
          </w:tcPr>
          <w:p w14:paraId="39E66416" w14:textId="77777777" w:rsidR="00795832" w:rsidRPr="00EC1CB3" w:rsidRDefault="00795832" w:rsidP="00795832">
            <w:pPr>
              <w:pStyle w:val="Table8ptText-ASDEFCON"/>
              <w:jc w:val="center"/>
            </w:pPr>
            <w:r w:rsidRPr="00EC1CB3">
              <w:t>a</w:t>
            </w:r>
          </w:p>
        </w:tc>
        <w:tc>
          <w:tcPr>
            <w:tcW w:w="931" w:type="dxa"/>
            <w:tcBorders>
              <w:bottom w:val="nil"/>
            </w:tcBorders>
          </w:tcPr>
          <w:p w14:paraId="569A65C0" w14:textId="77777777" w:rsidR="00795832" w:rsidRPr="00EC1CB3" w:rsidRDefault="00795832" w:rsidP="00795832">
            <w:pPr>
              <w:pStyle w:val="Table8ptText-ASDEFCON"/>
              <w:jc w:val="center"/>
            </w:pPr>
            <w:r w:rsidRPr="00EC1CB3">
              <w:t>Draft 1</w:t>
            </w:r>
          </w:p>
        </w:tc>
        <w:tc>
          <w:tcPr>
            <w:tcW w:w="1134" w:type="dxa"/>
            <w:tcBorders>
              <w:bottom w:val="nil"/>
            </w:tcBorders>
          </w:tcPr>
          <w:p w14:paraId="7C3E54B5" w14:textId="77777777" w:rsidR="00795832" w:rsidRPr="00EC1CB3" w:rsidRDefault="00795832" w:rsidP="00795832">
            <w:pPr>
              <w:pStyle w:val="Table8ptText-ASDEFCON"/>
              <w:jc w:val="center"/>
            </w:pPr>
            <w:r w:rsidRPr="00EC1CB3">
              <w:t>PDR-20</w:t>
            </w:r>
          </w:p>
        </w:tc>
        <w:tc>
          <w:tcPr>
            <w:tcW w:w="709" w:type="dxa"/>
            <w:tcBorders>
              <w:bottom w:val="nil"/>
            </w:tcBorders>
          </w:tcPr>
          <w:p w14:paraId="7E449B69" w14:textId="77777777" w:rsidR="00795832" w:rsidRPr="00EC1CB3" w:rsidRDefault="00795832" w:rsidP="00795832">
            <w:pPr>
              <w:pStyle w:val="Table8ptText-ASDEFCON"/>
              <w:jc w:val="center"/>
            </w:pPr>
            <w:r w:rsidRPr="00EC1CB3">
              <w:t>DMS</w:t>
            </w:r>
          </w:p>
        </w:tc>
        <w:tc>
          <w:tcPr>
            <w:tcW w:w="850" w:type="dxa"/>
            <w:tcBorders>
              <w:bottom w:val="nil"/>
            </w:tcBorders>
          </w:tcPr>
          <w:p w14:paraId="290B0E7F" w14:textId="77777777" w:rsidR="00795832" w:rsidRPr="00EC1CB3" w:rsidRDefault="00795832" w:rsidP="00795832">
            <w:pPr>
              <w:pStyle w:val="Table8ptText-ASDEFCON"/>
              <w:jc w:val="center"/>
            </w:pPr>
            <w:r w:rsidRPr="00EC1CB3">
              <w:t>CR</w:t>
            </w:r>
          </w:p>
        </w:tc>
        <w:tc>
          <w:tcPr>
            <w:tcW w:w="1418" w:type="dxa"/>
            <w:tcBorders>
              <w:bottom w:val="nil"/>
            </w:tcBorders>
          </w:tcPr>
          <w:p w14:paraId="2837E1A6" w14:textId="77777777" w:rsidR="00795832" w:rsidRPr="00EC1CB3" w:rsidRDefault="00795832" w:rsidP="00795832">
            <w:pPr>
              <w:pStyle w:val="Table8ptText-ASDEFCON"/>
              <w:jc w:val="center"/>
            </w:pPr>
            <w:r w:rsidRPr="00EC1CB3">
              <w:t>DID-ILS-SW-SWSP</w:t>
            </w:r>
          </w:p>
        </w:tc>
        <w:tc>
          <w:tcPr>
            <w:tcW w:w="708" w:type="dxa"/>
            <w:tcBorders>
              <w:bottom w:val="nil"/>
            </w:tcBorders>
          </w:tcPr>
          <w:p w14:paraId="02D86A09" w14:textId="77777777" w:rsidR="00795832" w:rsidRPr="00EC1CB3" w:rsidRDefault="00795832" w:rsidP="00795832">
            <w:pPr>
              <w:pStyle w:val="Table8ptText-ASDEFCON"/>
              <w:jc w:val="center"/>
            </w:pPr>
            <w:r w:rsidRPr="00EC1CB3">
              <w:t>by MSR</w:t>
            </w:r>
          </w:p>
        </w:tc>
        <w:tc>
          <w:tcPr>
            <w:tcW w:w="851" w:type="dxa"/>
            <w:tcBorders>
              <w:bottom w:val="nil"/>
            </w:tcBorders>
          </w:tcPr>
          <w:p w14:paraId="43688EBF" w14:textId="77777777" w:rsidR="00795832" w:rsidRPr="00EC1CB3" w:rsidRDefault="00795832" w:rsidP="00795832">
            <w:pPr>
              <w:pStyle w:val="Table8ptText-ASDEFCON"/>
              <w:jc w:val="center"/>
            </w:pPr>
            <w:r w:rsidRPr="00EC1CB3">
              <w:t>Review</w:t>
            </w:r>
          </w:p>
        </w:tc>
        <w:tc>
          <w:tcPr>
            <w:tcW w:w="1134" w:type="dxa"/>
            <w:tcBorders>
              <w:bottom w:val="nil"/>
            </w:tcBorders>
          </w:tcPr>
          <w:p w14:paraId="1D390710" w14:textId="77777777" w:rsidR="00795832" w:rsidRPr="00EC1CB3" w:rsidRDefault="00795832" w:rsidP="00795832">
            <w:pPr>
              <w:pStyle w:val="Table8ptText-ASDEFCON"/>
              <w:jc w:val="center"/>
            </w:pPr>
            <w:r w:rsidRPr="00EC1CB3">
              <w:t>NA</w:t>
            </w:r>
          </w:p>
        </w:tc>
        <w:tc>
          <w:tcPr>
            <w:tcW w:w="2551" w:type="dxa"/>
            <w:tcBorders>
              <w:bottom w:val="nil"/>
            </w:tcBorders>
          </w:tcPr>
          <w:p w14:paraId="2FD0BAD8" w14:textId="77777777" w:rsidR="00795832" w:rsidRPr="00397FA2" w:rsidRDefault="00795832" w:rsidP="00795832">
            <w:pPr>
              <w:pStyle w:val="Table8ptText-ASDEFCON"/>
              <w:jc w:val="left"/>
            </w:pPr>
            <w:r w:rsidRPr="00397FA2">
              <w:t>To ensure that the software-support considerations are consistent with the Mission System design.</w:t>
            </w:r>
          </w:p>
        </w:tc>
      </w:tr>
      <w:tr w:rsidR="00A60698" w:rsidRPr="00EC1CB3" w14:paraId="0784E370" w14:textId="77777777" w:rsidTr="004275EA">
        <w:tc>
          <w:tcPr>
            <w:tcW w:w="736" w:type="dxa"/>
            <w:tcBorders>
              <w:top w:val="nil"/>
              <w:bottom w:val="nil"/>
            </w:tcBorders>
          </w:tcPr>
          <w:p w14:paraId="17F0AE11" w14:textId="77777777" w:rsidR="00795832" w:rsidRPr="00EC1CB3" w:rsidRDefault="00795832" w:rsidP="00795832">
            <w:pPr>
              <w:pStyle w:val="Table8ptText-ASDEFCON"/>
              <w:jc w:val="left"/>
            </w:pPr>
          </w:p>
        </w:tc>
        <w:tc>
          <w:tcPr>
            <w:tcW w:w="1671" w:type="dxa"/>
            <w:tcBorders>
              <w:top w:val="nil"/>
              <w:bottom w:val="nil"/>
            </w:tcBorders>
          </w:tcPr>
          <w:p w14:paraId="07528E3B" w14:textId="77777777" w:rsidR="00795832" w:rsidRPr="00EC1CB3" w:rsidRDefault="00795832" w:rsidP="00795832">
            <w:pPr>
              <w:pStyle w:val="Table8ptText-ASDEFCON"/>
              <w:jc w:val="left"/>
            </w:pPr>
          </w:p>
        </w:tc>
        <w:tc>
          <w:tcPr>
            <w:tcW w:w="734" w:type="dxa"/>
            <w:tcBorders>
              <w:top w:val="nil"/>
              <w:bottom w:val="nil"/>
            </w:tcBorders>
          </w:tcPr>
          <w:p w14:paraId="05272EED" w14:textId="77777777" w:rsidR="00795832" w:rsidRPr="00EC1CB3" w:rsidRDefault="00795832" w:rsidP="00795832">
            <w:pPr>
              <w:pStyle w:val="Table8ptText-ASDEFCON"/>
              <w:jc w:val="center"/>
            </w:pPr>
          </w:p>
        </w:tc>
        <w:tc>
          <w:tcPr>
            <w:tcW w:w="318" w:type="dxa"/>
            <w:tcBorders>
              <w:top w:val="nil"/>
              <w:bottom w:val="nil"/>
            </w:tcBorders>
          </w:tcPr>
          <w:p w14:paraId="4B3FE422"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6D1FC25E"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76707E11"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54A13DFF"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48D44829"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12E135A6" w14:textId="77777777" w:rsidR="00795832" w:rsidRPr="00EC1CB3" w:rsidRDefault="00795832" w:rsidP="00795832">
            <w:pPr>
              <w:pStyle w:val="Table8ptText-ASDEFCON"/>
              <w:jc w:val="center"/>
            </w:pPr>
          </w:p>
        </w:tc>
        <w:tc>
          <w:tcPr>
            <w:tcW w:w="708" w:type="dxa"/>
            <w:tcBorders>
              <w:top w:val="nil"/>
              <w:bottom w:val="nil"/>
            </w:tcBorders>
          </w:tcPr>
          <w:p w14:paraId="64D3D23B"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D3512BA"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681C359F"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1D41FC9D" w14:textId="20DF1E37" w:rsidR="00795832" w:rsidRPr="00397FA2" w:rsidRDefault="00B0285A" w:rsidP="00795832">
            <w:pPr>
              <w:pStyle w:val="Table8ptText-ASDEFCON"/>
              <w:jc w:val="left"/>
            </w:pPr>
            <w:r>
              <w:t>As above</w:t>
            </w:r>
          </w:p>
        </w:tc>
      </w:tr>
      <w:tr w:rsidR="00A60698" w:rsidRPr="00EC1CB3" w14:paraId="76C17CDF" w14:textId="77777777" w:rsidTr="004275EA">
        <w:tc>
          <w:tcPr>
            <w:tcW w:w="736" w:type="dxa"/>
            <w:tcBorders>
              <w:top w:val="nil"/>
              <w:bottom w:val="nil"/>
            </w:tcBorders>
          </w:tcPr>
          <w:p w14:paraId="1015EF58" w14:textId="77777777" w:rsidR="00795832" w:rsidRPr="00EC1CB3" w:rsidRDefault="00795832" w:rsidP="00795832">
            <w:pPr>
              <w:pStyle w:val="Table8ptText-ASDEFCON"/>
              <w:jc w:val="left"/>
            </w:pPr>
          </w:p>
        </w:tc>
        <w:tc>
          <w:tcPr>
            <w:tcW w:w="1671" w:type="dxa"/>
            <w:tcBorders>
              <w:top w:val="nil"/>
              <w:bottom w:val="nil"/>
            </w:tcBorders>
          </w:tcPr>
          <w:p w14:paraId="348BCA87" w14:textId="77777777" w:rsidR="00795832" w:rsidRPr="00EC1CB3" w:rsidRDefault="00795832" w:rsidP="00795832">
            <w:pPr>
              <w:pStyle w:val="Table8ptText-ASDEFCON"/>
              <w:jc w:val="left"/>
            </w:pPr>
          </w:p>
        </w:tc>
        <w:tc>
          <w:tcPr>
            <w:tcW w:w="734" w:type="dxa"/>
            <w:tcBorders>
              <w:top w:val="nil"/>
              <w:bottom w:val="nil"/>
            </w:tcBorders>
          </w:tcPr>
          <w:p w14:paraId="71E5626D" w14:textId="77777777" w:rsidR="00795832" w:rsidRPr="00EC1CB3" w:rsidRDefault="00795832" w:rsidP="00795832">
            <w:pPr>
              <w:pStyle w:val="Table8ptText-ASDEFCON"/>
              <w:jc w:val="center"/>
            </w:pPr>
          </w:p>
        </w:tc>
        <w:tc>
          <w:tcPr>
            <w:tcW w:w="318" w:type="dxa"/>
            <w:tcBorders>
              <w:top w:val="nil"/>
              <w:bottom w:val="nil"/>
            </w:tcBorders>
          </w:tcPr>
          <w:p w14:paraId="07FDD115"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2F4AD23F"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64707687"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4980095C"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4FF3F2FA"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CBD3184" w14:textId="77777777" w:rsidR="00795832" w:rsidRPr="00EC1CB3" w:rsidRDefault="00795832" w:rsidP="00795832">
            <w:pPr>
              <w:pStyle w:val="Table8ptText-ASDEFCON"/>
              <w:jc w:val="center"/>
            </w:pPr>
          </w:p>
        </w:tc>
        <w:tc>
          <w:tcPr>
            <w:tcW w:w="708" w:type="dxa"/>
            <w:tcBorders>
              <w:top w:val="nil"/>
              <w:bottom w:val="nil"/>
            </w:tcBorders>
          </w:tcPr>
          <w:p w14:paraId="612186D8"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5E3EE9E7"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2EA0302A" w14:textId="77777777" w:rsidR="00795832" w:rsidRPr="00EC1CB3" w:rsidRDefault="00795832" w:rsidP="00795832">
            <w:pPr>
              <w:pStyle w:val="Table8ptText-ASDEFCON"/>
              <w:jc w:val="center"/>
            </w:pPr>
            <w:r w:rsidRPr="00EC1CB3">
              <w:t>each SA and FA</w:t>
            </w:r>
          </w:p>
        </w:tc>
        <w:tc>
          <w:tcPr>
            <w:tcW w:w="2551" w:type="dxa"/>
            <w:tcBorders>
              <w:top w:val="nil"/>
              <w:bottom w:val="nil"/>
            </w:tcBorders>
          </w:tcPr>
          <w:p w14:paraId="52648EA7" w14:textId="77777777" w:rsidR="00795832" w:rsidRPr="00397FA2" w:rsidRDefault="00795832" w:rsidP="00795832">
            <w:pPr>
              <w:pStyle w:val="Table8ptText-ASDEFCON"/>
              <w:jc w:val="left"/>
            </w:pPr>
            <w:r w:rsidRPr="00397FA2">
              <w:t>To ensure that the software-support considerations are consistent with the Support System design.</w:t>
            </w:r>
          </w:p>
        </w:tc>
      </w:tr>
      <w:tr w:rsidR="00A60698" w:rsidRPr="00EC1CB3" w14:paraId="561EC749" w14:textId="77777777" w:rsidTr="004275EA">
        <w:tc>
          <w:tcPr>
            <w:tcW w:w="736" w:type="dxa"/>
            <w:tcBorders>
              <w:bottom w:val="nil"/>
            </w:tcBorders>
          </w:tcPr>
          <w:p w14:paraId="063DC02C" w14:textId="77777777" w:rsidR="00795832" w:rsidRPr="00EC1CB3" w:rsidRDefault="00795832" w:rsidP="00795832">
            <w:pPr>
              <w:pStyle w:val="Table8ptText-ASDEFCON"/>
              <w:jc w:val="left"/>
            </w:pPr>
            <w:r w:rsidRPr="00EC1CB3">
              <w:t>ILS-500</w:t>
            </w:r>
          </w:p>
        </w:tc>
        <w:tc>
          <w:tcPr>
            <w:tcW w:w="1671" w:type="dxa"/>
            <w:tcBorders>
              <w:bottom w:val="nil"/>
            </w:tcBorders>
          </w:tcPr>
          <w:p w14:paraId="0A021641" w14:textId="77777777" w:rsidR="00795832" w:rsidRPr="00EC1CB3" w:rsidRDefault="00795832" w:rsidP="00795832">
            <w:pPr>
              <w:pStyle w:val="Table8ptText-ASDEFCON"/>
              <w:jc w:val="left"/>
            </w:pPr>
            <w:r w:rsidRPr="00EC1CB3">
              <w:t>Task Inventory Report (</w:t>
            </w:r>
            <w:r>
              <w:t>Maintenance Support</w:t>
            </w:r>
            <w:r w:rsidRPr="00EC1CB3">
              <w:t>)</w:t>
            </w:r>
          </w:p>
        </w:tc>
        <w:tc>
          <w:tcPr>
            <w:tcW w:w="734" w:type="dxa"/>
            <w:tcBorders>
              <w:bottom w:val="nil"/>
            </w:tcBorders>
          </w:tcPr>
          <w:p w14:paraId="0D1C6CEB" w14:textId="77777777" w:rsidR="00795832" w:rsidRPr="00EC1CB3" w:rsidRDefault="00795832" w:rsidP="00795832">
            <w:pPr>
              <w:pStyle w:val="Table8ptText-ASDEFCON"/>
              <w:jc w:val="center"/>
            </w:pPr>
            <w:r>
              <w:t>5.2.5</w:t>
            </w:r>
          </w:p>
        </w:tc>
        <w:tc>
          <w:tcPr>
            <w:tcW w:w="318" w:type="dxa"/>
            <w:tcBorders>
              <w:bottom w:val="nil"/>
            </w:tcBorders>
          </w:tcPr>
          <w:p w14:paraId="168B3AC8" w14:textId="77777777" w:rsidR="00795832" w:rsidRPr="00EC1CB3" w:rsidRDefault="00795832" w:rsidP="00795832">
            <w:pPr>
              <w:pStyle w:val="Table8ptText-ASDEFCON"/>
              <w:jc w:val="center"/>
            </w:pPr>
            <w:r w:rsidRPr="00EC1CB3">
              <w:t>a</w:t>
            </w:r>
          </w:p>
        </w:tc>
        <w:tc>
          <w:tcPr>
            <w:tcW w:w="931" w:type="dxa"/>
            <w:tcBorders>
              <w:bottom w:val="nil"/>
            </w:tcBorders>
          </w:tcPr>
          <w:p w14:paraId="765AC21A" w14:textId="77777777" w:rsidR="00795832" w:rsidRPr="00EC1CB3" w:rsidRDefault="00795832" w:rsidP="00795832">
            <w:pPr>
              <w:pStyle w:val="Table8ptText-ASDEFCON"/>
              <w:jc w:val="center"/>
            </w:pPr>
            <w:r w:rsidRPr="00EC1CB3">
              <w:t>Draft 1</w:t>
            </w:r>
          </w:p>
        </w:tc>
        <w:tc>
          <w:tcPr>
            <w:tcW w:w="1134" w:type="dxa"/>
            <w:tcBorders>
              <w:bottom w:val="nil"/>
            </w:tcBorders>
          </w:tcPr>
          <w:p w14:paraId="12D5492C" w14:textId="77777777" w:rsidR="00795832" w:rsidRPr="00EC1CB3" w:rsidRDefault="00795832" w:rsidP="00795832">
            <w:pPr>
              <w:pStyle w:val="Table8ptText-ASDEFCON"/>
              <w:jc w:val="center"/>
            </w:pPr>
            <w:r w:rsidRPr="00EC1CB3">
              <w:t>PDR-20</w:t>
            </w:r>
          </w:p>
        </w:tc>
        <w:tc>
          <w:tcPr>
            <w:tcW w:w="709" w:type="dxa"/>
            <w:tcBorders>
              <w:bottom w:val="nil"/>
            </w:tcBorders>
          </w:tcPr>
          <w:p w14:paraId="1B64DBDA" w14:textId="77777777" w:rsidR="00795832" w:rsidRPr="00EC1CB3" w:rsidRDefault="00795832" w:rsidP="00795832">
            <w:pPr>
              <w:pStyle w:val="Table8ptText-ASDEFCON"/>
              <w:jc w:val="center"/>
            </w:pPr>
            <w:r w:rsidRPr="00EC1CB3">
              <w:t>DMS</w:t>
            </w:r>
          </w:p>
        </w:tc>
        <w:tc>
          <w:tcPr>
            <w:tcW w:w="850" w:type="dxa"/>
            <w:tcBorders>
              <w:bottom w:val="nil"/>
            </w:tcBorders>
          </w:tcPr>
          <w:p w14:paraId="0752FCE3" w14:textId="77777777" w:rsidR="00795832" w:rsidRPr="00EC1CB3" w:rsidRDefault="00795832" w:rsidP="00795832">
            <w:pPr>
              <w:pStyle w:val="Table8ptText-ASDEFCON"/>
              <w:jc w:val="center"/>
            </w:pPr>
            <w:r w:rsidRPr="00EC1CB3">
              <w:t>CR</w:t>
            </w:r>
          </w:p>
        </w:tc>
        <w:tc>
          <w:tcPr>
            <w:tcW w:w="1418" w:type="dxa"/>
            <w:tcBorders>
              <w:bottom w:val="nil"/>
            </w:tcBorders>
          </w:tcPr>
          <w:p w14:paraId="15BC36E8" w14:textId="77777777" w:rsidR="00795832" w:rsidRPr="00EC1CB3" w:rsidRDefault="00795832" w:rsidP="00795832">
            <w:pPr>
              <w:pStyle w:val="Table8ptText-ASDEFCON"/>
              <w:jc w:val="center"/>
            </w:pPr>
            <w:r w:rsidRPr="00EC1CB3">
              <w:t>DID-ILS-DES-TAR</w:t>
            </w:r>
          </w:p>
        </w:tc>
        <w:tc>
          <w:tcPr>
            <w:tcW w:w="708" w:type="dxa"/>
            <w:tcBorders>
              <w:bottom w:val="nil"/>
            </w:tcBorders>
          </w:tcPr>
          <w:p w14:paraId="70931CB9" w14:textId="77777777" w:rsidR="00795832" w:rsidRPr="00EC1CB3" w:rsidRDefault="00795832" w:rsidP="00795832">
            <w:pPr>
              <w:pStyle w:val="Table8ptText-ASDEFCON"/>
              <w:jc w:val="center"/>
            </w:pPr>
            <w:r w:rsidRPr="00EC1CB3">
              <w:t>by MSR</w:t>
            </w:r>
          </w:p>
        </w:tc>
        <w:tc>
          <w:tcPr>
            <w:tcW w:w="851" w:type="dxa"/>
            <w:tcBorders>
              <w:bottom w:val="nil"/>
            </w:tcBorders>
          </w:tcPr>
          <w:p w14:paraId="56C1D91F" w14:textId="77777777" w:rsidR="00795832" w:rsidRPr="00EC1CB3" w:rsidRDefault="00795832" w:rsidP="00795832">
            <w:pPr>
              <w:pStyle w:val="Table8ptText-ASDEFCON"/>
              <w:jc w:val="center"/>
            </w:pPr>
            <w:r w:rsidRPr="00EC1CB3">
              <w:t>Review</w:t>
            </w:r>
          </w:p>
        </w:tc>
        <w:tc>
          <w:tcPr>
            <w:tcW w:w="1134" w:type="dxa"/>
            <w:tcBorders>
              <w:bottom w:val="nil"/>
            </w:tcBorders>
          </w:tcPr>
          <w:p w14:paraId="65B35419" w14:textId="77777777" w:rsidR="00795832" w:rsidRPr="00EC1CB3" w:rsidRDefault="00795832" w:rsidP="00795832">
            <w:pPr>
              <w:pStyle w:val="Table8ptText-ASDEFCON"/>
              <w:jc w:val="center"/>
            </w:pPr>
            <w:r w:rsidRPr="00EC1CB3">
              <w:t>NA</w:t>
            </w:r>
          </w:p>
        </w:tc>
        <w:tc>
          <w:tcPr>
            <w:tcW w:w="2551" w:type="dxa"/>
            <w:tcBorders>
              <w:bottom w:val="nil"/>
            </w:tcBorders>
          </w:tcPr>
          <w:p w14:paraId="2BAE3B1E" w14:textId="77777777" w:rsidR="00795832" w:rsidRPr="00397FA2" w:rsidRDefault="00795832" w:rsidP="00795832">
            <w:pPr>
              <w:pStyle w:val="Table8ptText-ASDEFCON"/>
              <w:jc w:val="left"/>
            </w:pPr>
            <w:r w:rsidRPr="00397FA2">
              <w:t>For consideration of the interactions between the Mission System design and the maintenance requirements.</w:t>
            </w:r>
          </w:p>
        </w:tc>
      </w:tr>
      <w:tr w:rsidR="00A60698" w:rsidRPr="00EC1CB3" w14:paraId="65C57A9C" w14:textId="77777777" w:rsidTr="004275EA">
        <w:tc>
          <w:tcPr>
            <w:tcW w:w="736" w:type="dxa"/>
            <w:tcBorders>
              <w:top w:val="nil"/>
              <w:bottom w:val="nil"/>
            </w:tcBorders>
          </w:tcPr>
          <w:p w14:paraId="75D0301B" w14:textId="77777777" w:rsidR="00795832" w:rsidRPr="00EC1CB3" w:rsidRDefault="00795832" w:rsidP="00795832">
            <w:pPr>
              <w:pStyle w:val="Table8ptText-ASDEFCON"/>
              <w:jc w:val="left"/>
            </w:pPr>
          </w:p>
        </w:tc>
        <w:tc>
          <w:tcPr>
            <w:tcW w:w="1671" w:type="dxa"/>
            <w:tcBorders>
              <w:top w:val="nil"/>
              <w:bottom w:val="nil"/>
            </w:tcBorders>
          </w:tcPr>
          <w:p w14:paraId="4ED26DEC" w14:textId="77777777" w:rsidR="00795832" w:rsidRPr="00EC1CB3" w:rsidRDefault="00795832" w:rsidP="00795832">
            <w:pPr>
              <w:pStyle w:val="Table8ptText-ASDEFCON"/>
              <w:jc w:val="left"/>
            </w:pPr>
          </w:p>
        </w:tc>
        <w:tc>
          <w:tcPr>
            <w:tcW w:w="734" w:type="dxa"/>
            <w:tcBorders>
              <w:top w:val="nil"/>
              <w:bottom w:val="nil"/>
            </w:tcBorders>
          </w:tcPr>
          <w:p w14:paraId="79CFE926" w14:textId="77777777" w:rsidR="00795832" w:rsidRPr="00EC1CB3" w:rsidRDefault="00795832" w:rsidP="00795832">
            <w:pPr>
              <w:pStyle w:val="Table8ptText-ASDEFCON"/>
              <w:jc w:val="center"/>
            </w:pPr>
          </w:p>
        </w:tc>
        <w:tc>
          <w:tcPr>
            <w:tcW w:w="318" w:type="dxa"/>
            <w:tcBorders>
              <w:top w:val="nil"/>
              <w:bottom w:val="nil"/>
            </w:tcBorders>
          </w:tcPr>
          <w:p w14:paraId="38303EA8"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2DE08395"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1924A8B9"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2E698086"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20745AD1"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2ACCB801" w14:textId="77777777" w:rsidR="00795832" w:rsidRPr="00EC1CB3" w:rsidRDefault="00795832" w:rsidP="00795832">
            <w:pPr>
              <w:pStyle w:val="Table8ptText-ASDEFCON"/>
              <w:jc w:val="center"/>
            </w:pPr>
          </w:p>
        </w:tc>
        <w:tc>
          <w:tcPr>
            <w:tcW w:w="708" w:type="dxa"/>
            <w:tcBorders>
              <w:top w:val="nil"/>
              <w:bottom w:val="nil"/>
            </w:tcBorders>
          </w:tcPr>
          <w:p w14:paraId="0ABBBB0F"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5F03E6DE"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33BCCA3C"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6CA735BD" w14:textId="77777777" w:rsidR="00795832" w:rsidRPr="00397FA2" w:rsidRDefault="00795832" w:rsidP="00795832">
            <w:pPr>
              <w:pStyle w:val="Table8ptText-ASDEFCON"/>
              <w:jc w:val="left"/>
            </w:pPr>
            <w:r w:rsidRPr="00397FA2">
              <w:t>For consideration of the interactions between the Mission System design and the maintenance requirements and to ensure that no Mission System design rework is required as a result of FMECA or RCM analyses identifying inappropriate maintenance tasks.</w:t>
            </w:r>
          </w:p>
        </w:tc>
      </w:tr>
      <w:tr w:rsidR="00A60698" w:rsidRPr="00EC1CB3" w14:paraId="29F16250" w14:textId="77777777" w:rsidTr="004275EA">
        <w:tc>
          <w:tcPr>
            <w:tcW w:w="736" w:type="dxa"/>
            <w:tcBorders>
              <w:top w:val="nil"/>
              <w:bottom w:val="nil"/>
            </w:tcBorders>
          </w:tcPr>
          <w:p w14:paraId="63FDA2B0" w14:textId="77777777" w:rsidR="00795832" w:rsidRPr="00EC1CB3" w:rsidRDefault="00795832" w:rsidP="00795832">
            <w:pPr>
              <w:pStyle w:val="Table8ptText-ASDEFCON"/>
              <w:jc w:val="left"/>
            </w:pPr>
          </w:p>
        </w:tc>
        <w:tc>
          <w:tcPr>
            <w:tcW w:w="1671" w:type="dxa"/>
            <w:tcBorders>
              <w:top w:val="nil"/>
              <w:bottom w:val="nil"/>
            </w:tcBorders>
          </w:tcPr>
          <w:p w14:paraId="145728FC" w14:textId="77777777" w:rsidR="00795832" w:rsidRPr="00EC1CB3" w:rsidRDefault="00795832" w:rsidP="00795832">
            <w:pPr>
              <w:pStyle w:val="Table8ptText-ASDEFCON"/>
              <w:jc w:val="left"/>
            </w:pPr>
          </w:p>
        </w:tc>
        <w:tc>
          <w:tcPr>
            <w:tcW w:w="734" w:type="dxa"/>
            <w:tcBorders>
              <w:top w:val="nil"/>
              <w:bottom w:val="nil"/>
            </w:tcBorders>
          </w:tcPr>
          <w:p w14:paraId="6ECC065D" w14:textId="77777777" w:rsidR="00795832" w:rsidRPr="00EC1CB3" w:rsidRDefault="00795832" w:rsidP="00795832">
            <w:pPr>
              <w:pStyle w:val="Table8ptText-ASDEFCON"/>
              <w:jc w:val="center"/>
            </w:pPr>
          </w:p>
        </w:tc>
        <w:tc>
          <w:tcPr>
            <w:tcW w:w="318" w:type="dxa"/>
            <w:tcBorders>
              <w:top w:val="nil"/>
              <w:bottom w:val="nil"/>
            </w:tcBorders>
          </w:tcPr>
          <w:p w14:paraId="241D0E2E"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09B5BFE0"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1C8E9A97"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25CD5EC2"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52B91264"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21035EF8" w14:textId="77777777" w:rsidR="00795832" w:rsidRPr="00EC1CB3" w:rsidRDefault="00795832" w:rsidP="00795832">
            <w:pPr>
              <w:pStyle w:val="Table8ptText-ASDEFCON"/>
              <w:jc w:val="center"/>
            </w:pPr>
          </w:p>
        </w:tc>
        <w:tc>
          <w:tcPr>
            <w:tcW w:w="708" w:type="dxa"/>
            <w:tcBorders>
              <w:top w:val="nil"/>
              <w:bottom w:val="nil"/>
            </w:tcBorders>
          </w:tcPr>
          <w:p w14:paraId="195F255D"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2292F62" w14:textId="29FAE8C5" w:rsidR="00795832" w:rsidRPr="00EC1CB3" w:rsidRDefault="00795832" w:rsidP="00795832">
            <w:pPr>
              <w:pStyle w:val="Table8ptText-ASDEFCON"/>
              <w:jc w:val="center"/>
            </w:pPr>
            <w:r>
              <w:t>Approval</w:t>
            </w:r>
          </w:p>
        </w:tc>
        <w:tc>
          <w:tcPr>
            <w:tcW w:w="1134" w:type="dxa"/>
            <w:tcBorders>
              <w:top w:val="nil"/>
              <w:bottom w:val="nil"/>
            </w:tcBorders>
          </w:tcPr>
          <w:p w14:paraId="310BB132"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2899A8E7" w14:textId="77777777" w:rsidR="00795832" w:rsidRPr="00397FA2" w:rsidRDefault="00795832" w:rsidP="00795832">
            <w:pPr>
              <w:pStyle w:val="Table8ptText-ASDEFCON"/>
              <w:jc w:val="left"/>
            </w:pPr>
          </w:p>
        </w:tc>
      </w:tr>
      <w:tr w:rsidR="00A60698" w:rsidRPr="00EC1CB3" w14:paraId="034BCF7B" w14:textId="77777777" w:rsidTr="004275EA">
        <w:tc>
          <w:tcPr>
            <w:tcW w:w="736" w:type="dxa"/>
            <w:tcBorders>
              <w:top w:val="nil"/>
            </w:tcBorders>
          </w:tcPr>
          <w:p w14:paraId="2C5559FA" w14:textId="77777777" w:rsidR="00795832" w:rsidRPr="00EC1CB3" w:rsidRDefault="00795832" w:rsidP="00795832">
            <w:pPr>
              <w:pStyle w:val="Table8ptText-ASDEFCON"/>
              <w:jc w:val="left"/>
            </w:pPr>
          </w:p>
        </w:tc>
        <w:tc>
          <w:tcPr>
            <w:tcW w:w="1671" w:type="dxa"/>
            <w:tcBorders>
              <w:top w:val="nil"/>
            </w:tcBorders>
          </w:tcPr>
          <w:p w14:paraId="61698729" w14:textId="77777777" w:rsidR="00795832" w:rsidRPr="00EC1CB3" w:rsidRDefault="00795832" w:rsidP="00795832">
            <w:pPr>
              <w:pStyle w:val="Table8ptText-ASDEFCON"/>
              <w:jc w:val="left"/>
            </w:pPr>
          </w:p>
        </w:tc>
        <w:tc>
          <w:tcPr>
            <w:tcW w:w="734" w:type="dxa"/>
            <w:tcBorders>
              <w:top w:val="nil"/>
            </w:tcBorders>
          </w:tcPr>
          <w:p w14:paraId="28732AB4" w14:textId="77777777" w:rsidR="00795832" w:rsidRPr="00EC1CB3" w:rsidRDefault="00795832" w:rsidP="00795832">
            <w:pPr>
              <w:pStyle w:val="Table8ptText-ASDEFCON"/>
              <w:jc w:val="center"/>
            </w:pPr>
          </w:p>
        </w:tc>
        <w:tc>
          <w:tcPr>
            <w:tcW w:w="318" w:type="dxa"/>
            <w:tcBorders>
              <w:top w:val="nil"/>
            </w:tcBorders>
          </w:tcPr>
          <w:p w14:paraId="653A0A10" w14:textId="77777777" w:rsidR="00795832" w:rsidRPr="00EC1CB3" w:rsidRDefault="00795832" w:rsidP="00795832">
            <w:pPr>
              <w:pStyle w:val="Table8ptText-ASDEFCON"/>
              <w:jc w:val="center"/>
            </w:pPr>
            <w:r w:rsidRPr="00EC1CB3">
              <w:t>d</w:t>
            </w:r>
          </w:p>
        </w:tc>
        <w:tc>
          <w:tcPr>
            <w:tcW w:w="931" w:type="dxa"/>
            <w:tcBorders>
              <w:top w:val="nil"/>
            </w:tcBorders>
          </w:tcPr>
          <w:p w14:paraId="7EA0FD5F" w14:textId="77777777" w:rsidR="00795832" w:rsidRPr="00EC1CB3" w:rsidRDefault="00795832" w:rsidP="00795832">
            <w:pPr>
              <w:pStyle w:val="Table8ptText-ASDEFCON"/>
              <w:jc w:val="center"/>
            </w:pPr>
            <w:r w:rsidRPr="00EC1CB3">
              <w:t>Update</w:t>
            </w:r>
          </w:p>
        </w:tc>
        <w:tc>
          <w:tcPr>
            <w:tcW w:w="1134" w:type="dxa"/>
            <w:tcBorders>
              <w:top w:val="nil"/>
            </w:tcBorders>
          </w:tcPr>
          <w:p w14:paraId="0125257E" w14:textId="77777777" w:rsidR="00795832" w:rsidRPr="00EC1CB3" w:rsidRDefault="00795832" w:rsidP="00795832">
            <w:pPr>
              <w:pStyle w:val="Table8ptText-ASDEFCON"/>
              <w:jc w:val="center"/>
            </w:pPr>
            <w:r w:rsidRPr="00EC1CB3">
              <w:t>TARR-20</w:t>
            </w:r>
          </w:p>
        </w:tc>
        <w:tc>
          <w:tcPr>
            <w:tcW w:w="709" w:type="dxa"/>
            <w:tcBorders>
              <w:top w:val="nil"/>
            </w:tcBorders>
          </w:tcPr>
          <w:p w14:paraId="091C0F8B" w14:textId="77777777" w:rsidR="00795832" w:rsidRPr="00EC1CB3" w:rsidRDefault="00795832" w:rsidP="00795832">
            <w:pPr>
              <w:pStyle w:val="Table8ptText-ASDEFCON"/>
              <w:jc w:val="center"/>
            </w:pPr>
            <w:r w:rsidRPr="00EC1CB3">
              <w:t>DMS</w:t>
            </w:r>
          </w:p>
        </w:tc>
        <w:tc>
          <w:tcPr>
            <w:tcW w:w="850" w:type="dxa"/>
            <w:tcBorders>
              <w:top w:val="nil"/>
            </w:tcBorders>
          </w:tcPr>
          <w:p w14:paraId="148D06E4" w14:textId="77777777" w:rsidR="00795832" w:rsidRPr="00EC1CB3" w:rsidRDefault="00795832" w:rsidP="00795832">
            <w:pPr>
              <w:pStyle w:val="Table8ptText-ASDEFCON"/>
              <w:jc w:val="center"/>
            </w:pPr>
            <w:r w:rsidRPr="00EC1CB3">
              <w:t>CR</w:t>
            </w:r>
          </w:p>
        </w:tc>
        <w:tc>
          <w:tcPr>
            <w:tcW w:w="1418" w:type="dxa"/>
            <w:tcBorders>
              <w:top w:val="nil"/>
            </w:tcBorders>
          </w:tcPr>
          <w:p w14:paraId="014E0B12" w14:textId="77777777" w:rsidR="00795832" w:rsidRPr="00EC1CB3" w:rsidRDefault="00795832" w:rsidP="00795832">
            <w:pPr>
              <w:pStyle w:val="Table8ptText-ASDEFCON"/>
              <w:jc w:val="center"/>
            </w:pPr>
          </w:p>
        </w:tc>
        <w:tc>
          <w:tcPr>
            <w:tcW w:w="708" w:type="dxa"/>
            <w:tcBorders>
              <w:top w:val="nil"/>
            </w:tcBorders>
          </w:tcPr>
          <w:p w14:paraId="2A0B7025" w14:textId="77777777" w:rsidR="00795832" w:rsidRPr="00EC1CB3" w:rsidRDefault="00795832" w:rsidP="00795832">
            <w:pPr>
              <w:pStyle w:val="Table8ptText-ASDEFCON"/>
              <w:jc w:val="center"/>
            </w:pPr>
            <w:r w:rsidRPr="00EC1CB3">
              <w:t>by MSR</w:t>
            </w:r>
          </w:p>
        </w:tc>
        <w:tc>
          <w:tcPr>
            <w:tcW w:w="851" w:type="dxa"/>
            <w:tcBorders>
              <w:top w:val="nil"/>
            </w:tcBorders>
          </w:tcPr>
          <w:p w14:paraId="13D9F8ED" w14:textId="19C0847E" w:rsidR="00795832" w:rsidRPr="00EC1CB3" w:rsidRDefault="00795832" w:rsidP="00795832">
            <w:pPr>
              <w:pStyle w:val="Table8ptText-ASDEFCON"/>
              <w:jc w:val="center"/>
            </w:pPr>
            <w:r>
              <w:t>Approval</w:t>
            </w:r>
          </w:p>
        </w:tc>
        <w:tc>
          <w:tcPr>
            <w:tcW w:w="1134" w:type="dxa"/>
            <w:tcBorders>
              <w:top w:val="nil"/>
            </w:tcBorders>
          </w:tcPr>
          <w:p w14:paraId="2C2F4948" w14:textId="77777777" w:rsidR="00795832" w:rsidRPr="00EC1CB3" w:rsidRDefault="00795832" w:rsidP="00795832">
            <w:pPr>
              <w:pStyle w:val="Table8ptText-ASDEFCON"/>
              <w:jc w:val="center"/>
            </w:pPr>
            <w:r w:rsidRPr="00EC1CB3">
              <w:t>R(L)</w:t>
            </w:r>
          </w:p>
        </w:tc>
        <w:tc>
          <w:tcPr>
            <w:tcW w:w="2551" w:type="dxa"/>
            <w:tcBorders>
              <w:top w:val="nil"/>
            </w:tcBorders>
          </w:tcPr>
          <w:p w14:paraId="2D1B16F0" w14:textId="77777777" w:rsidR="00795832" w:rsidRPr="00397FA2" w:rsidRDefault="00795832" w:rsidP="00795832">
            <w:pPr>
              <w:pStyle w:val="Table8ptText-ASDEFCON"/>
              <w:jc w:val="left"/>
            </w:pPr>
          </w:p>
        </w:tc>
      </w:tr>
      <w:tr w:rsidR="00A60698" w:rsidRPr="00EC1CB3" w14:paraId="05FAF22C" w14:textId="77777777" w:rsidTr="004275EA">
        <w:tc>
          <w:tcPr>
            <w:tcW w:w="736" w:type="dxa"/>
            <w:tcBorders>
              <w:bottom w:val="nil"/>
            </w:tcBorders>
          </w:tcPr>
          <w:p w14:paraId="0E635071" w14:textId="77777777" w:rsidR="00795832" w:rsidRPr="00EC1CB3" w:rsidRDefault="00795832" w:rsidP="00795832">
            <w:pPr>
              <w:pStyle w:val="Table8ptText-ASDEFCON"/>
              <w:jc w:val="left"/>
            </w:pPr>
            <w:r w:rsidRPr="00EC1CB3">
              <w:t>ILS-510</w:t>
            </w:r>
          </w:p>
        </w:tc>
        <w:tc>
          <w:tcPr>
            <w:tcW w:w="1671" w:type="dxa"/>
            <w:tcBorders>
              <w:bottom w:val="nil"/>
            </w:tcBorders>
          </w:tcPr>
          <w:p w14:paraId="1311BFB8" w14:textId="77777777" w:rsidR="00795832" w:rsidRPr="00EC1CB3" w:rsidRDefault="00795832" w:rsidP="00795832">
            <w:pPr>
              <w:pStyle w:val="Table8ptText-ASDEFCON"/>
              <w:jc w:val="left"/>
            </w:pPr>
            <w:r w:rsidRPr="00EC1CB3">
              <w:t>Task Resources Report</w:t>
            </w:r>
            <w:r>
              <w:t xml:space="preserve"> </w:t>
            </w:r>
            <w:r w:rsidRPr="00EC1CB3">
              <w:t>(</w:t>
            </w:r>
            <w:r>
              <w:t>Maintenance Support</w:t>
            </w:r>
            <w:r w:rsidRPr="00EC1CB3">
              <w:t>)</w:t>
            </w:r>
          </w:p>
        </w:tc>
        <w:tc>
          <w:tcPr>
            <w:tcW w:w="734" w:type="dxa"/>
            <w:tcBorders>
              <w:bottom w:val="nil"/>
            </w:tcBorders>
          </w:tcPr>
          <w:p w14:paraId="2AF4B6F5" w14:textId="77777777" w:rsidR="00795832" w:rsidRPr="00EC1CB3" w:rsidRDefault="00795832" w:rsidP="00795832">
            <w:pPr>
              <w:pStyle w:val="Table8ptText-ASDEFCON"/>
              <w:jc w:val="center"/>
            </w:pPr>
            <w:r>
              <w:t>5.2.5</w:t>
            </w:r>
          </w:p>
        </w:tc>
        <w:tc>
          <w:tcPr>
            <w:tcW w:w="318" w:type="dxa"/>
            <w:tcBorders>
              <w:bottom w:val="nil"/>
            </w:tcBorders>
          </w:tcPr>
          <w:p w14:paraId="091BA8ED" w14:textId="77777777" w:rsidR="00795832" w:rsidRPr="00EC1CB3" w:rsidRDefault="00795832" w:rsidP="00795832">
            <w:pPr>
              <w:pStyle w:val="Table8ptText-ASDEFCON"/>
              <w:jc w:val="center"/>
            </w:pPr>
            <w:r w:rsidRPr="00EC1CB3">
              <w:t>a</w:t>
            </w:r>
          </w:p>
        </w:tc>
        <w:tc>
          <w:tcPr>
            <w:tcW w:w="931" w:type="dxa"/>
            <w:tcBorders>
              <w:bottom w:val="nil"/>
            </w:tcBorders>
          </w:tcPr>
          <w:p w14:paraId="052C505C" w14:textId="77777777" w:rsidR="00795832" w:rsidRPr="00EC1CB3" w:rsidRDefault="00795832" w:rsidP="00795832">
            <w:pPr>
              <w:pStyle w:val="Table8ptText-ASDEFCON"/>
              <w:jc w:val="center"/>
            </w:pPr>
            <w:r w:rsidRPr="00EC1CB3">
              <w:t>Draft 1</w:t>
            </w:r>
          </w:p>
        </w:tc>
        <w:tc>
          <w:tcPr>
            <w:tcW w:w="1134" w:type="dxa"/>
            <w:tcBorders>
              <w:bottom w:val="nil"/>
            </w:tcBorders>
          </w:tcPr>
          <w:p w14:paraId="10139F1C" w14:textId="77777777" w:rsidR="00795832" w:rsidRPr="00EC1CB3" w:rsidRDefault="00795832" w:rsidP="00795832">
            <w:pPr>
              <w:pStyle w:val="Table8ptText-ASDEFCON"/>
              <w:jc w:val="center"/>
            </w:pPr>
            <w:r w:rsidRPr="00EC1CB3">
              <w:t>PDR-20</w:t>
            </w:r>
          </w:p>
        </w:tc>
        <w:tc>
          <w:tcPr>
            <w:tcW w:w="709" w:type="dxa"/>
            <w:tcBorders>
              <w:bottom w:val="nil"/>
            </w:tcBorders>
          </w:tcPr>
          <w:p w14:paraId="5BCBA5CD" w14:textId="77777777" w:rsidR="00795832" w:rsidRPr="00EC1CB3" w:rsidRDefault="00795832" w:rsidP="00795832">
            <w:pPr>
              <w:pStyle w:val="Table8ptText-ASDEFCON"/>
              <w:jc w:val="center"/>
            </w:pPr>
            <w:r w:rsidRPr="00EC1CB3">
              <w:t>DMS</w:t>
            </w:r>
          </w:p>
        </w:tc>
        <w:tc>
          <w:tcPr>
            <w:tcW w:w="850" w:type="dxa"/>
            <w:tcBorders>
              <w:bottom w:val="nil"/>
            </w:tcBorders>
          </w:tcPr>
          <w:p w14:paraId="2EA47EE4" w14:textId="77777777" w:rsidR="00795832" w:rsidRPr="00EC1CB3" w:rsidRDefault="00795832" w:rsidP="00795832">
            <w:pPr>
              <w:pStyle w:val="Table8ptText-ASDEFCON"/>
              <w:jc w:val="center"/>
            </w:pPr>
            <w:r w:rsidRPr="00EC1CB3">
              <w:t>CR</w:t>
            </w:r>
          </w:p>
        </w:tc>
        <w:tc>
          <w:tcPr>
            <w:tcW w:w="1418" w:type="dxa"/>
            <w:tcBorders>
              <w:bottom w:val="nil"/>
            </w:tcBorders>
          </w:tcPr>
          <w:p w14:paraId="77A4CD5D" w14:textId="77777777" w:rsidR="00795832" w:rsidRPr="00EC1CB3" w:rsidRDefault="00795832" w:rsidP="00795832">
            <w:pPr>
              <w:pStyle w:val="Table8ptText-ASDEFCON"/>
              <w:jc w:val="center"/>
            </w:pPr>
            <w:r w:rsidRPr="00EC1CB3">
              <w:t>DID-ILS-DES-TAR</w:t>
            </w:r>
          </w:p>
        </w:tc>
        <w:tc>
          <w:tcPr>
            <w:tcW w:w="708" w:type="dxa"/>
            <w:tcBorders>
              <w:bottom w:val="nil"/>
            </w:tcBorders>
          </w:tcPr>
          <w:p w14:paraId="08674F24" w14:textId="77777777" w:rsidR="00795832" w:rsidRPr="00EC1CB3" w:rsidRDefault="00795832" w:rsidP="00795832">
            <w:pPr>
              <w:pStyle w:val="Table8ptText-ASDEFCON"/>
              <w:jc w:val="center"/>
            </w:pPr>
            <w:r w:rsidRPr="00EC1CB3">
              <w:t>by MSR</w:t>
            </w:r>
          </w:p>
        </w:tc>
        <w:tc>
          <w:tcPr>
            <w:tcW w:w="851" w:type="dxa"/>
            <w:tcBorders>
              <w:bottom w:val="nil"/>
            </w:tcBorders>
          </w:tcPr>
          <w:p w14:paraId="7E53D059" w14:textId="77777777" w:rsidR="00795832" w:rsidRPr="00EC1CB3" w:rsidRDefault="00795832" w:rsidP="00795832">
            <w:pPr>
              <w:pStyle w:val="Table8ptText-ASDEFCON"/>
              <w:jc w:val="center"/>
            </w:pPr>
            <w:r w:rsidRPr="00EC1CB3">
              <w:t>Review</w:t>
            </w:r>
          </w:p>
        </w:tc>
        <w:tc>
          <w:tcPr>
            <w:tcW w:w="1134" w:type="dxa"/>
            <w:tcBorders>
              <w:bottom w:val="nil"/>
            </w:tcBorders>
          </w:tcPr>
          <w:p w14:paraId="706CCFFA" w14:textId="77777777" w:rsidR="00795832" w:rsidRPr="00EC1CB3" w:rsidRDefault="00795832" w:rsidP="00795832">
            <w:pPr>
              <w:pStyle w:val="Table8ptText-ASDEFCON"/>
              <w:jc w:val="center"/>
            </w:pPr>
            <w:r w:rsidRPr="00EC1CB3">
              <w:t>NA</w:t>
            </w:r>
          </w:p>
        </w:tc>
        <w:tc>
          <w:tcPr>
            <w:tcW w:w="2551" w:type="dxa"/>
            <w:tcBorders>
              <w:bottom w:val="nil"/>
            </w:tcBorders>
          </w:tcPr>
          <w:p w14:paraId="1973AE85" w14:textId="77777777" w:rsidR="00795832" w:rsidRPr="00397FA2" w:rsidRDefault="00795832" w:rsidP="00795832">
            <w:pPr>
              <w:pStyle w:val="Table8ptText-ASDEFCON"/>
              <w:jc w:val="left"/>
            </w:pPr>
            <w:r w:rsidRPr="00397FA2">
              <w:t>For consideration of the interactions between the Mission System design and the maintenance resource requirements.</w:t>
            </w:r>
          </w:p>
        </w:tc>
      </w:tr>
      <w:tr w:rsidR="00A60698" w:rsidRPr="00EC1CB3" w14:paraId="3D88112F" w14:textId="77777777" w:rsidTr="004275EA">
        <w:tc>
          <w:tcPr>
            <w:tcW w:w="736" w:type="dxa"/>
            <w:tcBorders>
              <w:top w:val="nil"/>
              <w:bottom w:val="nil"/>
            </w:tcBorders>
          </w:tcPr>
          <w:p w14:paraId="07292AE6" w14:textId="77777777" w:rsidR="00795832" w:rsidRPr="00EC1CB3" w:rsidRDefault="00795832" w:rsidP="00795832">
            <w:pPr>
              <w:pStyle w:val="Table8ptText-ASDEFCON"/>
              <w:jc w:val="left"/>
            </w:pPr>
          </w:p>
        </w:tc>
        <w:tc>
          <w:tcPr>
            <w:tcW w:w="1671" w:type="dxa"/>
            <w:tcBorders>
              <w:top w:val="nil"/>
              <w:bottom w:val="nil"/>
            </w:tcBorders>
          </w:tcPr>
          <w:p w14:paraId="515F73C6" w14:textId="77777777" w:rsidR="00795832" w:rsidRPr="00EC1CB3" w:rsidRDefault="00795832" w:rsidP="00795832">
            <w:pPr>
              <w:pStyle w:val="Table8ptText-ASDEFCON"/>
              <w:jc w:val="left"/>
            </w:pPr>
          </w:p>
        </w:tc>
        <w:tc>
          <w:tcPr>
            <w:tcW w:w="734" w:type="dxa"/>
            <w:tcBorders>
              <w:top w:val="nil"/>
              <w:bottom w:val="nil"/>
            </w:tcBorders>
          </w:tcPr>
          <w:p w14:paraId="55E951F0" w14:textId="77777777" w:rsidR="00795832" w:rsidRPr="00EC1CB3" w:rsidRDefault="00795832" w:rsidP="00795832">
            <w:pPr>
              <w:pStyle w:val="Table8ptText-ASDEFCON"/>
              <w:jc w:val="center"/>
            </w:pPr>
          </w:p>
        </w:tc>
        <w:tc>
          <w:tcPr>
            <w:tcW w:w="318" w:type="dxa"/>
            <w:tcBorders>
              <w:top w:val="nil"/>
              <w:bottom w:val="nil"/>
            </w:tcBorders>
          </w:tcPr>
          <w:p w14:paraId="72F94A50"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60A4CF01"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2DA64197"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5E2F0ABB"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4DBB8FB5"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2F85028C" w14:textId="77777777" w:rsidR="00795832" w:rsidRPr="00EC1CB3" w:rsidRDefault="00795832" w:rsidP="00795832">
            <w:pPr>
              <w:pStyle w:val="Table8ptText-ASDEFCON"/>
              <w:jc w:val="center"/>
            </w:pPr>
          </w:p>
        </w:tc>
        <w:tc>
          <w:tcPr>
            <w:tcW w:w="708" w:type="dxa"/>
            <w:tcBorders>
              <w:top w:val="nil"/>
              <w:bottom w:val="nil"/>
            </w:tcBorders>
          </w:tcPr>
          <w:p w14:paraId="1CBF8F00"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BDDBA2E"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043C65FC"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1C211DFC" w14:textId="2A96E013" w:rsidR="00795832" w:rsidRPr="00397FA2" w:rsidRDefault="00B0285A" w:rsidP="00795832">
            <w:pPr>
              <w:pStyle w:val="Table8ptText-ASDEFCON"/>
              <w:jc w:val="left"/>
            </w:pPr>
            <w:r>
              <w:t>As above</w:t>
            </w:r>
          </w:p>
        </w:tc>
      </w:tr>
      <w:tr w:rsidR="00A60698" w:rsidRPr="00EC1CB3" w14:paraId="1CAEE82B" w14:textId="77777777" w:rsidTr="004275EA">
        <w:tc>
          <w:tcPr>
            <w:tcW w:w="736" w:type="dxa"/>
            <w:tcBorders>
              <w:top w:val="nil"/>
              <w:bottom w:val="nil"/>
            </w:tcBorders>
          </w:tcPr>
          <w:p w14:paraId="2807FA3D" w14:textId="77777777" w:rsidR="00795832" w:rsidRPr="00EC1CB3" w:rsidRDefault="00795832" w:rsidP="00795832">
            <w:pPr>
              <w:pStyle w:val="Table8ptText-ASDEFCON"/>
              <w:jc w:val="left"/>
            </w:pPr>
          </w:p>
        </w:tc>
        <w:tc>
          <w:tcPr>
            <w:tcW w:w="1671" w:type="dxa"/>
            <w:tcBorders>
              <w:top w:val="nil"/>
              <w:bottom w:val="nil"/>
            </w:tcBorders>
          </w:tcPr>
          <w:p w14:paraId="5517B88C" w14:textId="77777777" w:rsidR="00795832" w:rsidRPr="00EC1CB3" w:rsidRDefault="00795832" w:rsidP="00795832">
            <w:pPr>
              <w:pStyle w:val="Table8ptText-ASDEFCON"/>
              <w:jc w:val="left"/>
            </w:pPr>
          </w:p>
        </w:tc>
        <w:tc>
          <w:tcPr>
            <w:tcW w:w="734" w:type="dxa"/>
            <w:tcBorders>
              <w:top w:val="nil"/>
              <w:bottom w:val="nil"/>
            </w:tcBorders>
          </w:tcPr>
          <w:p w14:paraId="0A0FAA28" w14:textId="77777777" w:rsidR="00795832" w:rsidRPr="00EC1CB3" w:rsidRDefault="00795832" w:rsidP="00795832">
            <w:pPr>
              <w:pStyle w:val="Table8ptText-ASDEFCON"/>
              <w:jc w:val="center"/>
            </w:pPr>
          </w:p>
        </w:tc>
        <w:tc>
          <w:tcPr>
            <w:tcW w:w="318" w:type="dxa"/>
            <w:tcBorders>
              <w:top w:val="nil"/>
              <w:bottom w:val="nil"/>
            </w:tcBorders>
          </w:tcPr>
          <w:p w14:paraId="15FF6519"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01D63C23"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12CDCC35"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7C1FB74A"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7C77EE7"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6B5C48D8" w14:textId="77777777" w:rsidR="00795832" w:rsidRPr="00EC1CB3" w:rsidRDefault="00795832" w:rsidP="00795832">
            <w:pPr>
              <w:pStyle w:val="Table8ptText-ASDEFCON"/>
              <w:jc w:val="center"/>
            </w:pPr>
          </w:p>
        </w:tc>
        <w:tc>
          <w:tcPr>
            <w:tcW w:w="708" w:type="dxa"/>
            <w:tcBorders>
              <w:top w:val="nil"/>
              <w:bottom w:val="nil"/>
            </w:tcBorders>
          </w:tcPr>
          <w:p w14:paraId="4E637A02"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594C7C29" w14:textId="09A78EB9" w:rsidR="00795832" w:rsidRPr="00EC1CB3" w:rsidRDefault="00795832" w:rsidP="00795832">
            <w:pPr>
              <w:pStyle w:val="Table8ptText-ASDEFCON"/>
              <w:jc w:val="center"/>
            </w:pPr>
            <w:r>
              <w:t>Approval</w:t>
            </w:r>
          </w:p>
        </w:tc>
        <w:tc>
          <w:tcPr>
            <w:tcW w:w="1134" w:type="dxa"/>
            <w:tcBorders>
              <w:top w:val="nil"/>
              <w:bottom w:val="nil"/>
            </w:tcBorders>
          </w:tcPr>
          <w:p w14:paraId="66441E23"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5E451E79" w14:textId="77777777" w:rsidR="00795832" w:rsidRPr="00397FA2" w:rsidRDefault="00795832" w:rsidP="00795832">
            <w:pPr>
              <w:pStyle w:val="Table8ptText-ASDEFCON"/>
              <w:jc w:val="left"/>
            </w:pPr>
            <w:r w:rsidRPr="00397FA2">
              <w:t>To use when confirming Support Resource provisioning recommendations.</w:t>
            </w:r>
          </w:p>
        </w:tc>
      </w:tr>
      <w:tr w:rsidR="00A60698" w:rsidRPr="00EC1CB3" w14:paraId="1B2FC937" w14:textId="77777777" w:rsidTr="004275EA">
        <w:tc>
          <w:tcPr>
            <w:tcW w:w="736" w:type="dxa"/>
            <w:tcBorders>
              <w:top w:val="nil"/>
            </w:tcBorders>
          </w:tcPr>
          <w:p w14:paraId="7D0D75C9" w14:textId="77777777" w:rsidR="00795832" w:rsidRPr="00EC1CB3" w:rsidRDefault="00795832" w:rsidP="00795832">
            <w:pPr>
              <w:pStyle w:val="Table8ptText-ASDEFCON"/>
              <w:jc w:val="left"/>
            </w:pPr>
          </w:p>
        </w:tc>
        <w:tc>
          <w:tcPr>
            <w:tcW w:w="1671" w:type="dxa"/>
            <w:tcBorders>
              <w:top w:val="nil"/>
            </w:tcBorders>
          </w:tcPr>
          <w:p w14:paraId="086C9AC1" w14:textId="77777777" w:rsidR="00795832" w:rsidRPr="00EC1CB3" w:rsidRDefault="00795832" w:rsidP="00795832">
            <w:pPr>
              <w:pStyle w:val="Table8ptText-ASDEFCON"/>
              <w:jc w:val="left"/>
            </w:pPr>
          </w:p>
        </w:tc>
        <w:tc>
          <w:tcPr>
            <w:tcW w:w="734" w:type="dxa"/>
            <w:tcBorders>
              <w:top w:val="nil"/>
            </w:tcBorders>
          </w:tcPr>
          <w:p w14:paraId="4979A5F8" w14:textId="77777777" w:rsidR="00795832" w:rsidRPr="00EC1CB3" w:rsidRDefault="00795832" w:rsidP="00795832">
            <w:pPr>
              <w:pStyle w:val="Table8ptText-ASDEFCON"/>
              <w:jc w:val="center"/>
            </w:pPr>
          </w:p>
        </w:tc>
        <w:tc>
          <w:tcPr>
            <w:tcW w:w="318" w:type="dxa"/>
            <w:tcBorders>
              <w:top w:val="nil"/>
            </w:tcBorders>
          </w:tcPr>
          <w:p w14:paraId="5AE0FC59" w14:textId="77777777" w:rsidR="00795832" w:rsidRPr="00EC1CB3" w:rsidRDefault="00795832" w:rsidP="00795832">
            <w:pPr>
              <w:pStyle w:val="Table8ptText-ASDEFCON"/>
              <w:jc w:val="center"/>
            </w:pPr>
            <w:r w:rsidRPr="00EC1CB3">
              <w:t>d</w:t>
            </w:r>
          </w:p>
        </w:tc>
        <w:tc>
          <w:tcPr>
            <w:tcW w:w="931" w:type="dxa"/>
            <w:tcBorders>
              <w:top w:val="nil"/>
            </w:tcBorders>
          </w:tcPr>
          <w:p w14:paraId="043DD9B2" w14:textId="77777777" w:rsidR="00795832" w:rsidRPr="00EC1CB3" w:rsidRDefault="00795832" w:rsidP="00795832">
            <w:pPr>
              <w:pStyle w:val="Table8ptText-ASDEFCON"/>
              <w:jc w:val="center"/>
            </w:pPr>
            <w:r w:rsidRPr="00EC1CB3">
              <w:t>Update</w:t>
            </w:r>
          </w:p>
        </w:tc>
        <w:tc>
          <w:tcPr>
            <w:tcW w:w="1134" w:type="dxa"/>
            <w:tcBorders>
              <w:top w:val="nil"/>
            </w:tcBorders>
          </w:tcPr>
          <w:p w14:paraId="53D542B3" w14:textId="77777777" w:rsidR="00795832" w:rsidRPr="00EC1CB3" w:rsidRDefault="00795832" w:rsidP="00795832">
            <w:pPr>
              <w:pStyle w:val="Table8ptText-ASDEFCON"/>
              <w:jc w:val="center"/>
            </w:pPr>
            <w:r w:rsidRPr="00EC1CB3">
              <w:t>TARR-20</w:t>
            </w:r>
          </w:p>
        </w:tc>
        <w:tc>
          <w:tcPr>
            <w:tcW w:w="709" w:type="dxa"/>
            <w:tcBorders>
              <w:top w:val="nil"/>
            </w:tcBorders>
          </w:tcPr>
          <w:p w14:paraId="376CC058" w14:textId="77777777" w:rsidR="00795832" w:rsidRPr="00EC1CB3" w:rsidRDefault="00795832" w:rsidP="00795832">
            <w:pPr>
              <w:pStyle w:val="Table8ptText-ASDEFCON"/>
              <w:jc w:val="center"/>
            </w:pPr>
            <w:r w:rsidRPr="00EC1CB3">
              <w:t>DMS</w:t>
            </w:r>
          </w:p>
        </w:tc>
        <w:tc>
          <w:tcPr>
            <w:tcW w:w="850" w:type="dxa"/>
            <w:tcBorders>
              <w:top w:val="nil"/>
            </w:tcBorders>
          </w:tcPr>
          <w:p w14:paraId="621BB859" w14:textId="77777777" w:rsidR="00795832" w:rsidRPr="00EC1CB3" w:rsidRDefault="00795832" w:rsidP="00795832">
            <w:pPr>
              <w:pStyle w:val="Table8ptText-ASDEFCON"/>
              <w:jc w:val="center"/>
            </w:pPr>
            <w:r w:rsidRPr="00EC1CB3">
              <w:t>CR</w:t>
            </w:r>
          </w:p>
        </w:tc>
        <w:tc>
          <w:tcPr>
            <w:tcW w:w="1418" w:type="dxa"/>
            <w:tcBorders>
              <w:top w:val="nil"/>
            </w:tcBorders>
          </w:tcPr>
          <w:p w14:paraId="5C7C1A01" w14:textId="77777777" w:rsidR="00795832" w:rsidRPr="00EC1CB3" w:rsidRDefault="00795832" w:rsidP="00795832">
            <w:pPr>
              <w:pStyle w:val="Table8ptText-ASDEFCON"/>
              <w:jc w:val="center"/>
            </w:pPr>
          </w:p>
        </w:tc>
        <w:tc>
          <w:tcPr>
            <w:tcW w:w="708" w:type="dxa"/>
            <w:tcBorders>
              <w:top w:val="nil"/>
            </w:tcBorders>
          </w:tcPr>
          <w:p w14:paraId="1FFE72E1" w14:textId="77777777" w:rsidR="00795832" w:rsidRPr="00EC1CB3" w:rsidRDefault="00795832" w:rsidP="00795832">
            <w:pPr>
              <w:pStyle w:val="Table8ptText-ASDEFCON"/>
              <w:jc w:val="center"/>
            </w:pPr>
            <w:r w:rsidRPr="00EC1CB3">
              <w:t>by MSR</w:t>
            </w:r>
          </w:p>
        </w:tc>
        <w:tc>
          <w:tcPr>
            <w:tcW w:w="851" w:type="dxa"/>
            <w:tcBorders>
              <w:top w:val="nil"/>
            </w:tcBorders>
          </w:tcPr>
          <w:p w14:paraId="7F89E565" w14:textId="7C1B047A" w:rsidR="00795832" w:rsidRPr="00EC1CB3" w:rsidRDefault="00795832" w:rsidP="00795832">
            <w:pPr>
              <w:pStyle w:val="Table8ptText-ASDEFCON"/>
              <w:jc w:val="center"/>
            </w:pPr>
            <w:r>
              <w:t>Approval</w:t>
            </w:r>
          </w:p>
        </w:tc>
        <w:tc>
          <w:tcPr>
            <w:tcW w:w="1134" w:type="dxa"/>
            <w:tcBorders>
              <w:top w:val="nil"/>
            </w:tcBorders>
          </w:tcPr>
          <w:p w14:paraId="683254B7" w14:textId="77777777" w:rsidR="00795832" w:rsidRPr="00EC1CB3" w:rsidRDefault="00795832" w:rsidP="00795832">
            <w:pPr>
              <w:pStyle w:val="Table8ptText-ASDEFCON"/>
              <w:jc w:val="center"/>
            </w:pPr>
            <w:r w:rsidRPr="00EC1CB3">
              <w:t>R(L)</w:t>
            </w:r>
          </w:p>
        </w:tc>
        <w:tc>
          <w:tcPr>
            <w:tcW w:w="2551" w:type="dxa"/>
            <w:tcBorders>
              <w:top w:val="nil"/>
            </w:tcBorders>
          </w:tcPr>
          <w:p w14:paraId="6DE8E897" w14:textId="77777777" w:rsidR="00795832" w:rsidRPr="00397FA2" w:rsidRDefault="00795832" w:rsidP="00795832">
            <w:pPr>
              <w:pStyle w:val="Table8ptText-ASDEFCON"/>
              <w:jc w:val="left"/>
            </w:pPr>
          </w:p>
        </w:tc>
      </w:tr>
      <w:tr w:rsidR="00A60698" w:rsidRPr="00EC1CB3" w14:paraId="496B54D7" w14:textId="77777777" w:rsidTr="004275EA">
        <w:tc>
          <w:tcPr>
            <w:tcW w:w="736" w:type="dxa"/>
            <w:tcBorders>
              <w:bottom w:val="nil"/>
            </w:tcBorders>
          </w:tcPr>
          <w:p w14:paraId="13470D3D" w14:textId="77777777" w:rsidR="00795832" w:rsidRPr="00EC1CB3" w:rsidRDefault="00795832" w:rsidP="00795832">
            <w:pPr>
              <w:pStyle w:val="Table8ptText-ASDEFCON"/>
              <w:jc w:val="left"/>
            </w:pPr>
            <w:r w:rsidRPr="00EC1CB3">
              <w:t>ILS-520</w:t>
            </w:r>
          </w:p>
        </w:tc>
        <w:tc>
          <w:tcPr>
            <w:tcW w:w="1671" w:type="dxa"/>
            <w:tcBorders>
              <w:bottom w:val="nil"/>
            </w:tcBorders>
          </w:tcPr>
          <w:p w14:paraId="27D390DD" w14:textId="77777777" w:rsidR="00795832" w:rsidRPr="00EC1CB3" w:rsidRDefault="00795832" w:rsidP="00795832">
            <w:pPr>
              <w:pStyle w:val="Table8ptText-ASDEFCON"/>
              <w:jc w:val="left"/>
            </w:pPr>
            <w:r w:rsidRPr="00EC1CB3">
              <w:t>Task Procedures Report</w:t>
            </w:r>
            <w:r>
              <w:t xml:space="preserve"> </w:t>
            </w:r>
            <w:r w:rsidRPr="00EC1CB3">
              <w:t>(</w:t>
            </w:r>
            <w:r>
              <w:t>Maintenance Support</w:t>
            </w:r>
            <w:r w:rsidRPr="00EC1CB3">
              <w:t>)</w:t>
            </w:r>
          </w:p>
        </w:tc>
        <w:tc>
          <w:tcPr>
            <w:tcW w:w="734" w:type="dxa"/>
            <w:tcBorders>
              <w:bottom w:val="nil"/>
            </w:tcBorders>
          </w:tcPr>
          <w:p w14:paraId="7A692E7F" w14:textId="77777777" w:rsidR="00795832" w:rsidRPr="00EC1CB3" w:rsidRDefault="00795832" w:rsidP="00795832">
            <w:pPr>
              <w:pStyle w:val="Table8ptText-ASDEFCON"/>
              <w:jc w:val="center"/>
            </w:pPr>
            <w:r>
              <w:t>5.2.5</w:t>
            </w:r>
          </w:p>
        </w:tc>
        <w:tc>
          <w:tcPr>
            <w:tcW w:w="318" w:type="dxa"/>
            <w:tcBorders>
              <w:bottom w:val="nil"/>
            </w:tcBorders>
          </w:tcPr>
          <w:p w14:paraId="3029B187" w14:textId="77777777" w:rsidR="00795832" w:rsidRPr="00EC1CB3" w:rsidRDefault="00795832" w:rsidP="00795832">
            <w:pPr>
              <w:pStyle w:val="Table8ptText-ASDEFCON"/>
              <w:jc w:val="center"/>
            </w:pPr>
            <w:r w:rsidRPr="00EC1CB3">
              <w:t>a</w:t>
            </w:r>
          </w:p>
        </w:tc>
        <w:tc>
          <w:tcPr>
            <w:tcW w:w="931" w:type="dxa"/>
            <w:tcBorders>
              <w:bottom w:val="nil"/>
            </w:tcBorders>
          </w:tcPr>
          <w:p w14:paraId="4A8C5764" w14:textId="77777777" w:rsidR="00795832" w:rsidRPr="00EC1CB3" w:rsidRDefault="00795832" w:rsidP="00795832">
            <w:pPr>
              <w:pStyle w:val="Table8ptText-ASDEFCON"/>
              <w:jc w:val="center"/>
            </w:pPr>
            <w:r w:rsidRPr="00EC1CB3">
              <w:t>Final</w:t>
            </w:r>
          </w:p>
        </w:tc>
        <w:tc>
          <w:tcPr>
            <w:tcW w:w="1134" w:type="dxa"/>
            <w:tcBorders>
              <w:bottom w:val="nil"/>
            </w:tcBorders>
          </w:tcPr>
          <w:p w14:paraId="05017EE2" w14:textId="77777777" w:rsidR="00795832" w:rsidRPr="00EC1CB3" w:rsidRDefault="00795832" w:rsidP="00795832">
            <w:pPr>
              <w:pStyle w:val="Table8ptText-ASDEFCON"/>
              <w:jc w:val="center"/>
            </w:pPr>
            <w:r w:rsidRPr="00EC1CB3">
              <w:t>TARR-20</w:t>
            </w:r>
          </w:p>
        </w:tc>
        <w:tc>
          <w:tcPr>
            <w:tcW w:w="709" w:type="dxa"/>
            <w:tcBorders>
              <w:bottom w:val="nil"/>
            </w:tcBorders>
          </w:tcPr>
          <w:p w14:paraId="256D58A1" w14:textId="77777777" w:rsidR="00795832" w:rsidRPr="00EC1CB3" w:rsidRDefault="00795832" w:rsidP="00795832">
            <w:pPr>
              <w:pStyle w:val="Table8ptText-ASDEFCON"/>
              <w:jc w:val="center"/>
            </w:pPr>
            <w:r w:rsidRPr="00EC1CB3">
              <w:t>DMS</w:t>
            </w:r>
          </w:p>
        </w:tc>
        <w:tc>
          <w:tcPr>
            <w:tcW w:w="850" w:type="dxa"/>
            <w:tcBorders>
              <w:bottom w:val="nil"/>
            </w:tcBorders>
          </w:tcPr>
          <w:p w14:paraId="6EEDD8A0" w14:textId="77777777" w:rsidR="00795832" w:rsidRPr="00EC1CB3" w:rsidRDefault="00795832" w:rsidP="00795832">
            <w:pPr>
              <w:pStyle w:val="Table8ptText-ASDEFCON"/>
              <w:jc w:val="center"/>
            </w:pPr>
            <w:r w:rsidRPr="00EC1CB3">
              <w:t>CR</w:t>
            </w:r>
          </w:p>
        </w:tc>
        <w:tc>
          <w:tcPr>
            <w:tcW w:w="1418" w:type="dxa"/>
            <w:tcBorders>
              <w:bottom w:val="nil"/>
            </w:tcBorders>
          </w:tcPr>
          <w:p w14:paraId="359C5E8C" w14:textId="77777777" w:rsidR="00795832" w:rsidRPr="00EC1CB3" w:rsidRDefault="00795832" w:rsidP="00795832">
            <w:pPr>
              <w:pStyle w:val="Table8ptText-ASDEFCON"/>
              <w:jc w:val="center"/>
            </w:pPr>
            <w:r w:rsidRPr="00EC1CB3">
              <w:t>DID-ILS-DES-TAR</w:t>
            </w:r>
          </w:p>
        </w:tc>
        <w:tc>
          <w:tcPr>
            <w:tcW w:w="708" w:type="dxa"/>
            <w:tcBorders>
              <w:bottom w:val="nil"/>
            </w:tcBorders>
          </w:tcPr>
          <w:p w14:paraId="4AE3F467" w14:textId="77777777" w:rsidR="00795832" w:rsidRPr="00EC1CB3" w:rsidRDefault="00795832" w:rsidP="00795832">
            <w:pPr>
              <w:pStyle w:val="Table8ptText-ASDEFCON"/>
              <w:jc w:val="center"/>
            </w:pPr>
            <w:r w:rsidRPr="00EC1CB3">
              <w:t>by MSR</w:t>
            </w:r>
          </w:p>
        </w:tc>
        <w:tc>
          <w:tcPr>
            <w:tcW w:w="851" w:type="dxa"/>
            <w:tcBorders>
              <w:bottom w:val="nil"/>
            </w:tcBorders>
          </w:tcPr>
          <w:p w14:paraId="26240191" w14:textId="3387C225" w:rsidR="00795832" w:rsidRPr="00EC1CB3" w:rsidRDefault="00795832" w:rsidP="00795832">
            <w:pPr>
              <w:pStyle w:val="Table8ptText-ASDEFCON"/>
              <w:jc w:val="center"/>
            </w:pPr>
            <w:r>
              <w:t>Approval</w:t>
            </w:r>
          </w:p>
        </w:tc>
        <w:tc>
          <w:tcPr>
            <w:tcW w:w="1134" w:type="dxa"/>
            <w:tcBorders>
              <w:bottom w:val="nil"/>
            </w:tcBorders>
          </w:tcPr>
          <w:p w14:paraId="4E5CCB9A" w14:textId="77777777" w:rsidR="00795832" w:rsidRPr="00EC1CB3" w:rsidRDefault="00795832" w:rsidP="00795832">
            <w:pPr>
              <w:pStyle w:val="Table8ptText-ASDEFCON"/>
              <w:jc w:val="center"/>
            </w:pPr>
            <w:r w:rsidRPr="00EC1CB3">
              <w:t>R(L)</w:t>
            </w:r>
          </w:p>
        </w:tc>
        <w:tc>
          <w:tcPr>
            <w:tcW w:w="2551" w:type="dxa"/>
            <w:tcBorders>
              <w:bottom w:val="nil"/>
            </w:tcBorders>
          </w:tcPr>
          <w:p w14:paraId="58FBA810" w14:textId="77777777" w:rsidR="00795832" w:rsidRPr="00397FA2" w:rsidRDefault="00795832" w:rsidP="00795832">
            <w:pPr>
              <w:pStyle w:val="Table8ptText-ASDEFCON"/>
              <w:jc w:val="left"/>
            </w:pPr>
          </w:p>
        </w:tc>
      </w:tr>
      <w:tr w:rsidR="00A60698" w:rsidRPr="00EC1CB3" w14:paraId="2D6E73DB" w14:textId="77777777" w:rsidTr="004275EA">
        <w:tc>
          <w:tcPr>
            <w:tcW w:w="736" w:type="dxa"/>
            <w:tcBorders>
              <w:bottom w:val="nil"/>
            </w:tcBorders>
          </w:tcPr>
          <w:p w14:paraId="35A28C94" w14:textId="77777777" w:rsidR="00795832" w:rsidRPr="00EC1CB3" w:rsidRDefault="00795832" w:rsidP="00795832">
            <w:pPr>
              <w:pStyle w:val="Table8ptText-ASDEFCON"/>
              <w:jc w:val="left"/>
            </w:pPr>
            <w:r w:rsidRPr="00EC1CB3">
              <w:t>ILS-530</w:t>
            </w:r>
          </w:p>
        </w:tc>
        <w:tc>
          <w:tcPr>
            <w:tcW w:w="1671" w:type="dxa"/>
            <w:tcBorders>
              <w:bottom w:val="nil"/>
            </w:tcBorders>
          </w:tcPr>
          <w:p w14:paraId="37F7E6C1" w14:textId="77777777" w:rsidR="00795832" w:rsidRPr="00EC1CB3" w:rsidRDefault="00795832" w:rsidP="00795832">
            <w:pPr>
              <w:pStyle w:val="Table8ptText-ASDEFCON"/>
              <w:jc w:val="left"/>
            </w:pPr>
            <w:r w:rsidRPr="00EC1CB3">
              <w:t>Task Personnel Competency Report</w:t>
            </w:r>
            <w:r>
              <w:t xml:space="preserve"> </w:t>
            </w:r>
            <w:r w:rsidRPr="00EC1CB3">
              <w:t>(</w:t>
            </w:r>
            <w:r>
              <w:t>Maintenance Support</w:t>
            </w:r>
            <w:r w:rsidRPr="00EC1CB3">
              <w:t>)</w:t>
            </w:r>
          </w:p>
        </w:tc>
        <w:tc>
          <w:tcPr>
            <w:tcW w:w="734" w:type="dxa"/>
            <w:tcBorders>
              <w:bottom w:val="nil"/>
            </w:tcBorders>
          </w:tcPr>
          <w:p w14:paraId="3C5C3D8D" w14:textId="77777777" w:rsidR="00795832" w:rsidRPr="00EC1CB3" w:rsidRDefault="00795832" w:rsidP="00795832">
            <w:pPr>
              <w:pStyle w:val="Table8ptText-ASDEFCON"/>
              <w:jc w:val="center"/>
            </w:pPr>
            <w:r>
              <w:t>5.2.5</w:t>
            </w:r>
          </w:p>
        </w:tc>
        <w:tc>
          <w:tcPr>
            <w:tcW w:w="318" w:type="dxa"/>
            <w:tcBorders>
              <w:bottom w:val="nil"/>
            </w:tcBorders>
          </w:tcPr>
          <w:p w14:paraId="39B20FFB" w14:textId="77777777" w:rsidR="00795832" w:rsidRPr="00EC1CB3" w:rsidRDefault="00795832" w:rsidP="00795832">
            <w:pPr>
              <w:pStyle w:val="Table8ptText-ASDEFCON"/>
              <w:jc w:val="center"/>
            </w:pPr>
            <w:r w:rsidRPr="00EC1CB3">
              <w:t>a</w:t>
            </w:r>
          </w:p>
        </w:tc>
        <w:tc>
          <w:tcPr>
            <w:tcW w:w="931" w:type="dxa"/>
            <w:tcBorders>
              <w:bottom w:val="nil"/>
            </w:tcBorders>
          </w:tcPr>
          <w:p w14:paraId="7F1BEE24" w14:textId="77777777" w:rsidR="00795832" w:rsidRPr="00EC1CB3" w:rsidRDefault="00795832" w:rsidP="00795832">
            <w:pPr>
              <w:pStyle w:val="Table8ptText-ASDEFCON"/>
              <w:jc w:val="center"/>
            </w:pPr>
            <w:r w:rsidRPr="00EC1CB3">
              <w:t>Final</w:t>
            </w:r>
          </w:p>
        </w:tc>
        <w:tc>
          <w:tcPr>
            <w:tcW w:w="1134" w:type="dxa"/>
            <w:tcBorders>
              <w:bottom w:val="nil"/>
            </w:tcBorders>
          </w:tcPr>
          <w:p w14:paraId="6D8BD2BC" w14:textId="77777777" w:rsidR="00795832" w:rsidRPr="00EC1CB3" w:rsidRDefault="00795832" w:rsidP="00795832">
            <w:pPr>
              <w:pStyle w:val="Table8ptText-ASDEFCON"/>
              <w:jc w:val="center"/>
            </w:pPr>
            <w:r w:rsidRPr="00EC1CB3">
              <w:t>TARR-20</w:t>
            </w:r>
          </w:p>
        </w:tc>
        <w:tc>
          <w:tcPr>
            <w:tcW w:w="709" w:type="dxa"/>
            <w:tcBorders>
              <w:bottom w:val="nil"/>
            </w:tcBorders>
          </w:tcPr>
          <w:p w14:paraId="282079A6" w14:textId="77777777" w:rsidR="00795832" w:rsidRPr="00EC1CB3" w:rsidRDefault="00795832" w:rsidP="00795832">
            <w:pPr>
              <w:pStyle w:val="Table8ptText-ASDEFCON"/>
              <w:jc w:val="center"/>
            </w:pPr>
            <w:r w:rsidRPr="00EC1CB3">
              <w:t>DMS</w:t>
            </w:r>
          </w:p>
        </w:tc>
        <w:tc>
          <w:tcPr>
            <w:tcW w:w="850" w:type="dxa"/>
            <w:tcBorders>
              <w:bottom w:val="nil"/>
            </w:tcBorders>
          </w:tcPr>
          <w:p w14:paraId="00E798D2" w14:textId="77777777" w:rsidR="00795832" w:rsidRPr="00EC1CB3" w:rsidRDefault="00795832" w:rsidP="00795832">
            <w:pPr>
              <w:pStyle w:val="Table8ptText-ASDEFCON"/>
              <w:jc w:val="center"/>
            </w:pPr>
            <w:r w:rsidRPr="00EC1CB3">
              <w:t>CR</w:t>
            </w:r>
          </w:p>
        </w:tc>
        <w:tc>
          <w:tcPr>
            <w:tcW w:w="1418" w:type="dxa"/>
            <w:tcBorders>
              <w:bottom w:val="nil"/>
            </w:tcBorders>
          </w:tcPr>
          <w:p w14:paraId="4FDE56A7" w14:textId="77777777" w:rsidR="00795832" w:rsidRPr="00EC1CB3" w:rsidRDefault="00795832" w:rsidP="00795832">
            <w:pPr>
              <w:pStyle w:val="Table8ptText-ASDEFCON"/>
              <w:jc w:val="center"/>
            </w:pPr>
            <w:r w:rsidRPr="00EC1CB3">
              <w:t>DID-ILS-DES-TAR</w:t>
            </w:r>
          </w:p>
        </w:tc>
        <w:tc>
          <w:tcPr>
            <w:tcW w:w="708" w:type="dxa"/>
            <w:tcBorders>
              <w:bottom w:val="nil"/>
            </w:tcBorders>
          </w:tcPr>
          <w:p w14:paraId="1FAF1E83" w14:textId="77777777" w:rsidR="00795832" w:rsidRPr="00EC1CB3" w:rsidRDefault="00795832" w:rsidP="00795832">
            <w:pPr>
              <w:pStyle w:val="Table8ptText-ASDEFCON"/>
              <w:jc w:val="center"/>
            </w:pPr>
            <w:r w:rsidRPr="00EC1CB3">
              <w:t>by MSR</w:t>
            </w:r>
          </w:p>
        </w:tc>
        <w:tc>
          <w:tcPr>
            <w:tcW w:w="851" w:type="dxa"/>
            <w:tcBorders>
              <w:bottom w:val="nil"/>
            </w:tcBorders>
          </w:tcPr>
          <w:p w14:paraId="1C323E5D" w14:textId="7A2FC8CC" w:rsidR="00795832" w:rsidRPr="00EC1CB3" w:rsidRDefault="00795832" w:rsidP="00795832">
            <w:pPr>
              <w:pStyle w:val="Table8ptText-ASDEFCON"/>
              <w:jc w:val="center"/>
            </w:pPr>
            <w:r>
              <w:t>Approval</w:t>
            </w:r>
          </w:p>
        </w:tc>
        <w:tc>
          <w:tcPr>
            <w:tcW w:w="1134" w:type="dxa"/>
            <w:tcBorders>
              <w:bottom w:val="nil"/>
            </w:tcBorders>
          </w:tcPr>
          <w:p w14:paraId="4E8F4728" w14:textId="77777777" w:rsidR="00795832" w:rsidRPr="00EC1CB3" w:rsidRDefault="00795832" w:rsidP="00795832">
            <w:pPr>
              <w:pStyle w:val="Table8ptText-ASDEFCON"/>
              <w:jc w:val="center"/>
            </w:pPr>
            <w:r w:rsidRPr="00EC1CB3">
              <w:t>R(L)</w:t>
            </w:r>
          </w:p>
        </w:tc>
        <w:tc>
          <w:tcPr>
            <w:tcW w:w="2551" w:type="dxa"/>
            <w:tcBorders>
              <w:bottom w:val="nil"/>
            </w:tcBorders>
          </w:tcPr>
          <w:p w14:paraId="69A9AD69" w14:textId="77777777" w:rsidR="00795832" w:rsidRPr="00397FA2" w:rsidRDefault="00795832" w:rsidP="00795832">
            <w:pPr>
              <w:pStyle w:val="Table8ptText-ASDEFCON"/>
              <w:jc w:val="left"/>
            </w:pPr>
          </w:p>
        </w:tc>
      </w:tr>
      <w:tr w:rsidR="00A60698" w:rsidRPr="00EC1CB3" w14:paraId="00F3BB2E" w14:textId="77777777" w:rsidTr="004275EA">
        <w:tc>
          <w:tcPr>
            <w:tcW w:w="736" w:type="dxa"/>
            <w:tcBorders>
              <w:bottom w:val="nil"/>
            </w:tcBorders>
          </w:tcPr>
          <w:p w14:paraId="015F62D1" w14:textId="77777777" w:rsidR="00795832" w:rsidRPr="00EC1CB3" w:rsidRDefault="00795832" w:rsidP="00795832">
            <w:pPr>
              <w:pStyle w:val="Table8ptText-ASDEFCON"/>
              <w:jc w:val="left"/>
            </w:pPr>
            <w:r w:rsidRPr="00EC1CB3">
              <w:lastRenderedPageBreak/>
              <w:t>ILS-540</w:t>
            </w:r>
          </w:p>
        </w:tc>
        <w:tc>
          <w:tcPr>
            <w:tcW w:w="1671" w:type="dxa"/>
            <w:tcBorders>
              <w:bottom w:val="nil"/>
            </w:tcBorders>
          </w:tcPr>
          <w:p w14:paraId="435E9FA0" w14:textId="77777777" w:rsidR="00795832" w:rsidRPr="00EC1CB3" w:rsidRDefault="00795832" w:rsidP="00795832">
            <w:pPr>
              <w:pStyle w:val="Table8ptText-ASDEFCON"/>
              <w:jc w:val="left"/>
            </w:pPr>
            <w:r w:rsidRPr="00EC1CB3">
              <w:t>FMECA Report</w:t>
            </w:r>
          </w:p>
        </w:tc>
        <w:tc>
          <w:tcPr>
            <w:tcW w:w="734" w:type="dxa"/>
            <w:tcBorders>
              <w:bottom w:val="nil"/>
            </w:tcBorders>
          </w:tcPr>
          <w:p w14:paraId="201EA3B5" w14:textId="77777777" w:rsidR="00795832" w:rsidRPr="00EC1CB3" w:rsidRDefault="00795832" w:rsidP="00795832">
            <w:pPr>
              <w:pStyle w:val="Table8ptText-ASDEFCON"/>
              <w:jc w:val="center"/>
            </w:pPr>
            <w:r>
              <w:t>5.2.5</w:t>
            </w:r>
          </w:p>
        </w:tc>
        <w:tc>
          <w:tcPr>
            <w:tcW w:w="318" w:type="dxa"/>
            <w:tcBorders>
              <w:bottom w:val="nil"/>
            </w:tcBorders>
          </w:tcPr>
          <w:p w14:paraId="527B08E1" w14:textId="77777777" w:rsidR="00795832" w:rsidRPr="00EC1CB3" w:rsidRDefault="00795832" w:rsidP="00795832">
            <w:pPr>
              <w:pStyle w:val="Table8ptText-ASDEFCON"/>
              <w:jc w:val="center"/>
            </w:pPr>
            <w:r w:rsidRPr="00EC1CB3">
              <w:t>a</w:t>
            </w:r>
          </w:p>
        </w:tc>
        <w:tc>
          <w:tcPr>
            <w:tcW w:w="931" w:type="dxa"/>
            <w:tcBorders>
              <w:bottom w:val="nil"/>
            </w:tcBorders>
          </w:tcPr>
          <w:p w14:paraId="55108D6F" w14:textId="77777777" w:rsidR="00795832" w:rsidRPr="00EC1CB3" w:rsidRDefault="00795832" w:rsidP="00795832">
            <w:pPr>
              <w:pStyle w:val="Table8ptText-ASDEFCON"/>
              <w:jc w:val="center"/>
            </w:pPr>
            <w:r w:rsidRPr="00EC1CB3">
              <w:t>Draft 1</w:t>
            </w:r>
          </w:p>
        </w:tc>
        <w:tc>
          <w:tcPr>
            <w:tcW w:w="1134" w:type="dxa"/>
            <w:tcBorders>
              <w:bottom w:val="nil"/>
            </w:tcBorders>
          </w:tcPr>
          <w:p w14:paraId="770EB22A" w14:textId="77777777" w:rsidR="00795832" w:rsidRPr="00EC1CB3" w:rsidRDefault="00795832" w:rsidP="00795832">
            <w:pPr>
              <w:pStyle w:val="Table8ptText-ASDEFCON"/>
              <w:jc w:val="center"/>
            </w:pPr>
            <w:r w:rsidRPr="00EC1CB3">
              <w:t>PDR-20</w:t>
            </w:r>
          </w:p>
        </w:tc>
        <w:tc>
          <w:tcPr>
            <w:tcW w:w="709" w:type="dxa"/>
            <w:tcBorders>
              <w:bottom w:val="nil"/>
            </w:tcBorders>
          </w:tcPr>
          <w:p w14:paraId="09D5E31B" w14:textId="77777777" w:rsidR="00795832" w:rsidRPr="00EC1CB3" w:rsidRDefault="00795832" w:rsidP="00795832">
            <w:pPr>
              <w:pStyle w:val="Table8ptText-ASDEFCON"/>
              <w:jc w:val="center"/>
            </w:pPr>
            <w:r w:rsidRPr="00EC1CB3">
              <w:t>DMS</w:t>
            </w:r>
          </w:p>
        </w:tc>
        <w:tc>
          <w:tcPr>
            <w:tcW w:w="850" w:type="dxa"/>
            <w:tcBorders>
              <w:bottom w:val="nil"/>
            </w:tcBorders>
          </w:tcPr>
          <w:p w14:paraId="6D76415F" w14:textId="77777777" w:rsidR="00795832" w:rsidRPr="00EC1CB3" w:rsidRDefault="00795832" w:rsidP="00795832">
            <w:pPr>
              <w:pStyle w:val="Table8ptText-ASDEFCON"/>
              <w:jc w:val="center"/>
            </w:pPr>
            <w:r w:rsidRPr="00EC1CB3">
              <w:t>CR</w:t>
            </w:r>
          </w:p>
        </w:tc>
        <w:tc>
          <w:tcPr>
            <w:tcW w:w="1418" w:type="dxa"/>
            <w:tcBorders>
              <w:bottom w:val="nil"/>
            </w:tcBorders>
          </w:tcPr>
          <w:p w14:paraId="6CB6CD0C" w14:textId="77777777" w:rsidR="00795832" w:rsidRPr="00EC1CB3" w:rsidRDefault="00795832" w:rsidP="00795832">
            <w:pPr>
              <w:pStyle w:val="Table8ptText-ASDEFCON"/>
              <w:jc w:val="center"/>
            </w:pPr>
            <w:r w:rsidRPr="00EC1CB3">
              <w:t>DID-ILS-DES-FMECAR</w:t>
            </w:r>
          </w:p>
        </w:tc>
        <w:tc>
          <w:tcPr>
            <w:tcW w:w="708" w:type="dxa"/>
            <w:tcBorders>
              <w:bottom w:val="nil"/>
            </w:tcBorders>
          </w:tcPr>
          <w:p w14:paraId="3BE54929" w14:textId="77777777" w:rsidR="00795832" w:rsidRPr="00EC1CB3" w:rsidRDefault="00795832" w:rsidP="00795832">
            <w:pPr>
              <w:pStyle w:val="Table8ptText-ASDEFCON"/>
              <w:jc w:val="center"/>
            </w:pPr>
            <w:r w:rsidRPr="00EC1CB3">
              <w:t>by MSR</w:t>
            </w:r>
          </w:p>
        </w:tc>
        <w:tc>
          <w:tcPr>
            <w:tcW w:w="851" w:type="dxa"/>
            <w:tcBorders>
              <w:bottom w:val="nil"/>
            </w:tcBorders>
          </w:tcPr>
          <w:p w14:paraId="663470DA" w14:textId="77777777" w:rsidR="00795832" w:rsidRPr="00EC1CB3" w:rsidRDefault="00795832" w:rsidP="00795832">
            <w:pPr>
              <w:pStyle w:val="Table8ptText-ASDEFCON"/>
              <w:jc w:val="center"/>
            </w:pPr>
            <w:r w:rsidRPr="00EC1CB3">
              <w:t>Review</w:t>
            </w:r>
          </w:p>
        </w:tc>
        <w:tc>
          <w:tcPr>
            <w:tcW w:w="1134" w:type="dxa"/>
            <w:tcBorders>
              <w:bottom w:val="nil"/>
            </w:tcBorders>
          </w:tcPr>
          <w:p w14:paraId="04DA3590" w14:textId="77777777" w:rsidR="00795832" w:rsidRPr="00EC1CB3" w:rsidRDefault="00795832" w:rsidP="00795832">
            <w:pPr>
              <w:pStyle w:val="Table8ptText-ASDEFCON"/>
              <w:jc w:val="center"/>
            </w:pPr>
            <w:r w:rsidRPr="00EC1CB3">
              <w:t>NA</w:t>
            </w:r>
          </w:p>
        </w:tc>
        <w:tc>
          <w:tcPr>
            <w:tcW w:w="2551" w:type="dxa"/>
            <w:tcBorders>
              <w:bottom w:val="nil"/>
            </w:tcBorders>
          </w:tcPr>
          <w:p w14:paraId="42458B09" w14:textId="77777777" w:rsidR="00795832" w:rsidRPr="00397FA2" w:rsidRDefault="00795832" w:rsidP="00795832">
            <w:pPr>
              <w:pStyle w:val="Table8ptText-ASDEFCON"/>
              <w:jc w:val="left"/>
            </w:pPr>
            <w:r w:rsidRPr="00397FA2">
              <w:t>To ensure that FMECA has been considered during Mission System design and that the Support System design is harmonised with the FMECA outcomes.</w:t>
            </w:r>
          </w:p>
        </w:tc>
      </w:tr>
      <w:tr w:rsidR="00A60698" w:rsidRPr="00EC1CB3" w14:paraId="50D72890" w14:textId="77777777" w:rsidTr="004275EA">
        <w:tc>
          <w:tcPr>
            <w:tcW w:w="736" w:type="dxa"/>
            <w:tcBorders>
              <w:top w:val="nil"/>
              <w:bottom w:val="nil"/>
            </w:tcBorders>
          </w:tcPr>
          <w:p w14:paraId="21607E33" w14:textId="77777777" w:rsidR="00795832" w:rsidRPr="00EC1CB3" w:rsidRDefault="00795832" w:rsidP="00795832">
            <w:pPr>
              <w:pStyle w:val="Table8ptText-ASDEFCON"/>
              <w:jc w:val="left"/>
            </w:pPr>
          </w:p>
        </w:tc>
        <w:tc>
          <w:tcPr>
            <w:tcW w:w="1671" w:type="dxa"/>
            <w:tcBorders>
              <w:top w:val="nil"/>
              <w:bottom w:val="nil"/>
            </w:tcBorders>
          </w:tcPr>
          <w:p w14:paraId="0DD61DA2" w14:textId="77777777" w:rsidR="00795832" w:rsidRPr="00EC1CB3" w:rsidRDefault="00795832" w:rsidP="00795832">
            <w:pPr>
              <w:pStyle w:val="Table8ptText-ASDEFCON"/>
              <w:jc w:val="left"/>
            </w:pPr>
          </w:p>
        </w:tc>
        <w:tc>
          <w:tcPr>
            <w:tcW w:w="734" w:type="dxa"/>
            <w:tcBorders>
              <w:top w:val="nil"/>
              <w:bottom w:val="nil"/>
            </w:tcBorders>
          </w:tcPr>
          <w:p w14:paraId="6A3B8A2E" w14:textId="77777777" w:rsidR="00795832" w:rsidRPr="00EC1CB3" w:rsidRDefault="00795832" w:rsidP="00795832">
            <w:pPr>
              <w:pStyle w:val="Table8ptText-ASDEFCON"/>
              <w:jc w:val="center"/>
            </w:pPr>
          </w:p>
        </w:tc>
        <w:tc>
          <w:tcPr>
            <w:tcW w:w="318" w:type="dxa"/>
            <w:tcBorders>
              <w:top w:val="nil"/>
              <w:bottom w:val="nil"/>
            </w:tcBorders>
          </w:tcPr>
          <w:p w14:paraId="0931035C"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385A86C9"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03F1A6DD"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689B179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20E4FB9C"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0B955DE7" w14:textId="77777777" w:rsidR="00795832" w:rsidRPr="00EC1CB3" w:rsidRDefault="00795832" w:rsidP="00795832">
            <w:pPr>
              <w:pStyle w:val="Table8ptText-ASDEFCON"/>
              <w:jc w:val="center"/>
            </w:pPr>
          </w:p>
        </w:tc>
        <w:tc>
          <w:tcPr>
            <w:tcW w:w="708" w:type="dxa"/>
            <w:tcBorders>
              <w:top w:val="nil"/>
              <w:bottom w:val="nil"/>
            </w:tcBorders>
          </w:tcPr>
          <w:p w14:paraId="7C400C4E"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024FEAD"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664B13E1"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69468131" w14:textId="791F064D" w:rsidR="00795832" w:rsidRPr="00397FA2" w:rsidRDefault="00B0285A" w:rsidP="00795832">
            <w:pPr>
              <w:pStyle w:val="Table8ptText-ASDEFCON"/>
              <w:jc w:val="left"/>
              <w:rPr>
                <w:b/>
              </w:rPr>
            </w:pPr>
            <w:r>
              <w:t>As above</w:t>
            </w:r>
          </w:p>
        </w:tc>
      </w:tr>
      <w:tr w:rsidR="00A60698" w:rsidRPr="00EC1CB3" w14:paraId="3BCA7893" w14:textId="77777777" w:rsidTr="004275EA">
        <w:tc>
          <w:tcPr>
            <w:tcW w:w="736" w:type="dxa"/>
            <w:tcBorders>
              <w:top w:val="nil"/>
              <w:bottom w:val="nil"/>
            </w:tcBorders>
          </w:tcPr>
          <w:p w14:paraId="693C0E80" w14:textId="77777777" w:rsidR="00795832" w:rsidRPr="00EC1CB3" w:rsidRDefault="00795832" w:rsidP="00795832">
            <w:pPr>
              <w:pStyle w:val="Table8ptText-ASDEFCON"/>
              <w:jc w:val="left"/>
            </w:pPr>
          </w:p>
        </w:tc>
        <w:tc>
          <w:tcPr>
            <w:tcW w:w="1671" w:type="dxa"/>
            <w:tcBorders>
              <w:top w:val="nil"/>
              <w:bottom w:val="nil"/>
            </w:tcBorders>
          </w:tcPr>
          <w:p w14:paraId="40053DCF" w14:textId="77777777" w:rsidR="00795832" w:rsidRPr="00EC1CB3" w:rsidRDefault="00795832" w:rsidP="00795832">
            <w:pPr>
              <w:pStyle w:val="Table8ptText-ASDEFCON"/>
              <w:jc w:val="left"/>
            </w:pPr>
          </w:p>
        </w:tc>
        <w:tc>
          <w:tcPr>
            <w:tcW w:w="734" w:type="dxa"/>
            <w:tcBorders>
              <w:top w:val="nil"/>
              <w:bottom w:val="nil"/>
            </w:tcBorders>
          </w:tcPr>
          <w:p w14:paraId="24210AF6" w14:textId="77777777" w:rsidR="00795832" w:rsidRPr="00EC1CB3" w:rsidRDefault="00795832" w:rsidP="00795832">
            <w:pPr>
              <w:pStyle w:val="Table8ptText-ASDEFCON"/>
              <w:jc w:val="center"/>
            </w:pPr>
          </w:p>
        </w:tc>
        <w:tc>
          <w:tcPr>
            <w:tcW w:w="318" w:type="dxa"/>
            <w:tcBorders>
              <w:top w:val="nil"/>
              <w:bottom w:val="nil"/>
            </w:tcBorders>
          </w:tcPr>
          <w:p w14:paraId="22AE5443"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14E36077"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71F86BB3"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6248B440"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1A37EFC4"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6EF5F6FC" w14:textId="77777777" w:rsidR="00795832" w:rsidRPr="00EC1CB3" w:rsidRDefault="00795832" w:rsidP="00795832">
            <w:pPr>
              <w:pStyle w:val="Table8ptText-ASDEFCON"/>
              <w:jc w:val="center"/>
            </w:pPr>
          </w:p>
        </w:tc>
        <w:tc>
          <w:tcPr>
            <w:tcW w:w="708" w:type="dxa"/>
            <w:tcBorders>
              <w:top w:val="nil"/>
              <w:bottom w:val="nil"/>
            </w:tcBorders>
          </w:tcPr>
          <w:p w14:paraId="6D111802"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3D2E54F" w14:textId="163745A1" w:rsidR="00795832" w:rsidRPr="00EC1CB3" w:rsidRDefault="00795832" w:rsidP="00795832">
            <w:pPr>
              <w:pStyle w:val="Table8ptText-ASDEFCON"/>
              <w:jc w:val="center"/>
            </w:pPr>
            <w:r>
              <w:t>Approval</w:t>
            </w:r>
          </w:p>
        </w:tc>
        <w:tc>
          <w:tcPr>
            <w:tcW w:w="1134" w:type="dxa"/>
            <w:tcBorders>
              <w:top w:val="nil"/>
              <w:bottom w:val="nil"/>
            </w:tcBorders>
          </w:tcPr>
          <w:p w14:paraId="0CB3E6C9" w14:textId="77777777" w:rsidR="00795832" w:rsidRPr="00EC1CB3" w:rsidRDefault="00795832" w:rsidP="00795832">
            <w:pPr>
              <w:pStyle w:val="Table8ptText-ASDEFCON"/>
              <w:jc w:val="center"/>
            </w:pPr>
            <w:r w:rsidRPr="00EC1CB3">
              <w:t>each SA and FA</w:t>
            </w:r>
          </w:p>
        </w:tc>
        <w:tc>
          <w:tcPr>
            <w:tcW w:w="2551" w:type="dxa"/>
            <w:tcBorders>
              <w:top w:val="nil"/>
              <w:bottom w:val="nil"/>
            </w:tcBorders>
          </w:tcPr>
          <w:p w14:paraId="6CA973C0" w14:textId="77777777" w:rsidR="00795832" w:rsidRPr="00397FA2" w:rsidRDefault="00795832" w:rsidP="00795832">
            <w:pPr>
              <w:pStyle w:val="Table8ptText-ASDEFCON"/>
              <w:jc w:val="left"/>
            </w:pPr>
            <w:r w:rsidRPr="00397FA2">
              <w:t>To ensure that FMECA has been appropriately considered in the Support System design.</w:t>
            </w:r>
          </w:p>
        </w:tc>
      </w:tr>
      <w:tr w:rsidR="00A60698" w:rsidRPr="00EC1CB3" w14:paraId="6F663F13" w14:textId="77777777" w:rsidTr="004275EA">
        <w:tc>
          <w:tcPr>
            <w:tcW w:w="736" w:type="dxa"/>
            <w:tcBorders>
              <w:top w:val="single" w:sz="4" w:space="0" w:color="auto"/>
              <w:bottom w:val="nil"/>
            </w:tcBorders>
          </w:tcPr>
          <w:p w14:paraId="61806190" w14:textId="77777777" w:rsidR="00795832" w:rsidRPr="00EC1CB3" w:rsidRDefault="00795832" w:rsidP="00795832">
            <w:pPr>
              <w:pStyle w:val="Table8ptText-ASDEFCON"/>
              <w:jc w:val="left"/>
            </w:pPr>
            <w:r w:rsidRPr="00EC1CB3">
              <w:t>ILS-550</w:t>
            </w:r>
          </w:p>
        </w:tc>
        <w:tc>
          <w:tcPr>
            <w:tcW w:w="1671" w:type="dxa"/>
            <w:tcBorders>
              <w:top w:val="single" w:sz="4" w:space="0" w:color="auto"/>
              <w:bottom w:val="nil"/>
            </w:tcBorders>
          </w:tcPr>
          <w:p w14:paraId="152BBA11" w14:textId="77777777" w:rsidR="00795832" w:rsidRPr="00EC1CB3" w:rsidRDefault="00795832" w:rsidP="00795832">
            <w:pPr>
              <w:pStyle w:val="Table8ptText-ASDEFCON"/>
              <w:jc w:val="left"/>
            </w:pPr>
            <w:r w:rsidRPr="00EC1CB3">
              <w:t>RCM Analysis Report</w:t>
            </w:r>
          </w:p>
        </w:tc>
        <w:tc>
          <w:tcPr>
            <w:tcW w:w="734" w:type="dxa"/>
            <w:tcBorders>
              <w:top w:val="single" w:sz="4" w:space="0" w:color="auto"/>
              <w:bottom w:val="nil"/>
            </w:tcBorders>
          </w:tcPr>
          <w:p w14:paraId="498DCF1B" w14:textId="77777777" w:rsidR="00795832" w:rsidRPr="00EC1CB3" w:rsidRDefault="00795832" w:rsidP="00795832">
            <w:pPr>
              <w:pStyle w:val="Table8ptText-ASDEFCON"/>
              <w:jc w:val="center"/>
            </w:pPr>
            <w:r>
              <w:t>5.2.5</w:t>
            </w:r>
          </w:p>
        </w:tc>
        <w:tc>
          <w:tcPr>
            <w:tcW w:w="318" w:type="dxa"/>
            <w:tcBorders>
              <w:top w:val="single" w:sz="4" w:space="0" w:color="auto"/>
              <w:bottom w:val="nil"/>
            </w:tcBorders>
          </w:tcPr>
          <w:p w14:paraId="604F09BC"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533563B6"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423F24F8" w14:textId="77777777" w:rsidR="00795832" w:rsidRPr="00EC1CB3" w:rsidRDefault="00795832" w:rsidP="00795832">
            <w:pPr>
              <w:pStyle w:val="Table8ptText-ASDEFCON"/>
              <w:jc w:val="center"/>
            </w:pPr>
            <w:r w:rsidRPr="00EC1CB3">
              <w:t>PDR-20</w:t>
            </w:r>
          </w:p>
        </w:tc>
        <w:tc>
          <w:tcPr>
            <w:tcW w:w="709" w:type="dxa"/>
            <w:tcBorders>
              <w:top w:val="single" w:sz="4" w:space="0" w:color="auto"/>
              <w:bottom w:val="nil"/>
            </w:tcBorders>
          </w:tcPr>
          <w:p w14:paraId="0B7A0E7F"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648ACDCA"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3C05AC4E" w14:textId="77777777" w:rsidR="00795832" w:rsidRPr="00EC1CB3" w:rsidRDefault="00795832" w:rsidP="00795832">
            <w:pPr>
              <w:pStyle w:val="Table8ptText-ASDEFCON"/>
              <w:jc w:val="center"/>
            </w:pPr>
            <w:r w:rsidRPr="00EC1CB3">
              <w:t>DID-ILS-DES-RCMAR</w:t>
            </w:r>
          </w:p>
        </w:tc>
        <w:tc>
          <w:tcPr>
            <w:tcW w:w="708" w:type="dxa"/>
            <w:tcBorders>
              <w:top w:val="single" w:sz="4" w:space="0" w:color="auto"/>
              <w:bottom w:val="nil"/>
            </w:tcBorders>
          </w:tcPr>
          <w:p w14:paraId="40AFF1B8"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38D90154"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7814B30D"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4D25FB20" w14:textId="77777777" w:rsidR="00795832" w:rsidRPr="00397FA2" w:rsidRDefault="00795832" w:rsidP="00795832">
            <w:pPr>
              <w:pStyle w:val="Table8ptText-ASDEFCON"/>
              <w:jc w:val="left"/>
            </w:pPr>
            <w:r w:rsidRPr="00397FA2">
              <w:t>Partial delivery consistent with design maturity.</w:t>
            </w:r>
          </w:p>
          <w:p w14:paraId="451FC8C6" w14:textId="77777777" w:rsidR="00795832" w:rsidRPr="00397FA2" w:rsidRDefault="00795832" w:rsidP="00795832">
            <w:pPr>
              <w:pStyle w:val="Table8ptText-ASDEFCON"/>
              <w:jc w:val="left"/>
            </w:pPr>
            <w:r w:rsidRPr="00397FA2">
              <w:t>To ensure Mission System design and Support System Component designs will be maintainable.</w:t>
            </w:r>
          </w:p>
        </w:tc>
      </w:tr>
      <w:tr w:rsidR="00A60698" w:rsidRPr="00EC1CB3" w14:paraId="3167F818" w14:textId="77777777" w:rsidTr="004275EA">
        <w:tc>
          <w:tcPr>
            <w:tcW w:w="736" w:type="dxa"/>
            <w:tcBorders>
              <w:top w:val="nil"/>
              <w:bottom w:val="nil"/>
            </w:tcBorders>
          </w:tcPr>
          <w:p w14:paraId="408EB25D" w14:textId="77777777" w:rsidR="00795832" w:rsidRPr="00EC1CB3" w:rsidRDefault="00795832" w:rsidP="00795832">
            <w:pPr>
              <w:pStyle w:val="Table8ptText-ASDEFCON"/>
              <w:jc w:val="left"/>
            </w:pPr>
          </w:p>
        </w:tc>
        <w:tc>
          <w:tcPr>
            <w:tcW w:w="1671" w:type="dxa"/>
            <w:tcBorders>
              <w:top w:val="nil"/>
              <w:bottom w:val="nil"/>
            </w:tcBorders>
          </w:tcPr>
          <w:p w14:paraId="3D5D7A5E" w14:textId="77777777" w:rsidR="00795832" w:rsidRPr="00EC1CB3" w:rsidRDefault="00795832" w:rsidP="00795832">
            <w:pPr>
              <w:pStyle w:val="Table8ptText-ASDEFCON"/>
              <w:jc w:val="left"/>
            </w:pPr>
          </w:p>
        </w:tc>
        <w:tc>
          <w:tcPr>
            <w:tcW w:w="734" w:type="dxa"/>
            <w:tcBorders>
              <w:top w:val="nil"/>
              <w:bottom w:val="nil"/>
            </w:tcBorders>
          </w:tcPr>
          <w:p w14:paraId="462C4728" w14:textId="77777777" w:rsidR="00795832" w:rsidRPr="00EC1CB3" w:rsidRDefault="00795832" w:rsidP="00795832">
            <w:pPr>
              <w:pStyle w:val="Table8ptText-ASDEFCON"/>
              <w:jc w:val="center"/>
            </w:pPr>
          </w:p>
        </w:tc>
        <w:tc>
          <w:tcPr>
            <w:tcW w:w="318" w:type="dxa"/>
            <w:tcBorders>
              <w:top w:val="nil"/>
              <w:bottom w:val="nil"/>
            </w:tcBorders>
          </w:tcPr>
          <w:p w14:paraId="2BB2AFA9"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0109AFFA"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6BB0CB88"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787D05B5"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F50EC4F"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0E8680C6" w14:textId="77777777" w:rsidR="00795832" w:rsidRPr="00EC1CB3" w:rsidRDefault="00795832" w:rsidP="00795832">
            <w:pPr>
              <w:pStyle w:val="Table8ptText-ASDEFCON"/>
              <w:jc w:val="center"/>
            </w:pPr>
          </w:p>
        </w:tc>
        <w:tc>
          <w:tcPr>
            <w:tcW w:w="708" w:type="dxa"/>
            <w:tcBorders>
              <w:top w:val="nil"/>
              <w:bottom w:val="nil"/>
            </w:tcBorders>
          </w:tcPr>
          <w:p w14:paraId="5906D8F6"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6BE3592"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7A1A2AEE" w14:textId="77777777" w:rsidR="00795832" w:rsidRPr="00EC1CB3" w:rsidRDefault="00795832" w:rsidP="00795832">
            <w:pPr>
              <w:pStyle w:val="Table8ptText-ASDEFCON"/>
              <w:jc w:val="center"/>
            </w:pPr>
            <w:r>
              <w:t>NA</w:t>
            </w:r>
          </w:p>
        </w:tc>
        <w:tc>
          <w:tcPr>
            <w:tcW w:w="2551" w:type="dxa"/>
            <w:tcBorders>
              <w:top w:val="nil"/>
              <w:bottom w:val="nil"/>
            </w:tcBorders>
          </w:tcPr>
          <w:p w14:paraId="58EDE744" w14:textId="77777777" w:rsidR="00795832" w:rsidRPr="00397FA2" w:rsidRDefault="00795832" w:rsidP="00795832">
            <w:pPr>
              <w:pStyle w:val="Table8ptText-ASDEFCON"/>
              <w:jc w:val="left"/>
            </w:pPr>
            <w:r w:rsidRPr="00397FA2">
              <w:t>Completed RCM for Mission System.</w:t>
            </w:r>
          </w:p>
          <w:p w14:paraId="39CE10D1" w14:textId="77777777" w:rsidR="00795832" w:rsidRPr="00397FA2" w:rsidRDefault="00795832" w:rsidP="00795832">
            <w:pPr>
              <w:pStyle w:val="Table8ptText-ASDEFCON"/>
              <w:jc w:val="left"/>
            </w:pPr>
            <w:r w:rsidRPr="00397FA2">
              <w:t>To ensure Mission System design is maintainable with minimal risk of design change, and to ensure Support System Component designs will be maintainable.</w:t>
            </w:r>
          </w:p>
        </w:tc>
      </w:tr>
      <w:tr w:rsidR="00A60698" w:rsidRPr="00EC1CB3" w14:paraId="6E7CB292" w14:textId="77777777" w:rsidTr="004275EA">
        <w:tc>
          <w:tcPr>
            <w:tcW w:w="736" w:type="dxa"/>
            <w:tcBorders>
              <w:top w:val="nil"/>
              <w:bottom w:val="single" w:sz="4" w:space="0" w:color="auto"/>
            </w:tcBorders>
          </w:tcPr>
          <w:p w14:paraId="7CA58635" w14:textId="77777777" w:rsidR="00795832" w:rsidRPr="00EC1CB3" w:rsidRDefault="00795832" w:rsidP="00795832">
            <w:pPr>
              <w:pStyle w:val="Table8ptText-ASDEFCON"/>
              <w:jc w:val="left"/>
            </w:pPr>
          </w:p>
        </w:tc>
        <w:tc>
          <w:tcPr>
            <w:tcW w:w="1671" w:type="dxa"/>
            <w:tcBorders>
              <w:top w:val="nil"/>
              <w:bottom w:val="single" w:sz="4" w:space="0" w:color="auto"/>
            </w:tcBorders>
          </w:tcPr>
          <w:p w14:paraId="751AA91E" w14:textId="77777777" w:rsidR="00795832" w:rsidRPr="00EC1CB3" w:rsidRDefault="00795832" w:rsidP="00795832">
            <w:pPr>
              <w:pStyle w:val="Table8ptText-ASDEFCON"/>
              <w:jc w:val="left"/>
            </w:pPr>
          </w:p>
        </w:tc>
        <w:tc>
          <w:tcPr>
            <w:tcW w:w="734" w:type="dxa"/>
            <w:tcBorders>
              <w:top w:val="nil"/>
              <w:bottom w:val="single" w:sz="4" w:space="0" w:color="auto"/>
            </w:tcBorders>
          </w:tcPr>
          <w:p w14:paraId="1AD6EC7F" w14:textId="77777777" w:rsidR="00795832" w:rsidRPr="00EC1CB3" w:rsidRDefault="00795832" w:rsidP="00795832">
            <w:pPr>
              <w:pStyle w:val="Table8ptText-ASDEFCON"/>
              <w:jc w:val="center"/>
            </w:pPr>
          </w:p>
        </w:tc>
        <w:tc>
          <w:tcPr>
            <w:tcW w:w="318" w:type="dxa"/>
            <w:tcBorders>
              <w:top w:val="nil"/>
              <w:bottom w:val="single" w:sz="4" w:space="0" w:color="auto"/>
            </w:tcBorders>
          </w:tcPr>
          <w:p w14:paraId="423B7CB5" w14:textId="77777777" w:rsidR="00795832" w:rsidRPr="00EC1CB3" w:rsidRDefault="00795832" w:rsidP="00795832">
            <w:pPr>
              <w:pStyle w:val="Table8ptText-ASDEFCON"/>
              <w:jc w:val="center"/>
            </w:pPr>
            <w:r w:rsidRPr="00EC1CB3">
              <w:t>c</w:t>
            </w:r>
          </w:p>
        </w:tc>
        <w:tc>
          <w:tcPr>
            <w:tcW w:w="931" w:type="dxa"/>
            <w:tcBorders>
              <w:top w:val="nil"/>
              <w:bottom w:val="single" w:sz="4" w:space="0" w:color="auto"/>
            </w:tcBorders>
          </w:tcPr>
          <w:p w14:paraId="7F2C0AE9"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57AB80B5" w14:textId="77777777" w:rsidR="00795832" w:rsidRPr="00EC1CB3" w:rsidRDefault="00795832" w:rsidP="00795832">
            <w:pPr>
              <w:pStyle w:val="Table8ptText-ASDEFCON"/>
              <w:jc w:val="center"/>
            </w:pPr>
            <w:r w:rsidRPr="00EC1CB3">
              <w:t>SSDDR-20</w:t>
            </w:r>
          </w:p>
        </w:tc>
        <w:tc>
          <w:tcPr>
            <w:tcW w:w="709" w:type="dxa"/>
            <w:tcBorders>
              <w:top w:val="nil"/>
              <w:bottom w:val="single" w:sz="4" w:space="0" w:color="auto"/>
            </w:tcBorders>
          </w:tcPr>
          <w:p w14:paraId="69758787"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5CDD35D6"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2D672CE2" w14:textId="77777777" w:rsidR="00795832" w:rsidRPr="00EC1CB3" w:rsidRDefault="00795832" w:rsidP="00795832">
            <w:pPr>
              <w:pStyle w:val="Table8ptText-ASDEFCON"/>
              <w:jc w:val="center"/>
            </w:pPr>
          </w:p>
        </w:tc>
        <w:tc>
          <w:tcPr>
            <w:tcW w:w="708" w:type="dxa"/>
            <w:tcBorders>
              <w:top w:val="nil"/>
              <w:bottom w:val="single" w:sz="4" w:space="0" w:color="auto"/>
            </w:tcBorders>
          </w:tcPr>
          <w:p w14:paraId="6A31A148"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0D05366E" w14:textId="6176ED5B" w:rsidR="00795832" w:rsidRPr="00EC1CB3" w:rsidRDefault="00795832" w:rsidP="00795832">
            <w:pPr>
              <w:pStyle w:val="Table8ptText-ASDEFCON"/>
              <w:jc w:val="center"/>
            </w:pPr>
            <w:r>
              <w:t>Approval</w:t>
            </w:r>
          </w:p>
        </w:tc>
        <w:tc>
          <w:tcPr>
            <w:tcW w:w="1134" w:type="dxa"/>
            <w:tcBorders>
              <w:top w:val="nil"/>
              <w:bottom w:val="single" w:sz="4" w:space="0" w:color="auto"/>
            </w:tcBorders>
          </w:tcPr>
          <w:p w14:paraId="1C05C353" w14:textId="77777777" w:rsidR="00795832" w:rsidRPr="00EC1CB3" w:rsidDel="00830840" w:rsidRDefault="00795832" w:rsidP="00795832">
            <w:pPr>
              <w:pStyle w:val="Table8ptText-ASDEFCON"/>
              <w:jc w:val="center"/>
            </w:pPr>
            <w:r w:rsidRPr="00EC1CB3">
              <w:t>each SA and FA</w:t>
            </w:r>
          </w:p>
        </w:tc>
        <w:tc>
          <w:tcPr>
            <w:tcW w:w="2551" w:type="dxa"/>
            <w:tcBorders>
              <w:top w:val="nil"/>
              <w:bottom w:val="single" w:sz="4" w:space="0" w:color="auto"/>
            </w:tcBorders>
          </w:tcPr>
          <w:p w14:paraId="242304D2" w14:textId="77777777" w:rsidR="00795832" w:rsidRPr="00397FA2" w:rsidRDefault="00795832" w:rsidP="00795832">
            <w:pPr>
              <w:pStyle w:val="Table8ptText-ASDEFCON"/>
              <w:jc w:val="left"/>
            </w:pPr>
          </w:p>
        </w:tc>
      </w:tr>
      <w:tr w:rsidR="00A60698" w:rsidRPr="00EC1CB3" w14:paraId="5A7E8A81" w14:textId="77777777" w:rsidTr="004275EA">
        <w:tc>
          <w:tcPr>
            <w:tcW w:w="736" w:type="dxa"/>
            <w:tcBorders>
              <w:top w:val="single" w:sz="4" w:space="0" w:color="auto"/>
              <w:bottom w:val="nil"/>
            </w:tcBorders>
          </w:tcPr>
          <w:p w14:paraId="40DB736A" w14:textId="77777777" w:rsidR="00795832" w:rsidRPr="00EC1CB3" w:rsidRDefault="00795832" w:rsidP="00795832">
            <w:pPr>
              <w:pStyle w:val="Table8ptText-ASDEFCON"/>
              <w:jc w:val="left"/>
            </w:pPr>
            <w:r w:rsidRPr="00EC1CB3">
              <w:t>ILS-560</w:t>
            </w:r>
          </w:p>
        </w:tc>
        <w:tc>
          <w:tcPr>
            <w:tcW w:w="1671" w:type="dxa"/>
            <w:tcBorders>
              <w:top w:val="single" w:sz="4" w:space="0" w:color="auto"/>
              <w:bottom w:val="nil"/>
            </w:tcBorders>
          </w:tcPr>
          <w:p w14:paraId="3DE78465" w14:textId="77777777" w:rsidR="00795832" w:rsidRPr="00EC1CB3" w:rsidRDefault="00795832" w:rsidP="00795832">
            <w:pPr>
              <w:pStyle w:val="Table8ptText-ASDEFCON"/>
              <w:jc w:val="left"/>
            </w:pPr>
            <w:r w:rsidRPr="00EC1CB3">
              <w:t>LORA Report</w:t>
            </w:r>
          </w:p>
        </w:tc>
        <w:tc>
          <w:tcPr>
            <w:tcW w:w="734" w:type="dxa"/>
            <w:tcBorders>
              <w:top w:val="single" w:sz="4" w:space="0" w:color="auto"/>
              <w:bottom w:val="nil"/>
            </w:tcBorders>
          </w:tcPr>
          <w:p w14:paraId="75CEFD31" w14:textId="77777777" w:rsidR="00795832" w:rsidRPr="00EC1CB3" w:rsidRDefault="00795832" w:rsidP="00795832">
            <w:pPr>
              <w:pStyle w:val="Table8ptText-ASDEFCON"/>
              <w:jc w:val="center"/>
            </w:pPr>
            <w:r>
              <w:t>5.2.5</w:t>
            </w:r>
          </w:p>
        </w:tc>
        <w:tc>
          <w:tcPr>
            <w:tcW w:w="318" w:type="dxa"/>
            <w:tcBorders>
              <w:top w:val="single" w:sz="4" w:space="0" w:color="auto"/>
              <w:bottom w:val="nil"/>
            </w:tcBorders>
          </w:tcPr>
          <w:p w14:paraId="20D42D39"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06D7B742" w14:textId="77777777" w:rsidR="00795832" w:rsidRPr="00EC1CB3" w:rsidRDefault="00795832" w:rsidP="00795832">
            <w:pPr>
              <w:pStyle w:val="Table8ptText-ASDEFCON"/>
              <w:jc w:val="center"/>
            </w:pPr>
            <w:r w:rsidRPr="00EC1CB3">
              <w:t>Draft 1</w:t>
            </w:r>
          </w:p>
        </w:tc>
        <w:tc>
          <w:tcPr>
            <w:tcW w:w="1134" w:type="dxa"/>
            <w:tcBorders>
              <w:top w:val="single" w:sz="4" w:space="0" w:color="auto"/>
              <w:bottom w:val="nil"/>
            </w:tcBorders>
          </w:tcPr>
          <w:p w14:paraId="1C9E0066" w14:textId="77777777" w:rsidR="00795832" w:rsidRPr="00EC1CB3" w:rsidRDefault="00795832" w:rsidP="00795832">
            <w:pPr>
              <w:pStyle w:val="Table8ptText-ASDEFCON"/>
              <w:jc w:val="center"/>
            </w:pPr>
            <w:r w:rsidRPr="00EC1CB3">
              <w:t>PDR-20</w:t>
            </w:r>
          </w:p>
        </w:tc>
        <w:tc>
          <w:tcPr>
            <w:tcW w:w="709" w:type="dxa"/>
            <w:tcBorders>
              <w:top w:val="single" w:sz="4" w:space="0" w:color="auto"/>
              <w:bottom w:val="nil"/>
            </w:tcBorders>
          </w:tcPr>
          <w:p w14:paraId="7481FCFA"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39D2FE4E"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6E72B6FF" w14:textId="77777777" w:rsidR="00795832" w:rsidRPr="00EC1CB3" w:rsidRDefault="00795832" w:rsidP="00795832">
            <w:pPr>
              <w:pStyle w:val="Table8ptText-ASDEFCON"/>
              <w:jc w:val="center"/>
            </w:pPr>
            <w:r w:rsidRPr="00EC1CB3">
              <w:t>DID-ILS-DES-LORAR</w:t>
            </w:r>
          </w:p>
        </w:tc>
        <w:tc>
          <w:tcPr>
            <w:tcW w:w="708" w:type="dxa"/>
            <w:tcBorders>
              <w:top w:val="single" w:sz="4" w:space="0" w:color="auto"/>
              <w:bottom w:val="nil"/>
            </w:tcBorders>
          </w:tcPr>
          <w:p w14:paraId="41E34B79"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47D33E18"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0E01F018"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7B64863B" w14:textId="77777777" w:rsidR="00795832" w:rsidRPr="00397FA2" w:rsidRDefault="00795832" w:rsidP="00795832">
            <w:pPr>
              <w:pStyle w:val="Table8ptText-ASDEFCON"/>
              <w:jc w:val="left"/>
            </w:pPr>
            <w:r w:rsidRPr="00397FA2">
              <w:t>To ensure that the implications of maintainability have been addressed in the Mission System’s design and that Support System design is harmonised with LORA outcomes.</w:t>
            </w:r>
          </w:p>
        </w:tc>
      </w:tr>
      <w:tr w:rsidR="00A60698" w:rsidRPr="00EC1CB3" w14:paraId="7FC36C89" w14:textId="77777777" w:rsidTr="004275EA">
        <w:tc>
          <w:tcPr>
            <w:tcW w:w="736" w:type="dxa"/>
            <w:tcBorders>
              <w:top w:val="nil"/>
              <w:bottom w:val="nil"/>
            </w:tcBorders>
          </w:tcPr>
          <w:p w14:paraId="4394677B" w14:textId="77777777" w:rsidR="00795832" w:rsidRPr="00EC1CB3" w:rsidRDefault="00795832" w:rsidP="00795832">
            <w:pPr>
              <w:pStyle w:val="Table8ptText-ASDEFCON"/>
              <w:jc w:val="left"/>
            </w:pPr>
          </w:p>
        </w:tc>
        <w:tc>
          <w:tcPr>
            <w:tcW w:w="1671" w:type="dxa"/>
            <w:tcBorders>
              <w:top w:val="nil"/>
              <w:bottom w:val="nil"/>
            </w:tcBorders>
          </w:tcPr>
          <w:p w14:paraId="2F52B3C0" w14:textId="77777777" w:rsidR="00795832" w:rsidRPr="00EC1CB3" w:rsidRDefault="00795832" w:rsidP="00795832">
            <w:pPr>
              <w:pStyle w:val="Table8ptText-ASDEFCON"/>
              <w:jc w:val="left"/>
            </w:pPr>
          </w:p>
        </w:tc>
        <w:tc>
          <w:tcPr>
            <w:tcW w:w="734" w:type="dxa"/>
            <w:tcBorders>
              <w:top w:val="nil"/>
              <w:bottom w:val="nil"/>
            </w:tcBorders>
          </w:tcPr>
          <w:p w14:paraId="12C68CF7" w14:textId="77777777" w:rsidR="00795832" w:rsidRPr="00EC1CB3" w:rsidRDefault="00795832" w:rsidP="00795832">
            <w:pPr>
              <w:pStyle w:val="Table8ptText-ASDEFCON"/>
              <w:jc w:val="center"/>
            </w:pPr>
          </w:p>
        </w:tc>
        <w:tc>
          <w:tcPr>
            <w:tcW w:w="318" w:type="dxa"/>
            <w:tcBorders>
              <w:top w:val="nil"/>
              <w:bottom w:val="nil"/>
            </w:tcBorders>
          </w:tcPr>
          <w:p w14:paraId="661AACC1"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28625DD4"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60B64F34"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4D0958C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7A9FB0CB"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B4E482A" w14:textId="77777777" w:rsidR="00795832" w:rsidRPr="00EC1CB3" w:rsidRDefault="00795832" w:rsidP="00795832">
            <w:pPr>
              <w:pStyle w:val="Table8ptText-ASDEFCON"/>
              <w:jc w:val="center"/>
            </w:pPr>
          </w:p>
        </w:tc>
        <w:tc>
          <w:tcPr>
            <w:tcW w:w="708" w:type="dxa"/>
            <w:tcBorders>
              <w:top w:val="nil"/>
              <w:bottom w:val="nil"/>
            </w:tcBorders>
          </w:tcPr>
          <w:p w14:paraId="65336D2A"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00EFD268"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0B6793B6"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1F9A5BE0" w14:textId="3641AA2A" w:rsidR="00795832" w:rsidRPr="00397FA2" w:rsidRDefault="00B0285A" w:rsidP="00795832">
            <w:pPr>
              <w:pStyle w:val="Table8ptText-ASDEFCON"/>
              <w:jc w:val="left"/>
            </w:pPr>
            <w:r>
              <w:t>As above</w:t>
            </w:r>
          </w:p>
        </w:tc>
      </w:tr>
      <w:tr w:rsidR="00A60698" w:rsidRPr="00EC1CB3" w14:paraId="1E7E198B" w14:textId="77777777" w:rsidTr="004275EA">
        <w:tc>
          <w:tcPr>
            <w:tcW w:w="736" w:type="dxa"/>
            <w:tcBorders>
              <w:top w:val="nil"/>
              <w:bottom w:val="nil"/>
            </w:tcBorders>
          </w:tcPr>
          <w:p w14:paraId="0727C942" w14:textId="77777777" w:rsidR="00795832" w:rsidRPr="00EC1CB3" w:rsidRDefault="00795832" w:rsidP="00795832">
            <w:pPr>
              <w:pStyle w:val="Table8ptText-ASDEFCON"/>
              <w:jc w:val="left"/>
            </w:pPr>
          </w:p>
        </w:tc>
        <w:tc>
          <w:tcPr>
            <w:tcW w:w="1671" w:type="dxa"/>
            <w:tcBorders>
              <w:top w:val="nil"/>
              <w:bottom w:val="nil"/>
            </w:tcBorders>
          </w:tcPr>
          <w:p w14:paraId="1C60A00D" w14:textId="77777777" w:rsidR="00795832" w:rsidRPr="00EC1CB3" w:rsidRDefault="00795832" w:rsidP="00795832">
            <w:pPr>
              <w:pStyle w:val="Table8ptText-ASDEFCON"/>
              <w:jc w:val="left"/>
            </w:pPr>
          </w:p>
        </w:tc>
        <w:tc>
          <w:tcPr>
            <w:tcW w:w="734" w:type="dxa"/>
            <w:tcBorders>
              <w:top w:val="nil"/>
              <w:bottom w:val="nil"/>
            </w:tcBorders>
          </w:tcPr>
          <w:p w14:paraId="41E8D99B" w14:textId="77777777" w:rsidR="00795832" w:rsidRPr="00EC1CB3" w:rsidRDefault="00795832" w:rsidP="00795832">
            <w:pPr>
              <w:pStyle w:val="Table8ptText-ASDEFCON"/>
              <w:jc w:val="center"/>
            </w:pPr>
          </w:p>
        </w:tc>
        <w:tc>
          <w:tcPr>
            <w:tcW w:w="318" w:type="dxa"/>
            <w:tcBorders>
              <w:top w:val="nil"/>
              <w:bottom w:val="nil"/>
            </w:tcBorders>
          </w:tcPr>
          <w:p w14:paraId="1CF0E2B5"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6035F399"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10CF171E"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73B687E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3C8896FD"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F153B4E" w14:textId="77777777" w:rsidR="00795832" w:rsidRPr="00EC1CB3" w:rsidRDefault="00795832" w:rsidP="00795832">
            <w:pPr>
              <w:pStyle w:val="Table8ptText-ASDEFCON"/>
              <w:jc w:val="center"/>
            </w:pPr>
          </w:p>
        </w:tc>
        <w:tc>
          <w:tcPr>
            <w:tcW w:w="708" w:type="dxa"/>
            <w:tcBorders>
              <w:top w:val="nil"/>
              <w:bottom w:val="nil"/>
            </w:tcBorders>
          </w:tcPr>
          <w:p w14:paraId="4C90FF8B"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71A85A06"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629292E9" w14:textId="77777777" w:rsidR="00795832" w:rsidRPr="00EC1CB3" w:rsidRDefault="00795832" w:rsidP="00795832">
            <w:pPr>
              <w:pStyle w:val="Table8ptText-ASDEFCON"/>
              <w:jc w:val="center"/>
            </w:pPr>
            <w:r w:rsidRPr="00EC1CB3">
              <w:t>each SA and FA</w:t>
            </w:r>
          </w:p>
        </w:tc>
        <w:tc>
          <w:tcPr>
            <w:tcW w:w="2551" w:type="dxa"/>
            <w:tcBorders>
              <w:top w:val="nil"/>
              <w:bottom w:val="nil"/>
            </w:tcBorders>
          </w:tcPr>
          <w:p w14:paraId="2C1AE2DE" w14:textId="77777777" w:rsidR="00795832" w:rsidRPr="00397FA2" w:rsidRDefault="00795832" w:rsidP="00795832">
            <w:pPr>
              <w:pStyle w:val="Table8ptText-ASDEFCON"/>
              <w:jc w:val="left"/>
            </w:pPr>
            <w:r w:rsidRPr="00397FA2">
              <w:t>To ensure the maintainability of the Mission System design and the design of the Maintenance Support system are consistent.</w:t>
            </w:r>
          </w:p>
        </w:tc>
      </w:tr>
      <w:tr w:rsidR="00A60698" w:rsidRPr="00EC1CB3" w14:paraId="42228789" w14:textId="77777777" w:rsidTr="004275EA">
        <w:tc>
          <w:tcPr>
            <w:tcW w:w="736" w:type="dxa"/>
            <w:tcBorders>
              <w:bottom w:val="nil"/>
            </w:tcBorders>
          </w:tcPr>
          <w:p w14:paraId="66A6BA7E" w14:textId="77777777" w:rsidR="00795832" w:rsidRPr="00EC1CB3" w:rsidRDefault="00795832" w:rsidP="00795832">
            <w:pPr>
              <w:pStyle w:val="Table8ptText-ASDEFCON"/>
              <w:jc w:val="left"/>
            </w:pPr>
            <w:r w:rsidRPr="00EC1CB3">
              <w:t>ILS-600</w:t>
            </w:r>
          </w:p>
        </w:tc>
        <w:tc>
          <w:tcPr>
            <w:tcW w:w="1671" w:type="dxa"/>
            <w:tcBorders>
              <w:bottom w:val="nil"/>
            </w:tcBorders>
          </w:tcPr>
          <w:p w14:paraId="254D5B2D" w14:textId="77777777" w:rsidR="00795832" w:rsidRPr="00EC1CB3" w:rsidRDefault="00795832" w:rsidP="00795832">
            <w:pPr>
              <w:pStyle w:val="Table8ptText-ASDEFCON"/>
              <w:jc w:val="left"/>
            </w:pPr>
            <w:r w:rsidRPr="00EC1CB3">
              <w:t>Task Inventory Report</w:t>
            </w:r>
            <w:r>
              <w:t xml:space="preserve"> (Supply Support)</w:t>
            </w:r>
          </w:p>
        </w:tc>
        <w:tc>
          <w:tcPr>
            <w:tcW w:w="734" w:type="dxa"/>
            <w:tcBorders>
              <w:bottom w:val="nil"/>
            </w:tcBorders>
          </w:tcPr>
          <w:p w14:paraId="23AF9A4D" w14:textId="77777777" w:rsidR="00795832" w:rsidRPr="00EC1CB3" w:rsidRDefault="00795832" w:rsidP="00795832">
            <w:pPr>
              <w:pStyle w:val="Table8ptText-ASDEFCON"/>
              <w:jc w:val="center"/>
            </w:pPr>
            <w:r>
              <w:t>5.2.6</w:t>
            </w:r>
          </w:p>
        </w:tc>
        <w:tc>
          <w:tcPr>
            <w:tcW w:w="318" w:type="dxa"/>
            <w:tcBorders>
              <w:bottom w:val="nil"/>
            </w:tcBorders>
          </w:tcPr>
          <w:p w14:paraId="22BF445B" w14:textId="77777777" w:rsidR="00795832" w:rsidRPr="00EC1CB3" w:rsidRDefault="00795832" w:rsidP="00795832">
            <w:pPr>
              <w:pStyle w:val="Table8ptText-ASDEFCON"/>
              <w:jc w:val="center"/>
            </w:pPr>
            <w:r w:rsidRPr="00EC1CB3">
              <w:t>a</w:t>
            </w:r>
          </w:p>
        </w:tc>
        <w:tc>
          <w:tcPr>
            <w:tcW w:w="931" w:type="dxa"/>
            <w:tcBorders>
              <w:bottom w:val="nil"/>
            </w:tcBorders>
          </w:tcPr>
          <w:p w14:paraId="1EAE1C5F" w14:textId="77777777" w:rsidR="00795832" w:rsidRPr="00EC1CB3" w:rsidRDefault="00795832" w:rsidP="00795832">
            <w:pPr>
              <w:pStyle w:val="Table8ptText-ASDEFCON"/>
              <w:jc w:val="center"/>
            </w:pPr>
            <w:r w:rsidRPr="00EC1CB3">
              <w:t>Final</w:t>
            </w:r>
          </w:p>
        </w:tc>
        <w:tc>
          <w:tcPr>
            <w:tcW w:w="1134" w:type="dxa"/>
            <w:tcBorders>
              <w:bottom w:val="nil"/>
            </w:tcBorders>
          </w:tcPr>
          <w:p w14:paraId="18831CAA" w14:textId="77777777" w:rsidR="00795832" w:rsidRPr="00EC1CB3" w:rsidRDefault="00795832" w:rsidP="00795832">
            <w:pPr>
              <w:pStyle w:val="Table8ptText-ASDEFCON"/>
              <w:jc w:val="center"/>
            </w:pPr>
            <w:r w:rsidRPr="00EC1CB3">
              <w:t>SSDDR-20</w:t>
            </w:r>
          </w:p>
        </w:tc>
        <w:tc>
          <w:tcPr>
            <w:tcW w:w="709" w:type="dxa"/>
            <w:tcBorders>
              <w:bottom w:val="nil"/>
            </w:tcBorders>
          </w:tcPr>
          <w:p w14:paraId="78EF696A" w14:textId="77777777" w:rsidR="00795832" w:rsidRPr="00EC1CB3" w:rsidRDefault="00795832" w:rsidP="00795832">
            <w:pPr>
              <w:pStyle w:val="Table8ptText-ASDEFCON"/>
              <w:jc w:val="center"/>
            </w:pPr>
            <w:r w:rsidRPr="00EC1CB3">
              <w:t>DMS</w:t>
            </w:r>
          </w:p>
        </w:tc>
        <w:tc>
          <w:tcPr>
            <w:tcW w:w="850" w:type="dxa"/>
            <w:tcBorders>
              <w:bottom w:val="nil"/>
            </w:tcBorders>
          </w:tcPr>
          <w:p w14:paraId="13AC088A" w14:textId="77777777" w:rsidR="00795832" w:rsidRPr="00EC1CB3" w:rsidRDefault="00795832" w:rsidP="00795832">
            <w:pPr>
              <w:pStyle w:val="Table8ptText-ASDEFCON"/>
              <w:jc w:val="center"/>
            </w:pPr>
            <w:r w:rsidRPr="00EC1CB3">
              <w:t>CR</w:t>
            </w:r>
          </w:p>
        </w:tc>
        <w:tc>
          <w:tcPr>
            <w:tcW w:w="1418" w:type="dxa"/>
            <w:tcBorders>
              <w:bottom w:val="nil"/>
            </w:tcBorders>
          </w:tcPr>
          <w:p w14:paraId="49D04184" w14:textId="77777777" w:rsidR="00795832" w:rsidRPr="00EC1CB3" w:rsidRDefault="00795832" w:rsidP="00795832">
            <w:pPr>
              <w:pStyle w:val="Table8ptText-ASDEFCON"/>
              <w:jc w:val="center"/>
            </w:pPr>
            <w:r w:rsidRPr="00EC1CB3">
              <w:t>DID-ILS-DES-TAR</w:t>
            </w:r>
          </w:p>
        </w:tc>
        <w:tc>
          <w:tcPr>
            <w:tcW w:w="708" w:type="dxa"/>
            <w:tcBorders>
              <w:bottom w:val="nil"/>
            </w:tcBorders>
          </w:tcPr>
          <w:p w14:paraId="556E454F" w14:textId="77777777" w:rsidR="00795832" w:rsidRPr="00EC1CB3" w:rsidRDefault="00795832" w:rsidP="00795832">
            <w:pPr>
              <w:pStyle w:val="Table8ptText-ASDEFCON"/>
              <w:jc w:val="center"/>
            </w:pPr>
            <w:r w:rsidRPr="00EC1CB3">
              <w:t>by MSR</w:t>
            </w:r>
          </w:p>
        </w:tc>
        <w:tc>
          <w:tcPr>
            <w:tcW w:w="851" w:type="dxa"/>
            <w:tcBorders>
              <w:bottom w:val="nil"/>
            </w:tcBorders>
          </w:tcPr>
          <w:p w14:paraId="0265D82C" w14:textId="2A7C9AEB" w:rsidR="00795832" w:rsidRPr="00EC1CB3" w:rsidRDefault="00795832" w:rsidP="00795832">
            <w:pPr>
              <w:pStyle w:val="Table8ptText-ASDEFCON"/>
              <w:jc w:val="center"/>
            </w:pPr>
            <w:r>
              <w:t>Approval</w:t>
            </w:r>
          </w:p>
        </w:tc>
        <w:tc>
          <w:tcPr>
            <w:tcW w:w="1134" w:type="dxa"/>
            <w:tcBorders>
              <w:bottom w:val="nil"/>
            </w:tcBorders>
          </w:tcPr>
          <w:p w14:paraId="1822B5C0" w14:textId="77777777" w:rsidR="00795832" w:rsidRPr="00EC1CB3" w:rsidRDefault="00795832" w:rsidP="00795832">
            <w:pPr>
              <w:pStyle w:val="Table8ptText-ASDEFCON"/>
              <w:jc w:val="center"/>
            </w:pPr>
            <w:r w:rsidRPr="00EC1CB3">
              <w:t>NA</w:t>
            </w:r>
          </w:p>
        </w:tc>
        <w:tc>
          <w:tcPr>
            <w:tcW w:w="2551" w:type="dxa"/>
            <w:tcBorders>
              <w:bottom w:val="nil"/>
            </w:tcBorders>
          </w:tcPr>
          <w:p w14:paraId="06A34F36" w14:textId="77777777" w:rsidR="00795832" w:rsidRPr="00397FA2" w:rsidRDefault="00795832" w:rsidP="00795832">
            <w:pPr>
              <w:pStyle w:val="Table8ptText-ASDEFCON"/>
              <w:jc w:val="left"/>
            </w:pPr>
          </w:p>
        </w:tc>
      </w:tr>
      <w:tr w:rsidR="00A60698" w:rsidRPr="00EC1CB3" w14:paraId="2615C345" w14:textId="77777777" w:rsidTr="004275EA">
        <w:tc>
          <w:tcPr>
            <w:tcW w:w="736" w:type="dxa"/>
            <w:tcBorders>
              <w:top w:val="nil"/>
            </w:tcBorders>
          </w:tcPr>
          <w:p w14:paraId="41B66019" w14:textId="77777777" w:rsidR="00795832" w:rsidRPr="00EC1CB3" w:rsidRDefault="00795832" w:rsidP="00795832">
            <w:pPr>
              <w:pStyle w:val="Table8ptText-ASDEFCON"/>
              <w:jc w:val="left"/>
            </w:pPr>
          </w:p>
        </w:tc>
        <w:tc>
          <w:tcPr>
            <w:tcW w:w="1671" w:type="dxa"/>
            <w:tcBorders>
              <w:top w:val="nil"/>
            </w:tcBorders>
          </w:tcPr>
          <w:p w14:paraId="0C9163F2" w14:textId="77777777" w:rsidR="00795832" w:rsidRPr="00EC1CB3" w:rsidRDefault="00795832" w:rsidP="00795832">
            <w:pPr>
              <w:pStyle w:val="Table8ptText-ASDEFCON"/>
              <w:jc w:val="left"/>
            </w:pPr>
          </w:p>
        </w:tc>
        <w:tc>
          <w:tcPr>
            <w:tcW w:w="734" w:type="dxa"/>
            <w:tcBorders>
              <w:top w:val="nil"/>
            </w:tcBorders>
          </w:tcPr>
          <w:p w14:paraId="40B3EB9E" w14:textId="77777777" w:rsidR="00795832" w:rsidRPr="00EC1CB3" w:rsidRDefault="00795832" w:rsidP="00795832">
            <w:pPr>
              <w:pStyle w:val="Table8ptText-ASDEFCON"/>
              <w:jc w:val="center"/>
            </w:pPr>
          </w:p>
        </w:tc>
        <w:tc>
          <w:tcPr>
            <w:tcW w:w="318" w:type="dxa"/>
            <w:tcBorders>
              <w:top w:val="nil"/>
            </w:tcBorders>
          </w:tcPr>
          <w:p w14:paraId="5162E8C9" w14:textId="77777777" w:rsidR="00795832" w:rsidRPr="00EC1CB3" w:rsidRDefault="00795832" w:rsidP="00795832">
            <w:pPr>
              <w:pStyle w:val="Table8ptText-ASDEFCON"/>
              <w:jc w:val="center"/>
            </w:pPr>
            <w:r w:rsidRPr="00EC1CB3">
              <w:t>b</w:t>
            </w:r>
          </w:p>
        </w:tc>
        <w:tc>
          <w:tcPr>
            <w:tcW w:w="931" w:type="dxa"/>
            <w:tcBorders>
              <w:top w:val="nil"/>
            </w:tcBorders>
          </w:tcPr>
          <w:p w14:paraId="5A893F6F" w14:textId="77777777" w:rsidR="00795832" w:rsidRPr="00EC1CB3" w:rsidRDefault="00795832" w:rsidP="00795832">
            <w:pPr>
              <w:pStyle w:val="Table8ptText-ASDEFCON"/>
              <w:jc w:val="center"/>
            </w:pPr>
            <w:r w:rsidRPr="00EC1CB3">
              <w:t>Update</w:t>
            </w:r>
          </w:p>
        </w:tc>
        <w:tc>
          <w:tcPr>
            <w:tcW w:w="1134" w:type="dxa"/>
            <w:tcBorders>
              <w:top w:val="nil"/>
            </w:tcBorders>
          </w:tcPr>
          <w:p w14:paraId="5E536C0D" w14:textId="77777777" w:rsidR="00795832" w:rsidRPr="00EC1CB3" w:rsidRDefault="00795832" w:rsidP="00795832">
            <w:pPr>
              <w:pStyle w:val="Table8ptText-ASDEFCON"/>
              <w:jc w:val="center"/>
            </w:pPr>
            <w:r w:rsidRPr="00EC1CB3">
              <w:t>TARR-20</w:t>
            </w:r>
          </w:p>
        </w:tc>
        <w:tc>
          <w:tcPr>
            <w:tcW w:w="709" w:type="dxa"/>
            <w:tcBorders>
              <w:top w:val="nil"/>
            </w:tcBorders>
          </w:tcPr>
          <w:p w14:paraId="416509B0" w14:textId="77777777" w:rsidR="00795832" w:rsidRPr="00EC1CB3" w:rsidRDefault="00795832" w:rsidP="00795832">
            <w:pPr>
              <w:pStyle w:val="Table8ptText-ASDEFCON"/>
              <w:jc w:val="center"/>
            </w:pPr>
            <w:r w:rsidRPr="00EC1CB3">
              <w:t>DMS</w:t>
            </w:r>
          </w:p>
        </w:tc>
        <w:tc>
          <w:tcPr>
            <w:tcW w:w="850" w:type="dxa"/>
            <w:tcBorders>
              <w:top w:val="nil"/>
            </w:tcBorders>
          </w:tcPr>
          <w:p w14:paraId="5C316C0B" w14:textId="77777777" w:rsidR="00795832" w:rsidRPr="00EC1CB3" w:rsidRDefault="00795832" w:rsidP="00795832">
            <w:pPr>
              <w:pStyle w:val="Table8ptText-ASDEFCON"/>
              <w:jc w:val="center"/>
            </w:pPr>
            <w:r w:rsidRPr="00EC1CB3">
              <w:t>CR</w:t>
            </w:r>
          </w:p>
        </w:tc>
        <w:tc>
          <w:tcPr>
            <w:tcW w:w="1418" w:type="dxa"/>
            <w:tcBorders>
              <w:top w:val="nil"/>
            </w:tcBorders>
          </w:tcPr>
          <w:p w14:paraId="6F0ACA4B" w14:textId="77777777" w:rsidR="00795832" w:rsidRPr="00EC1CB3" w:rsidRDefault="00795832" w:rsidP="00795832">
            <w:pPr>
              <w:pStyle w:val="Table8ptText-ASDEFCON"/>
              <w:jc w:val="center"/>
            </w:pPr>
          </w:p>
        </w:tc>
        <w:tc>
          <w:tcPr>
            <w:tcW w:w="708" w:type="dxa"/>
            <w:tcBorders>
              <w:top w:val="nil"/>
            </w:tcBorders>
          </w:tcPr>
          <w:p w14:paraId="0BFF9975" w14:textId="77777777" w:rsidR="00795832" w:rsidRPr="00EC1CB3" w:rsidRDefault="00795832" w:rsidP="00795832">
            <w:pPr>
              <w:pStyle w:val="Table8ptText-ASDEFCON"/>
              <w:jc w:val="center"/>
            </w:pPr>
            <w:r w:rsidRPr="00EC1CB3">
              <w:t>by MSR</w:t>
            </w:r>
          </w:p>
        </w:tc>
        <w:tc>
          <w:tcPr>
            <w:tcW w:w="851" w:type="dxa"/>
            <w:tcBorders>
              <w:top w:val="nil"/>
            </w:tcBorders>
          </w:tcPr>
          <w:p w14:paraId="67AEDADE" w14:textId="09500191" w:rsidR="00795832" w:rsidRPr="00EC1CB3" w:rsidRDefault="00795832" w:rsidP="00795832">
            <w:pPr>
              <w:pStyle w:val="Table8ptText-ASDEFCON"/>
              <w:jc w:val="center"/>
            </w:pPr>
            <w:r>
              <w:t>Approval</w:t>
            </w:r>
          </w:p>
        </w:tc>
        <w:tc>
          <w:tcPr>
            <w:tcW w:w="1134" w:type="dxa"/>
            <w:tcBorders>
              <w:top w:val="nil"/>
            </w:tcBorders>
          </w:tcPr>
          <w:p w14:paraId="3A0F6DC9" w14:textId="77777777" w:rsidR="00795832" w:rsidRPr="00EC1CB3" w:rsidRDefault="00795832" w:rsidP="00795832">
            <w:pPr>
              <w:pStyle w:val="Table8ptText-ASDEFCON"/>
              <w:jc w:val="center"/>
            </w:pPr>
            <w:r w:rsidRPr="00EC1CB3">
              <w:t>R(L)</w:t>
            </w:r>
          </w:p>
        </w:tc>
        <w:tc>
          <w:tcPr>
            <w:tcW w:w="2551" w:type="dxa"/>
            <w:tcBorders>
              <w:top w:val="nil"/>
            </w:tcBorders>
          </w:tcPr>
          <w:p w14:paraId="7CF38A83" w14:textId="77777777" w:rsidR="00795832" w:rsidRPr="00397FA2" w:rsidRDefault="00795832" w:rsidP="00795832">
            <w:pPr>
              <w:pStyle w:val="Table8ptText-ASDEFCON"/>
              <w:jc w:val="left"/>
            </w:pPr>
          </w:p>
        </w:tc>
      </w:tr>
      <w:tr w:rsidR="00A60698" w:rsidRPr="00EC1CB3" w14:paraId="11678621" w14:textId="77777777" w:rsidTr="004275EA">
        <w:tc>
          <w:tcPr>
            <w:tcW w:w="736" w:type="dxa"/>
            <w:tcBorders>
              <w:bottom w:val="nil"/>
            </w:tcBorders>
          </w:tcPr>
          <w:p w14:paraId="2BF0F553" w14:textId="77777777" w:rsidR="00795832" w:rsidRPr="00EC1CB3" w:rsidRDefault="00795832" w:rsidP="00795832">
            <w:pPr>
              <w:pStyle w:val="Table8ptText-ASDEFCON"/>
              <w:jc w:val="left"/>
            </w:pPr>
            <w:r w:rsidRPr="00EC1CB3">
              <w:t>ILS-610</w:t>
            </w:r>
          </w:p>
        </w:tc>
        <w:tc>
          <w:tcPr>
            <w:tcW w:w="1671" w:type="dxa"/>
            <w:tcBorders>
              <w:bottom w:val="nil"/>
            </w:tcBorders>
          </w:tcPr>
          <w:p w14:paraId="56004106" w14:textId="77777777" w:rsidR="00795832" w:rsidRPr="00EC1CB3" w:rsidRDefault="00795832" w:rsidP="00795832">
            <w:pPr>
              <w:pStyle w:val="Table8ptText-ASDEFCON"/>
              <w:jc w:val="left"/>
            </w:pPr>
            <w:r w:rsidRPr="00EC1CB3">
              <w:t>Task Resources Report</w:t>
            </w:r>
            <w:r>
              <w:t xml:space="preserve"> (Supply Support)</w:t>
            </w:r>
          </w:p>
        </w:tc>
        <w:tc>
          <w:tcPr>
            <w:tcW w:w="734" w:type="dxa"/>
            <w:tcBorders>
              <w:bottom w:val="nil"/>
            </w:tcBorders>
          </w:tcPr>
          <w:p w14:paraId="62CB7525" w14:textId="77777777" w:rsidR="00795832" w:rsidRPr="00EC1CB3" w:rsidRDefault="00795832" w:rsidP="00795832">
            <w:pPr>
              <w:pStyle w:val="Table8ptText-ASDEFCON"/>
              <w:jc w:val="center"/>
            </w:pPr>
            <w:r>
              <w:t>5.2.6</w:t>
            </w:r>
          </w:p>
        </w:tc>
        <w:tc>
          <w:tcPr>
            <w:tcW w:w="318" w:type="dxa"/>
            <w:tcBorders>
              <w:bottom w:val="nil"/>
            </w:tcBorders>
          </w:tcPr>
          <w:p w14:paraId="3259F0D9" w14:textId="77777777" w:rsidR="00795832" w:rsidRPr="00EC1CB3" w:rsidRDefault="00795832" w:rsidP="00795832">
            <w:pPr>
              <w:pStyle w:val="Table8ptText-ASDEFCON"/>
              <w:jc w:val="center"/>
            </w:pPr>
            <w:r w:rsidRPr="00EC1CB3">
              <w:t>a</w:t>
            </w:r>
          </w:p>
        </w:tc>
        <w:tc>
          <w:tcPr>
            <w:tcW w:w="931" w:type="dxa"/>
            <w:tcBorders>
              <w:bottom w:val="nil"/>
            </w:tcBorders>
          </w:tcPr>
          <w:p w14:paraId="3F797798" w14:textId="77777777" w:rsidR="00795832" w:rsidRPr="00EC1CB3" w:rsidRDefault="00795832" w:rsidP="00795832">
            <w:pPr>
              <w:pStyle w:val="Table8ptText-ASDEFCON"/>
              <w:jc w:val="center"/>
            </w:pPr>
            <w:r w:rsidRPr="00EC1CB3">
              <w:t>Final</w:t>
            </w:r>
          </w:p>
        </w:tc>
        <w:tc>
          <w:tcPr>
            <w:tcW w:w="1134" w:type="dxa"/>
            <w:tcBorders>
              <w:bottom w:val="nil"/>
            </w:tcBorders>
          </w:tcPr>
          <w:p w14:paraId="31EDD5FD" w14:textId="77777777" w:rsidR="00795832" w:rsidRPr="00EC1CB3" w:rsidRDefault="00795832" w:rsidP="00795832">
            <w:pPr>
              <w:pStyle w:val="Table8ptText-ASDEFCON"/>
              <w:jc w:val="center"/>
            </w:pPr>
            <w:r w:rsidRPr="00EC1CB3">
              <w:t>SSDDR-20</w:t>
            </w:r>
          </w:p>
        </w:tc>
        <w:tc>
          <w:tcPr>
            <w:tcW w:w="709" w:type="dxa"/>
            <w:tcBorders>
              <w:bottom w:val="nil"/>
            </w:tcBorders>
          </w:tcPr>
          <w:p w14:paraId="0C37279A" w14:textId="77777777" w:rsidR="00795832" w:rsidRPr="00EC1CB3" w:rsidRDefault="00795832" w:rsidP="00795832">
            <w:pPr>
              <w:pStyle w:val="Table8ptText-ASDEFCON"/>
              <w:jc w:val="center"/>
            </w:pPr>
            <w:r w:rsidRPr="00EC1CB3">
              <w:t>DMS</w:t>
            </w:r>
          </w:p>
        </w:tc>
        <w:tc>
          <w:tcPr>
            <w:tcW w:w="850" w:type="dxa"/>
            <w:tcBorders>
              <w:bottom w:val="nil"/>
            </w:tcBorders>
          </w:tcPr>
          <w:p w14:paraId="3AF6E682" w14:textId="77777777" w:rsidR="00795832" w:rsidRPr="00EC1CB3" w:rsidRDefault="00795832" w:rsidP="00795832">
            <w:pPr>
              <w:pStyle w:val="Table8ptText-ASDEFCON"/>
              <w:jc w:val="center"/>
            </w:pPr>
            <w:r w:rsidRPr="00EC1CB3">
              <w:t>CR</w:t>
            </w:r>
          </w:p>
        </w:tc>
        <w:tc>
          <w:tcPr>
            <w:tcW w:w="1418" w:type="dxa"/>
            <w:tcBorders>
              <w:bottom w:val="nil"/>
            </w:tcBorders>
          </w:tcPr>
          <w:p w14:paraId="2CF5DF78" w14:textId="77777777" w:rsidR="00795832" w:rsidRPr="00EC1CB3" w:rsidRDefault="00795832" w:rsidP="00795832">
            <w:pPr>
              <w:pStyle w:val="Table8ptText-ASDEFCON"/>
              <w:jc w:val="center"/>
            </w:pPr>
            <w:r w:rsidRPr="00EC1CB3">
              <w:t>DID-ILS-DES-TAR</w:t>
            </w:r>
          </w:p>
        </w:tc>
        <w:tc>
          <w:tcPr>
            <w:tcW w:w="708" w:type="dxa"/>
            <w:tcBorders>
              <w:bottom w:val="nil"/>
            </w:tcBorders>
          </w:tcPr>
          <w:p w14:paraId="6F8ADB0D" w14:textId="77777777" w:rsidR="00795832" w:rsidRPr="00EC1CB3" w:rsidRDefault="00795832" w:rsidP="00795832">
            <w:pPr>
              <w:pStyle w:val="Table8ptText-ASDEFCON"/>
              <w:jc w:val="center"/>
            </w:pPr>
            <w:r w:rsidRPr="00EC1CB3">
              <w:t>by MSR</w:t>
            </w:r>
          </w:p>
        </w:tc>
        <w:tc>
          <w:tcPr>
            <w:tcW w:w="851" w:type="dxa"/>
            <w:tcBorders>
              <w:bottom w:val="nil"/>
            </w:tcBorders>
          </w:tcPr>
          <w:p w14:paraId="3D028778" w14:textId="5D58C322" w:rsidR="00795832" w:rsidRPr="00EC1CB3" w:rsidRDefault="00795832" w:rsidP="00795832">
            <w:pPr>
              <w:pStyle w:val="Table8ptText-ASDEFCON"/>
              <w:jc w:val="center"/>
            </w:pPr>
            <w:r>
              <w:t>Approval</w:t>
            </w:r>
          </w:p>
        </w:tc>
        <w:tc>
          <w:tcPr>
            <w:tcW w:w="1134" w:type="dxa"/>
            <w:tcBorders>
              <w:bottom w:val="nil"/>
            </w:tcBorders>
          </w:tcPr>
          <w:p w14:paraId="2513E947" w14:textId="77777777" w:rsidR="00795832" w:rsidRPr="00EC1CB3" w:rsidRDefault="00795832" w:rsidP="00795832">
            <w:pPr>
              <w:pStyle w:val="Table8ptText-ASDEFCON"/>
              <w:jc w:val="center"/>
            </w:pPr>
            <w:r w:rsidRPr="00EC1CB3">
              <w:t>NA</w:t>
            </w:r>
          </w:p>
        </w:tc>
        <w:tc>
          <w:tcPr>
            <w:tcW w:w="2551" w:type="dxa"/>
            <w:tcBorders>
              <w:bottom w:val="nil"/>
            </w:tcBorders>
          </w:tcPr>
          <w:p w14:paraId="07E904BD" w14:textId="77777777" w:rsidR="00795832" w:rsidRPr="00397FA2" w:rsidRDefault="00795832" w:rsidP="00795832">
            <w:pPr>
              <w:pStyle w:val="Table8ptText-ASDEFCON"/>
              <w:jc w:val="left"/>
            </w:pPr>
            <w:r w:rsidRPr="00397FA2">
              <w:t>To use when confirming Support Resource provisioning recommendations.</w:t>
            </w:r>
          </w:p>
        </w:tc>
      </w:tr>
      <w:tr w:rsidR="00A60698" w:rsidRPr="00EC1CB3" w14:paraId="204273BC" w14:textId="77777777" w:rsidTr="004275EA">
        <w:tc>
          <w:tcPr>
            <w:tcW w:w="736" w:type="dxa"/>
            <w:tcBorders>
              <w:top w:val="nil"/>
            </w:tcBorders>
          </w:tcPr>
          <w:p w14:paraId="4B914DB2" w14:textId="77777777" w:rsidR="00795832" w:rsidRPr="00EC1CB3" w:rsidRDefault="00795832" w:rsidP="00795832">
            <w:pPr>
              <w:pStyle w:val="Table8ptText-ASDEFCON"/>
              <w:jc w:val="left"/>
            </w:pPr>
          </w:p>
        </w:tc>
        <w:tc>
          <w:tcPr>
            <w:tcW w:w="1671" w:type="dxa"/>
            <w:tcBorders>
              <w:top w:val="nil"/>
            </w:tcBorders>
          </w:tcPr>
          <w:p w14:paraId="205E77DD" w14:textId="77777777" w:rsidR="00795832" w:rsidRPr="00EC1CB3" w:rsidRDefault="00795832" w:rsidP="00795832">
            <w:pPr>
              <w:pStyle w:val="Table8ptText-ASDEFCON"/>
              <w:jc w:val="left"/>
            </w:pPr>
          </w:p>
        </w:tc>
        <w:tc>
          <w:tcPr>
            <w:tcW w:w="734" w:type="dxa"/>
            <w:tcBorders>
              <w:top w:val="nil"/>
            </w:tcBorders>
          </w:tcPr>
          <w:p w14:paraId="632916B9" w14:textId="77777777" w:rsidR="00795832" w:rsidRPr="00EC1CB3" w:rsidRDefault="00795832" w:rsidP="00795832">
            <w:pPr>
              <w:pStyle w:val="Table8ptText-ASDEFCON"/>
              <w:jc w:val="center"/>
            </w:pPr>
          </w:p>
        </w:tc>
        <w:tc>
          <w:tcPr>
            <w:tcW w:w="318" w:type="dxa"/>
            <w:tcBorders>
              <w:top w:val="nil"/>
            </w:tcBorders>
          </w:tcPr>
          <w:p w14:paraId="3A59B550" w14:textId="77777777" w:rsidR="00795832" w:rsidRPr="00EC1CB3" w:rsidRDefault="00795832" w:rsidP="00795832">
            <w:pPr>
              <w:pStyle w:val="Table8ptText-ASDEFCON"/>
              <w:jc w:val="center"/>
            </w:pPr>
            <w:r w:rsidRPr="00EC1CB3">
              <w:t>b</w:t>
            </w:r>
          </w:p>
        </w:tc>
        <w:tc>
          <w:tcPr>
            <w:tcW w:w="931" w:type="dxa"/>
            <w:tcBorders>
              <w:top w:val="nil"/>
            </w:tcBorders>
          </w:tcPr>
          <w:p w14:paraId="1E8D8C71" w14:textId="77777777" w:rsidR="00795832" w:rsidRPr="00EC1CB3" w:rsidRDefault="00795832" w:rsidP="00795832">
            <w:pPr>
              <w:pStyle w:val="Table8ptText-ASDEFCON"/>
              <w:jc w:val="center"/>
            </w:pPr>
            <w:r w:rsidRPr="00EC1CB3">
              <w:t>Update</w:t>
            </w:r>
          </w:p>
        </w:tc>
        <w:tc>
          <w:tcPr>
            <w:tcW w:w="1134" w:type="dxa"/>
            <w:tcBorders>
              <w:top w:val="nil"/>
            </w:tcBorders>
          </w:tcPr>
          <w:p w14:paraId="37517E61" w14:textId="77777777" w:rsidR="00795832" w:rsidRPr="00EC1CB3" w:rsidRDefault="00795832" w:rsidP="00795832">
            <w:pPr>
              <w:pStyle w:val="Table8ptText-ASDEFCON"/>
              <w:jc w:val="center"/>
            </w:pPr>
            <w:r w:rsidRPr="00EC1CB3">
              <w:t>TARR-20</w:t>
            </w:r>
          </w:p>
        </w:tc>
        <w:tc>
          <w:tcPr>
            <w:tcW w:w="709" w:type="dxa"/>
            <w:tcBorders>
              <w:top w:val="nil"/>
            </w:tcBorders>
          </w:tcPr>
          <w:p w14:paraId="4C6A12F9" w14:textId="77777777" w:rsidR="00795832" w:rsidRPr="00EC1CB3" w:rsidRDefault="00795832" w:rsidP="00795832">
            <w:pPr>
              <w:pStyle w:val="Table8ptText-ASDEFCON"/>
              <w:jc w:val="center"/>
            </w:pPr>
            <w:r w:rsidRPr="00EC1CB3">
              <w:t>DMS</w:t>
            </w:r>
          </w:p>
        </w:tc>
        <w:tc>
          <w:tcPr>
            <w:tcW w:w="850" w:type="dxa"/>
            <w:tcBorders>
              <w:top w:val="nil"/>
            </w:tcBorders>
          </w:tcPr>
          <w:p w14:paraId="1C66BC17" w14:textId="77777777" w:rsidR="00795832" w:rsidRPr="00EC1CB3" w:rsidRDefault="00795832" w:rsidP="00795832">
            <w:pPr>
              <w:pStyle w:val="Table8ptText-ASDEFCON"/>
              <w:jc w:val="center"/>
            </w:pPr>
            <w:r w:rsidRPr="00EC1CB3">
              <w:t>CR</w:t>
            </w:r>
          </w:p>
        </w:tc>
        <w:tc>
          <w:tcPr>
            <w:tcW w:w="1418" w:type="dxa"/>
            <w:tcBorders>
              <w:top w:val="nil"/>
            </w:tcBorders>
          </w:tcPr>
          <w:p w14:paraId="2C4A8BD5" w14:textId="77777777" w:rsidR="00795832" w:rsidRPr="00EC1CB3" w:rsidRDefault="00795832" w:rsidP="00795832">
            <w:pPr>
              <w:pStyle w:val="Table8ptText-ASDEFCON"/>
              <w:jc w:val="center"/>
            </w:pPr>
          </w:p>
        </w:tc>
        <w:tc>
          <w:tcPr>
            <w:tcW w:w="708" w:type="dxa"/>
            <w:tcBorders>
              <w:top w:val="nil"/>
            </w:tcBorders>
          </w:tcPr>
          <w:p w14:paraId="42E33D2D" w14:textId="77777777" w:rsidR="00795832" w:rsidRPr="00EC1CB3" w:rsidRDefault="00795832" w:rsidP="00795832">
            <w:pPr>
              <w:pStyle w:val="Table8ptText-ASDEFCON"/>
              <w:jc w:val="center"/>
            </w:pPr>
            <w:r w:rsidRPr="00EC1CB3">
              <w:t>by MSR</w:t>
            </w:r>
          </w:p>
        </w:tc>
        <w:tc>
          <w:tcPr>
            <w:tcW w:w="851" w:type="dxa"/>
            <w:tcBorders>
              <w:top w:val="nil"/>
            </w:tcBorders>
          </w:tcPr>
          <w:p w14:paraId="22AEB62D" w14:textId="3142D6AE" w:rsidR="00795832" w:rsidRPr="00EC1CB3" w:rsidRDefault="00795832" w:rsidP="00795832">
            <w:pPr>
              <w:pStyle w:val="Table8ptText-ASDEFCON"/>
              <w:jc w:val="center"/>
            </w:pPr>
            <w:r>
              <w:t>Approval</w:t>
            </w:r>
          </w:p>
        </w:tc>
        <w:tc>
          <w:tcPr>
            <w:tcW w:w="1134" w:type="dxa"/>
            <w:tcBorders>
              <w:top w:val="nil"/>
            </w:tcBorders>
          </w:tcPr>
          <w:p w14:paraId="238F931F" w14:textId="77777777" w:rsidR="00795832" w:rsidRPr="00EC1CB3" w:rsidRDefault="00795832" w:rsidP="00795832">
            <w:pPr>
              <w:pStyle w:val="Table8ptText-ASDEFCON"/>
              <w:jc w:val="center"/>
            </w:pPr>
            <w:r w:rsidRPr="00EC1CB3">
              <w:t>R(L)</w:t>
            </w:r>
          </w:p>
        </w:tc>
        <w:tc>
          <w:tcPr>
            <w:tcW w:w="2551" w:type="dxa"/>
            <w:tcBorders>
              <w:top w:val="nil"/>
            </w:tcBorders>
          </w:tcPr>
          <w:p w14:paraId="560BDDA2" w14:textId="77777777" w:rsidR="00795832" w:rsidRPr="00397FA2" w:rsidRDefault="00795832" w:rsidP="00795832">
            <w:pPr>
              <w:pStyle w:val="Table8ptText-ASDEFCON"/>
              <w:jc w:val="left"/>
            </w:pPr>
          </w:p>
        </w:tc>
      </w:tr>
      <w:tr w:rsidR="00A60698" w:rsidRPr="00EC1CB3" w14:paraId="3CC301EC" w14:textId="77777777" w:rsidTr="004275EA">
        <w:tc>
          <w:tcPr>
            <w:tcW w:w="736" w:type="dxa"/>
            <w:tcBorders>
              <w:bottom w:val="nil"/>
            </w:tcBorders>
          </w:tcPr>
          <w:p w14:paraId="305EABA5" w14:textId="77777777" w:rsidR="00795832" w:rsidRPr="00EC1CB3" w:rsidRDefault="00795832" w:rsidP="00795832">
            <w:pPr>
              <w:pStyle w:val="Table8ptText-ASDEFCON"/>
              <w:jc w:val="left"/>
            </w:pPr>
            <w:r w:rsidRPr="00EC1CB3">
              <w:t>ILS-620</w:t>
            </w:r>
          </w:p>
        </w:tc>
        <w:tc>
          <w:tcPr>
            <w:tcW w:w="1671" w:type="dxa"/>
            <w:tcBorders>
              <w:bottom w:val="nil"/>
            </w:tcBorders>
          </w:tcPr>
          <w:p w14:paraId="3AEBA332" w14:textId="77777777" w:rsidR="00795832" w:rsidRPr="00EC1CB3" w:rsidRDefault="00795832" w:rsidP="00795832">
            <w:pPr>
              <w:pStyle w:val="Table8ptText-ASDEFCON"/>
              <w:jc w:val="left"/>
            </w:pPr>
            <w:r w:rsidRPr="00EC1CB3">
              <w:t>Task Procedures Report</w:t>
            </w:r>
            <w:r>
              <w:t xml:space="preserve"> (Supply Support)</w:t>
            </w:r>
          </w:p>
        </w:tc>
        <w:tc>
          <w:tcPr>
            <w:tcW w:w="734" w:type="dxa"/>
            <w:tcBorders>
              <w:bottom w:val="nil"/>
            </w:tcBorders>
          </w:tcPr>
          <w:p w14:paraId="7CE08F39" w14:textId="77777777" w:rsidR="00795832" w:rsidRPr="00EC1CB3" w:rsidRDefault="00795832" w:rsidP="00795832">
            <w:pPr>
              <w:pStyle w:val="Table8ptText-ASDEFCON"/>
              <w:jc w:val="center"/>
            </w:pPr>
            <w:r>
              <w:t>5.2.6</w:t>
            </w:r>
          </w:p>
        </w:tc>
        <w:tc>
          <w:tcPr>
            <w:tcW w:w="318" w:type="dxa"/>
            <w:tcBorders>
              <w:bottom w:val="nil"/>
            </w:tcBorders>
          </w:tcPr>
          <w:p w14:paraId="4DE38AA6" w14:textId="77777777" w:rsidR="00795832" w:rsidRPr="00EC1CB3" w:rsidRDefault="00795832" w:rsidP="00795832">
            <w:pPr>
              <w:pStyle w:val="Table8ptText-ASDEFCON"/>
              <w:jc w:val="center"/>
            </w:pPr>
            <w:r w:rsidRPr="00EC1CB3">
              <w:t>a</w:t>
            </w:r>
          </w:p>
        </w:tc>
        <w:tc>
          <w:tcPr>
            <w:tcW w:w="931" w:type="dxa"/>
            <w:tcBorders>
              <w:bottom w:val="nil"/>
            </w:tcBorders>
          </w:tcPr>
          <w:p w14:paraId="2D4ACF68" w14:textId="77777777" w:rsidR="00795832" w:rsidRPr="00EC1CB3" w:rsidRDefault="00795832" w:rsidP="00795832">
            <w:pPr>
              <w:pStyle w:val="Table8ptText-ASDEFCON"/>
              <w:jc w:val="center"/>
            </w:pPr>
            <w:r w:rsidRPr="00EC1CB3">
              <w:t>Final</w:t>
            </w:r>
          </w:p>
        </w:tc>
        <w:tc>
          <w:tcPr>
            <w:tcW w:w="1134" w:type="dxa"/>
            <w:tcBorders>
              <w:bottom w:val="nil"/>
            </w:tcBorders>
          </w:tcPr>
          <w:p w14:paraId="2A039F1A" w14:textId="77777777" w:rsidR="00795832" w:rsidRPr="00EC1CB3" w:rsidRDefault="00795832" w:rsidP="00795832">
            <w:pPr>
              <w:pStyle w:val="Table8ptText-ASDEFCON"/>
              <w:jc w:val="center"/>
            </w:pPr>
            <w:r w:rsidRPr="00EC1CB3">
              <w:t>TARR-20</w:t>
            </w:r>
          </w:p>
        </w:tc>
        <w:tc>
          <w:tcPr>
            <w:tcW w:w="709" w:type="dxa"/>
            <w:tcBorders>
              <w:bottom w:val="nil"/>
            </w:tcBorders>
          </w:tcPr>
          <w:p w14:paraId="67FB6582" w14:textId="77777777" w:rsidR="00795832" w:rsidRPr="00EC1CB3" w:rsidRDefault="00795832" w:rsidP="00795832">
            <w:pPr>
              <w:pStyle w:val="Table8ptText-ASDEFCON"/>
              <w:jc w:val="center"/>
            </w:pPr>
            <w:r w:rsidRPr="00EC1CB3">
              <w:t>DMS</w:t>
            </w:r>
          </w:p>
        </w:tc>
        <w:tc>
          <w:tcPr>
            <w:tcW w:w="850" w:type="dxa"/>
            <w:tcBorders>
              <w:bottom w:val="nil"/>
            </w:tcBorders>
          </w:tcPr>
          <w:p w14:paraId="32722DDB" w14:textId="77777777" w:rsidR="00795832" w:rsidRPr="00EC1CB3" w:rsidRDefault="00795832" w:rsidP="00795832">
            <w:pPr>
              <w:pStyle w:val="Table8ptText-ASDEFCON"/>
              <w:jc w:val="center"/>
            </w:pPr>
            <w:r w:rsidRPr="00EC1CB3">
              <w:t>CR</w:t>
            </w:r>
          </w:p>
        </w:tc>
        <w:tc>
          <w:tcPr>
            <w:tcW w:w="1418" w:type="dxa"/>
            <w:tcBorders>
              <w:bottom w:val="nil"/>
            </w:tcBorders>
          </w:tcPr>
          <w:p w14:paraId="6155E72D" w14:textId="77777777" w:rsidR="00795832" w:rsidRPr="00EC1CB3" w:rsidRDefault="00795832" w:rsidP="00795832">
            <w:pPr>
              <w:pStyle w:val="Table8ptText-ASDEFCON"/>
              <w:jc w:val="center"/>
            </w:pPr>
            <w:r w:rsidRPr="00EC1CB3">
              <w:t>DID-ILS-DES-TAR</w:t>
            </w:r>
          </w:p>
        </w:tc>
        <w:tc>
          <w:tcPr>
            <w:tcW w:w="708" w:type="dxa"/>
            <w:tcBorders>
              <w:bottom w:val="nil"/>
            </w:tcBorders>
          </w:tcPr>
          <w:p w14:paraId="3792812A" w14:textId="77777777" w:rsidR="00795832" w:rsidRPr="00EC1CB3" w:rsidRDefault="00795832" w:rsidP="00795832">
            <w:pPr>
              <w:pStyle w:val="Table8ptText-ASDEFCON"/>
              <w:jc w:val="center"/>
            </w:pPr>
            <w:r w:rsidRPr="00EC1CB3">
              <w:t>by MSR</w:t>
            </w:r>
          </w:p>
        </w:tc>
        <w:tc>
          <w:tcPr>
            <w:tcW w:w="851" w:type="dxa"/>
            <w:tcBorders>
              <w:bottom w:val="nil"/>
            </w:tcBorders>
          </w:tcPr>
          <w:p w14:paraId="0A71FD9B" w14:textId="6C329731" w:rsidR="00795832" w:rsidRPr="00EC1CB3" w:rsidRDefault="00795832" w:rsidP="00795832">
            <w:pPr>
              <w:pStyle w:val="Table8ptText-ASDEFCON"/>
              <w:jc w:val="center"/>
            </w:pPr>
            <w:r>
              <w:t>Approval</w:t>
            </w:r>
          </w:p>
        </w:tc>
        <w:tc>
          <w:tcPr>
            <w:tcW w:w="1134" w:type="dxa"/>
            <w:tcBorders>
              <w:bottom w:val="nil"/>
            </w:tcBorders>
          </w:tcPr>
          <w:p w14:paraId="521AD283" w14:textId="77777777" w:rsidR="00795832" w:rsidRPr="00EC1CB3" w:rsidRDefault="00795832" w:rsidP="00795832">
            <w:pPr>
              <w:pStyle w:val="Table8ptText-ASDEFCON"/>
              <w:jc w:val="center"/>
            </w:pPr>
            <w:r w:rsidRPr="00EC1CB3">
              <w:t>R(L)</w:t>
            </w:r>
          </w:p>
        </w:tc>
        <w:tc>
          <w:tcPr>
            <w:tcW w:w="2551" w:type="dxa"/>
            <w:tcBorders>
              <w:bottom w:val="nil"/>
            </w:tcBorders>
          </w:tcPr>
          <w:p w14:paraId="6A0AD610" w14:textId="77777777" w:rsidR="00795832" w:rsidRPr="00397FA2" w:rsidRDefault="00795832" w:rsidP="00795832">
            <w:pPr>
              <w:pStyle w:val="Table8ptText-ASDEFCON"/>
              <w:jc w:val="left"/>
            </w:pPr>
            <w:r w:rsidRPr="00397FA2">
              <w:t>To ensure consistency with scope required for supply procedures Technical Data.</w:t>
            </w:r>
          </w:p>
        </w:tc>
      </w:tr>
      <w:tr w:rsidR="00A60698" w:rsidRPr="00EC1CB3" w14:paraId="06736652" w14:textId="77777777" w:rsidTr="004275EA">
        <w:tc>
          <w:tcPr>
            <w:tcW w:w="736" w:type="dxa"/>
            <w:tcBorders>
              <w:bottom w:val="nil"/>
            </w:tcBorders>
          </w:tcPr>
          <w:p w14:paraId="202D99F8" w14:textId="77777777" w:rsidR="00795832" w:rsidRPr="00EC1CB3" w:rsidRDefault="00795832" w:rsidP="00795832">
            <w:pPr>
              <w:pStyle w:val="Table8ptText-ASDEFCON"/>
              <w:jc w:val="left"/>
            </w:pPr>
            <w:r w:rsidRPr="00EC1CB3">
              <w:t>ILS-630</w:t>
            </w:r>
          </w:p>
        </w:tc>
        <w:tc>
          <w:tcPr>
            <w:tcW w:w="1671" w:type="dxa"/>
            <w:tcBorders>
              <w:bottom w:val="nil"/>
            </w:tcBorders>
          </w:tcPr>
          <w:p w14:paraId="107893C4" w14:textId="77777777" w:rsidR="00795832" w:rsidRPr="00EC1CB3" w:rsidRDefault="00795832" w:rsidP="00795832">
            <w:pPr>
              <w:pStyle w:val="Table8ptText-ASDEFCON"/>
              <w:jc w:val="left"/>
            </w:pPr>
            <w:r w:rsidRPr="00EC1CB3">
              <w:t>Task Personnel Competency Report</w:t>
            </w:r>
            <w:r>
              <w:t xml:space="preserve"> (Supply Support)</w:t>
            </w:r>
          </w:p>
        </w:tc>
        <w:tc>
          <w:tcPr>
            <w:tcW w:w="734" w:type="dxa"/>
            <w:tcBorders>
              <w:bottom w:val="nil"/>
            </w:tcBorders>
          </w:tcPr>
          <w:p w14:paraId="7CC9836B" w14:textId="77777777" w:rsidR="00795832" w:rsidRPr="00EC1CB3" w:rsidRDefault="00795832" w:rsidP="00795832">
            <w:pPr>
              <w:pStyle w:val="Table8ptText-ASDEFCON"/>
              <w:jc w:val="center"/>
            </w:pPr>
            <w:r>
              <w:t>5.6.2</w:t>
            </w:r>
          </w:p>
        </w:tc>
        <w:tc>
          <w:tcPr>
            <w:tcW w:w="318" w:type="dxa"/>
            <w:tcBorders>
              <w:bottom w:val="nil"/>
            </w:tcBorders>
          </w:tcPr>
          <w:p w14:paraId="59C38912" w14:textId="77777777" w:rsidR="00795832" w:rsidRPr="00EC1CB3" w:rsidRDefault="00795832" w:rsidP="00795832">
            <w:pPr>
              <w:pStyle w:val="Table8ptText-ASDEFCON"/>
              <w:jc w:val="center"/>
            </w:pPr>
            <w:r w:rsidRPr="00EC1CB3">
              <w:t>a</w:t>
            </w:r>
          </w:p>
        </w:tc>
        <w:tc>
          <w:tcPr>
            <w:tcW w:w="931" w:type="dxa"/>
            <w:tcBorders>
              <w:bottom w:val="nil"/>
            </w:tcBorders>
          </w:tcPr>
          <w:p w14:paraId="3D6E5247" w14:textId="77777777" w:rsidR="00795832" w:rsidRPr="00EC1CB3" w:rsidRDefault="00795832" w:rsidP="00795832">
            <w:pPr>
              <w:pStyle w:val="Table8ptText-ASDEFCON"/>
              <w:jc w:val="center"/>
            </w:pPr>
            <w:r w:rsidRPr="00EC1CB3">
              <w:t>Final</w:t>
            </w:r>
          </w:p>
        </w:tc>
        <w:tc>
          <w:tcPr>
            <w:tcW w:w="1134" w:type="dxa"/>
            <w:tcBorders>
              <w:bottom w:val="nil"/>
            </w:tcBorders>
          </w:tcPr>
          <w:p w14:paraId="4C57465C" w14:textId="77777777" w:rsidR="00795832" w:rsidRPr="00EC1CB3" w:rsidRDefault="00795832" w:rsidP="00795832">
            <w:pPr>
              <w:pStyle w:val="Table8ptText-ASDEFCON"/>
              <w:jc w:val="center"/>
            </w:pPr>
            <w:r w:rsidRPr="00EC1CB3">
              <w:t>TARR-20</w:t>
            </w:r>
          </w:p>
        </w:tc>
        <w:tc>
          <w:tcPr>
            <w:tcW w:w="709" w:type="dxa"/>
            <w:tcBorders>
              <w:bottom w:val="nil"/>
            </w:tcBorders>
          </w:tcPr>
          <w:p w14:paraId="4B3305B9" w14:textId="77777777" w:rsidR="00795832" w:rsidRPr="00EC1CB3" w:rsidRDefault="00795832" w:rsidP="00795832">
            <w:pPr>
              <w:pStyle w:val="Table8ptText-ASDEFCON"/>
              <w:jc w:val="center"/>
            </w:pPr>
            <w:r w:rsidRPr="00EC1CB3">
              <w:t>DMS</w:t>
            </w:r>
          </w:p>
        </w:tc>
        <w:tc>
          <w:tcPr>
            <w:tcW w:w="850" w:type="dxa"/>
            <w:tcBorders>
              <w:bottom w:val="nil"/>
            </w:tcBorders>
          </w:tcPr>
          <w:p w14:paraId="7F6F5CED" w14:textId="77777777" w:rsidR="00795832" w:rsidRPr="00EC1CB3" w:rsidRDefault="00795832" w:rsidP="00795832">
            <w:pPr>
              <w:pStyle w:val="Table8ptText-ASDEFCON"/>
              <w:jc w:val="center"/>
            </w:pPr>
            <w:r w:rsidRPr="00EC1CB3">
              <w:t>CR</w:t>
            </w:r>
          </w:p>
        </w:tc>
        <w:tc>
          <w:tcPr>
            <w:tcW w:w="1418" w:type="dxa"/>
            <w:tcBorders>
              <w:bottom w:val="nil"/>
            </w:tcBorders>
          </w:tcPr>
          <w:p w14:paraId="6E4CDE51" w14:textId="77777777" w:rsidR="00795832" w:rsidRPr="00EC1CB3" w:rsidRDefault="00795832" w:rsidP="00795832">
            <w:pPr>
              <w:pStyle w:val="Table8ptText-ASDEFCON"/>
              <w:jc w:val="center"/>
            </w:pPr>
            <w:r w:rsidRPr="00EC1CB3">
              <w:t>DID-ILS-DES-TAR</w:t>
            </w:r>
          </w:p>
        </w:tc>
        <w:tc>
          <w:tcPr>
            <w:tcW w:w="708" w:type="dxa"/>
            <w:tcBorders>
              <w:bottom w:val="nil"/>
            </w:tcBorders>
          </w:tcPr>
          <w:p w14:paraId="15F9AAC3" w14:textId="77777777" w:rsidR="00795832" w:rsidRPr="00EC1CB3" w:rsidRDefault="00795832" w:rsidP="00795832">
            <w:pPr>
              <w:pStyle w:val="Table8ptText-ASDEFCON"/>
              <w:jc w:val="center"/>
            </w:pPr>
            <w:r w:rsidRPr="00EC1CB3">
              <w:t>by MSR</w:t>
            </w:r>
          </w:p>
        </w:tc>
        <w:tc>
          <w:tcPr>
            <w:tcW w:w="851" w:type="dxa"/>
            <w:tcBorders>
              <w:bottom w:val="nil"/>
            </w:tcBorders>
          </w:tcPr>
          <w:p w14:paraId="2618AC85" w14:textId="6BDF25AA" w:rsidR="00795832" w:rsidRPr="00EC1CB3" w:rsidRDefault="00795832" w:rsidP="00795832">
            <w:pPr>
              <w:pStyle w:val="Table8ptText-ASDEFCON"/>
              <w:jc w:val="center"/>
            </w:pPr>
            <w:r>
              <w:t>Approval</w:t>
            </w:r>
          </w:p>
        </w:tc>
        <w:tc>
          <w:tcPr>
            <w:tcW w:w="1134" w:type="dxa"/>
            <w:tcBorders>
              <w:bottom w:val="nil"/>
            </w:tcBorders>
          </w:tcPr>
          <w:p w14:paraId="1B9F2E34" w14:textId="77777777" w:rsidR="00795832" w:rsidRPr="00EC1CB3" w:rsidRDefault="00795832" w:rsidP="00795832">
            <w:pPr>
              <w:pStyle w:val="Table8ptText-ASDEFCON"/>
              <w:jc w:val="center"/>
            </w:pPr>
            <w:r w:rsidRPr="00EC1CB3">
              <w:t>R(L)</w:t>
            </w:r>
          </w:p>
        </w:tc>
        <w:tc>
          <w:tcPr>
            <w:tcW w:w="2551" w:type="dxa"/>
            <w:tcBorders>
              <w:bottom w:val="nil"/>
            </w:tcBorders>
          </w:tcPr>
          <w:p w14:paraId="44BC4A18" w14:textId="77777777" w:rsidR="00795832" w:rsidRPr="00397FA2" w:rsidRDefault="00795832" w:rsidP="00795832">
            <w:pPr>
              <w:pStyle w:val="Table8ptText-ASDEFCON"/>
              <w:jc w:val="left"/>
            </w:pPr>
          </w:p>
        </w:tc>
      </w:tr>
      <w:tr w:rsidR="00A60698" w:rsidRPr="00EC1CB3" w14:paraId="5759BD41" w14:textId="77777777" w:rsidTr="004275EA">
        <w:tc>
          <w:tcPr>
            <w:tcW w:w="736" w:type="dxa"/>
            <w:tcBorders>
              <w:top w:val="single" w:sz="4" w:space="0" w:color="auto"/>
              <w:bottom w:val="nil"/>
            </w:tcBorders>
          </w:tcPr>
          <w:p w14:paraId="142904F9" w14:textId="77777777" w:rsidR="00795832" w:rsidRPr="00EC1CB3" w:rsidRDefault="00795832" w:rsidP="00795832">
            <w:pPr>
              <w:pStyle w:val="Table8ptText-ASDEFCON"/>
              <w:jc w:val="left"/>
            </w:pPr>
            <w:r w:rsidRPr="00EC1CB3">
              <w:t>ILS-640</w:t>
            </w:r>
          </w:p>
        </w:tc>
        <w:tc>
          <w:tcPr>
            <w:tcW w:w="1671" w:type="dxa"/>
            <w:tcBorders>
              <w:top w:val="single" w:sz="4" w:space="0" w:color="auto"/>
              <w:bottom w:val="nil"/>
            </w:tcBorders>
          </w:tcPr>
          <w:p w14:paraId="04B08C3E" w14:textId="77777777" w:rsidR="00795832" w:rsidRPr="00EC1CB3" w:rsidRDefault="00795832" w:rsidP="00795832">
            <w:pPr>
              <w:pStyle w:val="Table8ptText-ASDEFCON"/>
              <w:jc w:val="left"/>
            </w:pPr>
            <w:r w:rsidRPr="00EC1CB3">
              <w:t>Disposal Plan</w:t>
            </w:r>
          </w:p>
        </w:tc>
        <w:tc>
          <w:tcPr>
            <w:tcW w:w="734" w:type="dxa"/>
            <w:tcBorders>
              <w:top w:val="single" w:sz="4" w:space="0" w:color="auto"/>
              <w:bottom w:val="nil"/>
            </w:tcBorders>
          </w:tcPr>
          <w:p w14:paraId="0400DA74" w14:textId="77777777" w:rsidR="00795832" w:rsidRPr="00EC1CB3" w:rsidRDefault="00795832" w:rsidP="00795832">
            <w:pPr>
              <w:pStyle w:val="Table8ptText-ASDEFCON"/>
              <w:jc w:val="center"/>
            </w:pPr>
            <w:r>
              <w:t>5.2.6</w:t>
            </w:r>
          </w:p>
        </w:tc>
        <w:tc>
          <w:tcPr>
            <w:tcW w:w="318" w:type="dxa"/>
            <w:tcBorders>
              <w:top w:val="single" w:sz="4" w:space="0" w:color="auto"/>
              <w:bottom w:val="nil"/>
            </w:tcBorders>
          </w:tcPr>
          <w:p w14:paraId="2FC942E6"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57183237" w14:textId="77777777" w:rsidR="00795832" w:rsidRPr="00EC1CB3" w:rsidRDefault="00795832" w:rsidP="00795832">
            <w:pPr>
              <w:pStyle w:val="Table8ptText-ASDEFCON"/>
              <w:jc w:val="center"/>
            </w:pPr>
            <w:r w:rsidRPr="00EC1CB3">
              <w:t>Draft</w:t>
            </w:r>
          </w:p>
        </w:tc>
        <w:tc>
          <w:tcPr>
            <w:tcW w:w="1134" w:type="dxa"/>
            <w:tcBorders>
              <w:top w:val="single" w:sz="4" w:space="0" w:color="auto"/>
              <w:bottom w:val="nil"/>
            </w:tcBorders>
          </w:tcPr>
          <w:p w14:paraId="564B5ED1" w14:textId="77777777" w:rsidR="00795832" w:rsidRPr="00EC1CB3" w:rsidRDefault="00795832" w:rsidP="00795832">
            <w:pPr>
              <w:pStyle w:val="Table8ptText-ASDEFCON"/>
              <w:jc w:val="center"/>
            </w:pPr>
            <w:r w:rsidRPr="00EC1CB3">
              <w:t>PDR-20</w:t>
            </w:r>
          </w:p>
        </w:tc>
        <w:tc>
          <w:tcPr>
            <w:tcW w:w="709" w:type="dxa"/>
            <w:tcBorders>
              <w:top w:val="single" w:sz="4" w:space="0" w:color="auto"/>
              <w:bottom w:val="nil"/>
            </w:tcBorders>
          </w:tcPr>
          <w:p w14:paraId="248154EA"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10A35872"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6584D32C" w14:textId="77777777" w:rsidR="00795832" w:rsidRPr="00EC1CB3" w:rsidRDefault="00795832" w:rsidP="00795832">
            <w:pPr>
              <w:pStyle w:val="Table8ptText-ASDEFCON"/>
              <w:jc w:val="center"/>
            </w:pPr>
            <w:r w:rsidRPr="00EC1CB3">
              <w:t>DID-ILS-DES-DISP</w:t>
            </w:r>
          </w:p>
        </w:tc>
        <w:tc>
          <w:tcPr>
            <w:tcW w:w="708" w:type="dxa"/>
            <w:tcBorders>
              <w:top w:val="single" w:sz="4" w:space="0" w:color="auto"/>
              <w:bottom w:val="nil"/>
            </w:tcBorders>
          </w:tcPr>
          <w:p w14:paraId="33A61CF2"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06B14137"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591F9187" w14:textId="77777777" w:rsidR="00795832" w:rsidRPr="00EC1CB3" w:rsidRDefault="00795832" w:rsidP="00795832">
            <w:pPr>
              <w:pStyle w:val="Table8ptText-ASDEFCON"/>
              <w:jc w:val="center"/>
            </w:pPr>
            <w:r w:rsidRPr="00EC1CB3">
              <w:t>R</w:t>
            </w:r>
          </w:p>
        </w:tc>
        <w:tc>
          <w:tcPr>
            <w:tcW w:w="2551" w:type="dxa"/>
            <w:tcBorders>
              <w:top w:val="single" w:sz="4" w:space="0" w:color="auto"/>
              <w:bottom w:val="nil"/>
            </w:tcBorders>
          </w:tcPr>
          <w:p w14:paraId="2B1ECAE0" w14:textId="77777777" w:rsidR="00795832" w:rsidRPr="00397FA2" w:rsidRDefault="00795832" w:rsidP="00795832">
            <w:pPr>
              <w:pStyle w:val="Table8ptText-ASDEFCON"/>
              <w:jc w:val="left"/>
            </w:pPr>
            <w:r w:rsidRPr="00397FA2">
              <w:t>To ensure that Disposal issues have been appropriately considered in the Mission System design and for the Support System Components.</w:t>
            </w:r>
          </w:p>
        </w:tc>
      </w:tr>
      <w:tr w:rsidR="00A60698" w:rsidRPr="00EC1CB3" w14:paraId="33869A8A" w14:textId="77777777" w:rsidTr="004275EA">
        <w:tc>
          <w:tcPr>
            <w:tcW w:w="736" w:type="dxa"/>
            <w:tcBorders>
              <w:top w:val="nil"/>
              <w:bottom w:val="nil"/>
            </w:tcBorders>
          </w:tcPr>
          <w:p w14:paraId="28BE4433" w14:textId="77777777" w:rsidR="00795832" w:rsidRPr="00EC1CB3" w:rsidRDefault="00795832" w:rsidP="00795832">
            <w:pPr>
              <w:pStyle w:val="Table8ptText-ASDEFCON"/>
              <w:jc w:val="left"/>
            </w:pPr>
          </w:p>
        </w:tc>
        <w:tc>
          <w:tcPr>
            <w:tcW w:w="1671" w:type="dxa"/>
            <w:tcBorders>
              <w:top w:val="nil"/>
              <w:bottom w:val="nil"/>
            </w:tcBorders>
          </w:tcPr>
          <w:p w14:paraId="264B2D59" w14:textId="77777777" w:rsidR="00795832" w:rsidRPr="00EC1CB3" w:rsidRDefault="00795832" w:rsidP="00795832">
            <w:pPr>
              <w:pStyle w:val="Table8ptText-ASDEFCON"/>
              <w:jc w:val="left"/>
            </w:pPr>
          </w:p>
        </w:tc>
        <w:tc>
          <w:tcPr>
            <w:tcW w:w="734" w:type="dxa"/>
            <w:tcBorders>
              <w:top w:val="nil"/>
              <w:bottom w:val="nil"/>
            </w:tcBorders>
          </w:tcPr>
          <w:p w14:paraId="2D177A7D" w14:textId="77777777" w:rsidR="00795832" w:rsidRPr="00EC1CB3" w:rsidRDefault="00795832" w:rsidP="00795832">
            <w:pPr>
              <w:pStyle w:val="Table8ptText-ASDEFCON"/>
              <w:jc w:val="center"/>
            </w:pPr>
          </w:p>
        </w:tc>
        <w:tc>
          <w:tcPr>
            <w:tcW w:w="318" w:type="dxa"/>
            <w:tcBorders>
              <w:top w:val="nil"/>
              <w:bottom w:val="nil"/>
            </w:tcBorders>
          </w:tcPr>
          <w:p w14:paraId="78C2C800"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637FA9D9"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33A3E1CB"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3119FB2B"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4CC572F8"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DD85F79" w14:textId="77777777" w:rsidR="00795832" w:rsidRPr="00EC1CB3" w:rsidRDefault="00795832" w:rsidP="00795832">
            <w:pPr>
              <w:pStyle w:val="Table8ptText-ASDEFCON"/>
              <w:jc w:val="center"/>
            </w:pPr>
          </w:p>
        </w:tc>
        <w:tc>
          <w:tcPr>
            <w:tcW w:w="708" w:type="dxa"/>
            <w:tcBorders>
              <w:top w:val="nil"/>
              <w:bottom w:val="nil"/>
            </w:tcBorders>
          </w:tcPr>
          <w:p w14:paraId="00D37476"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B277BA1"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44BEA223" w14:textId="77777777" w:rsidR="00795832" w:rsidRPr="00EC1CB3" w:rsidRDefault="00795832" w:rsidP="00795832">
            <w:pPr>
              <w:pStyle w:val="Table8ptText-ASDEFCON"/>
              <w:jc w:val="center"/>
            </w:pPr>
            <w:r w:rsidRPr="00EC1CB3">
              <w:t>each SA and FA</w:t>
            </w:r>
          </w:p>
        </w:tc>
        <w:tc>
          <w:tcPr>
            <w:tcW w:w="2551" w:type="dxa"/>
            <w:tcBorders>
              <w:top w:val="nil"/>
              <w:bottom w:val="nil"/>
            </w:tcBorders>
          </w:tcPr>
          <w:p w14:paraId="605EE511" w14:textId="77777777" w:rsidR="00795832" w:rsidRPr="00397FA2" w:rsidRDefault="00795832" w:rsidP="00795832">
            <w:pPr>
              <w:pStyle w:val="Table8ptText-ASDEFCON"/>
              <w:jc w:val="left"/>
            </w:pPr>
          </w:p>
        </w:tc>
      </w:tr>
      <w:tr w:rsidR="00A60698" w:rsidRPr="00EC1CB3" w14:paraId="139E947B" w14:textId="77777777" w:rsidTr="004275EA">
        <w:tc>
          <w:tcPr>
            <w:tcW w:w="736" w:type="dxa"/>
            <w:tcBorders>
              <w:bottom w:val="nil"/>
            </w:tcBorders>
          </w:tcPr>
          <w:p w14:paraId="4DE3600C" w14:textId="77777777" w:rsidR="00795832" w:rsidRPr="00EC1CB3" w:rsidRDefault="00795832" w:rsidP="00795832">
            <w:pPr>
              <w:pStyle w:val="Table8ptText-ASDEFCON"/>
              <w:jc w:val="left"/>
            </w:pPr>
            <w:r w:rsidRPr="00EC1CB3">
              <w:t>ILS-700</w:t>
            </w:r>
          </w:p>
        </w:tc>
        <w:tc>
          <w:tcPr>
            <w:tcW w:w="1671" w:type="dxa"/>
            <w:tcBorders>
              <w:bottom w:val="nil"/>
            </w:tcBorders>
          </w:tcPr>
          <w:p w14:paraId="26E883E1" w14:textId="52865AFE" w:rsidR="00795832" w:rsidRPr="00EC1CB3" w:rsidRDefault="00795832" w:rsidP="00795832">
            <w:pPr>
              <w:pStyle w:val="Table8ptText-ASDEFCON"/>
              <w:jc w:val="left"/>
            </w:pPr>
            <w:r>
              <w:t>Performance Needs Analysis Report (PNAR)</w:t>
            </w:r>
          </w:p>
        </w:tc>
        <w:tc>
          <w:tcPr>
            <w:tcW w:w="734" w:type="dxa"/>
            <w:tcBorders>
              <w:bottom w:val="nil"/>
            </w:tcBorders>
          </w:tcPr>
          <w:p w14:paraId="41180835" w14:textId="77777777" w:rsidR="00795832" w:rsidRDefault="00795832" w:rsidP="00795832">
            <w:pPr>
              <w:pStyle w:val="Table8ptText-ASDEFCON"/>
              <w:jc w:val="center"/>
            </w:pPr>
            <w:r>
              <w:t>5.2.7</w:t>
            </w:r>
          </w:p>
          <w:p w14:paraId="51FFBF4E" w14:textId="77777777" w:rsidR="00795832" w:rsidRPr="00EC1CB3" w:rsidRDefault="00795832" w:rsidP="00795832">
            <w:pPr>
              <w:pStyle w:val="Table8ptText-ASDEFCON"/>
              <w:jc w:val="center"/>
            </w:pPr>
            <w:r>
              <w:t>5.2.8</w:t>
            </w:r>
          </w:p>
        </w:tc>
        <w:tc>
          <w:tcPr>
            <w:tcW w:w="318" w:type="dxa"/>
            <w:tcBorders>
              <w:bottom w:val="nil"/>
            </w:tcBorders>
          </w:tcPr>
          <w:p w14:paraId="5B5AFC4F" w14:textId="77777777" w:rsidR="00795832" w:rsidRPr="00EC1CB3" w:rsidRDefault="00795832" w:rsidP="00795832">
            <w:pPr>
              <w:pStyle w:val="Table8ptText-ASDEFCON"/>
              <w:jc w:val="center"/>
            </w:pPr>
            <w:r w:rsidRPr="00EC1CB3">
              <w:t>a</w:t>
            </w:r>
          </w:p>
        </w:tc>
        <w:tc>
          <w:tcPr>
            <w:tcW w:w="931" w:type="dxa"/>
            <w:tcBorders>
              <w:bottom w:val="nil"/>
            </w:tcBorders>
          </w:tcPr>
          <w:p w14:paraId="4C8E4EE5" w14:textId="77777777" w:rsidR="00795832" w:rsidRPr="00EC1CB3" w:rsidRDefault="00795832" w:rsidP="00795832">
            <w:pPr>
              <w:pStyle w:val="Table8ptText-ASDEFCON"/>
              <w:jc w:val="center"/>
            </w:pPr>
            <w:r w:rsidRPr="00EC1CB3">
              <w:t>Draft</w:t>
            </w:r>
          </w:p>
        </w:tc>
        <w:tc>
          <w:tcPr>
            <w:tcW w:w="1134" w:type="dxa"/>
            <w:tcBorders>
              <w:bottom w:val="nil"/>
            </w:tcBorders>
          </w:tcPr>
          <w:p w14:paraId="0A758C20" w14:textId="77777777" w:rsidR="00795832" w:rsidRPr="00EC1CB3" w:rsidRDefault="00795832" w:rsidP="00795832">
            <w:pPr>
              <w:pStyle w:val="Table8ptText-ASDEFCON"/>
              <w:jc w:val="center"/>
            </w:pPr>
            <w:r w:rsidRPr="00EC1CB3">
              <w:t>DDR-20</w:t>
            </w:r>
          </w:p>
        </w:tc>
        <w:tc>
          <w:tcPr>
            <w:tcW w:w="709" w:type="dxa"/>
            <w:tcBorders>
              <w:bottom w:val="nil"/>
            </w:tcBorders>
          </w:tcPr>
          <w:p w14:paraId="5A8D4E70" w14:textId="77777777" w:rsidR="00795832" w:rsidRPr="00EC1CB3" w:rsidRDefault="00795832" w:rsidP="00795832">
            <w:pPr>
              <w:pStyle w:val="Table8ptText-ASDEFCON"/>
              <w:jc w:val="center"/>
            </w:pPr>
            <w:r w:rsidRPr="00EC1CB3">
              <w:t>DMS</w:t>
            </w:r>
          </w:p>
        </w:tc>
        <w:tc>
          <w:tcPr>
            <w:tcW w:w="850" w:type="dxa"/>
            <w:tcBorders>
              <w:bottom w:val="nil"/>
            </w:tcBorders>
          </w:tcPr>
          <w:p w14:paraId="7A06FBF8" w14:textId="77777777" w:rsidR="00795832" w:rsidRPr="00EC1CB3" w:rsidRDefault="00795832" w:rsidP="00795832">
            <w:pPr>
              <w:pStyle w:val="Table8ptText-ASDEFCON"/>
              <w:jc w:val="center"/>
            </w:pPr>
            <w:r w:rsidRPr="00EC1CB3">
              <w:t>CR</w:t>
            </w:r>
          </w:p>
        </w:tc>
        <w:tc>
          <w:tcPr>
            <w:tcW w:w="1418" w:type="dxa"/>
            <w:tcBorders>
              <w:bottom w:val="nil"/>
            </w:tcBorders>
          </w:tcPr>
          <w:p w14:paraId="78FD5EC3" w14:textId="77777777" w:rsidR="00795832" w:rsidRPr="00EC1CB3" w:rsidRDefault="00795832" w:rsidP="00795832">
            <w:pPr>
              <w:pStyle w:val="Table8ptText-ASDEFCON"/>
              <w:jc w:val="center"/>
            </w:pPr>
            <w:r w:rsidRPr="00EC1CB3">
              <w:t>DID-ILS-DES-</w:t>
            </w:r>
            <w:r>
              <w:t>P</w:t>
            </w:r>
            <w:r w:rsidRPr="00EC1CB3">
              <w:t>NAR</w:t>
            </w:r>
          </w:p>
        </w:tc>
        <w:tc>
          <w:tcPr>
            <w:tcW w:w="708" w:type="dxa"/>
            <w:tcBorders>
              <w:bottom w:val="nil"/>
            </w:tcBorders>
          </w:tcPr>
          <w:p w14:paraId="2B2960D8" w14:textId="77777777" w:rsidR="00795832" w:rsidRPr="00EC1CB3" w:rsidRDefault="00795832" w:rsidP="00795832">
            <w:pPr>
              <w:pStyle w:val="Table8ptText-ASDEFCON"/>
              <w:jc w:val="center"/>
            </w:pPr>
            <w:r w:rsidRPr="00EC1CB3">
              <w:t>by MSR</w:t>
            </w:r>
          </w:p>
        </w:tc>
        <w:tc>
          <w:tcPr>
            <w:tcW w:w="851" w:type="dxa"/>
            <w:tcBorders>
              <w:bottom w:val="nil"/>
            </w:tcBorders>
          </w:tcPr>
          <w:p w14:paraId="6D74F7A3" w14:textId="77777777" w:rsidR="00795832" w:rsidRPr="00EC1CB3" w:rsidRDefault="00795832" w:rsidP="00795832">
            <w:pPr>
              <w:pStyle w:val="Table8ptText-ASDEFCON"/>
              <w:jc w:val="center"/>
            </w:pPr>
            <w:r w:rsidRPr="00EC1CB3">
              <w:t>Review</w:t>
            </w:r>
          </w:p>
        </w:tc>
        <w:tc>
          <w:tcPr>
            <w:tcW w:w="1134" w:type="dxa"/>
            <w:tcBorders>
              <w:bottom w:val="nil"/>
            </w:tcBorders>
          </w:tcPr>
          <w:p w14:paraId="3B4D18C2" w14:textId="77777777" w:rsidR="00795832" w:rsidRPr="00EC1CB3" w:rsidRDefault="00795832" w:rsidP="00795832">
            <w:pPr>
              <w:pStyle w:val="Table8ptText-ASDEFCON"/>
              <w:jc w:val="center"/>
            </w:pPr>
            <w:r w:rsidRPr="00EC1CB3">
              <w:t>NA</w:t>
            </w:r>
          </w:p>
        </w:tc>
        <w:tc>
          <w:tcPr>
            <w:tcW w:w="2551" w:type="dxa"/>
            <w:tcBorders>
              <w:bottom w:val="nil"/>
            </w:tcBorders>
          </w:tcPr>
          <w:p w14:paraId="17BB9DBA" w14:textId="075DA376" w:rsidR="00795832" w:rsidRPr="00397FA2" w:rsidRDefault="00795832" w:rsidP="00795832">
            <w:pPr>
              <w:pStyle w:val="Table8ptText-ASDEFCON"/>
              <w:jc w:val="left"/>
            </w:pPr>
            <w:r w:rsidRPr="00397FA2">
              <w:t>To document progress of the performance requirements analysis and to ensure that all aspects of the Mission System design have been included.</w:t>
            </w:r>
          </w:p>
        </w:tc>
      </w:tr>
      <w:tr w:rsidR="00A60698" w:rsidRPr="00EC1CB3" w14:paraId="16F05FD1" w14:textId="77777777" w:rsidTr="004275EA">
        <w:tc>
          <w:tcPr>
            <w:tcW w:w="736" w:type="dxa"/>
            <w:tcBorders>
              <w:top w:val="nil"/>
              <w:bottom w:val="single" w:sz="4" w:space="0" w:color="auto"/>
            </w:tcBorders>
          </w:tcPr>
          <w:p w14:paraId="45B2F718" w14:textId="77777777" w:rsidR="00795832" w:rsidRPr="00EC1CB3" w:rsidRDefault="00795832" w:rsidP="00795832">
            <w:pPr>
              <w:pStyle w:val="Table8ptText-ASDEFCON"/>
              <w:jc w:val="left"/>
            </w:pPr>
          </w:p>
        </w:tc>
        <w:tc>
          <w:tcPr>
            <w:tcW w:w="1671" w:type="dxa"/>
            <w:tcBorders>
              <w:top w:val="nil"/>
              <w:bottom w:val="single" w:sz="4" w:space="0" w:color="auto"/>
            </w:tcBorders>
          </w:tcPr>
          <w:p w14:paraId="7DBE2756" w14:textId="77777777" w:rsidR="00795832" w:rsidRPr="00EC1CB3" w:rsidRDefault="00795832" w:rsidP="00795832">
            <w:pPr>
              <w:pStyle w:val="Table8ptText-ASDEFCON"/>
              <w:jc w:val="left"/>
            </w:pPr>
          </w:p>
        </w:tc>
        <w:tc>
          <w:tcPr>
            <w:tcW w:w="734" w:type="dxa"/>
            <w:tcBorders>
              <w:top w:val="nil"/>
              <w:bottom w:val="single" w:sz="4" w:space="0" w:color="auto"/>
            </w:tcBorders>
          </w:tcPr>
          <w:p w14:paraId="02F8035C" w14:textId="77777777" w:rsidR="00795832" w:rsidRPr="00EC1CB3" w:rsidRDefault="00795832" w:rsidP="00795832">
            <w:pPr>
              <w:pStyle w:val="Table8ptText-ASDEFCON"/>
              <w:jc w:val="center"/>
            </w:pPr>
          </w:p>
        </w:tc>
        <w:tc>
          <w:tcPr>
            <w:tcW w:w="318" w:type="dxa"/>
            <w:tcBorders>
              <w:top w:val="nil"/>
              <w:bottom w:val="single" w:sz="4" w:space="0" w:color="auto"/>
            </w:tcBorders>
          </w:tcPr>
          <w:p w14:paraId="7FA5904C" w14:textId="77777777" w:rsidR="00795832" w:rsidRPr="00EC1CB3" w:rsidRDefault="00795832" w:rsidP="00795832">
            <w:pPr>
              <w:pStyle w:val="Table8ptText-ASDEFCON"/>
              <w:jc w:val="center"/>
            </w:pPr>
            <w:r>
              <w:t>b</w:t>
            </w:r>
          </w:p>
        </w:tc>
        <w:tc>
          <w:tcPr>
            <w:tcW w:w="931" w:type="dxa"/>
            <w:tcBorders>
              <w:top w:val="nil"/>
              <w:bottom w:val="single" w:sz="4" w:space="0" w:color="auto"/>
            </w:tcBorders>
          </w:tcPr>
          <w:p w14:paraId="0D9DB671"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766CB6C8" w14:textId="77777777" w:rsidR="00795832" w:rsidRPr="00EC1CB3" w:rsidRDefault="00795832" w:rsidP="00795832">
            <w:pPr>
              <w:pStyle w:val="Table8ptText-ASDEFCON"/>
              <w:jc w:val="center"/>
            </w:pPr>
            <w:r w:rsidRPr="00EC1CB3">
              <w:t>TARR-20</w:t>
            </w:r>
          </w:p>
        </w:tc>
        <w:tc>
          <w:tcPr>
            <w:tcW w:w="709" w:type="dxa"/>
            <w:tcBorders>
              <w:top w:val="nil"/>
              <w:bottom w:val="single" w:sz="4" w:space="0" w:color="auto"/>
            </w:tcBorders>
          </w:tcPr>
          <w:p w14:paraId="43AD1D87"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63529C15"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733ABBE0" w14:textId="77777777" w:rsidR="00795832" w:rsidRPr="00EC1CB3" w:rsidRDefault="00795832" w:rsidP="00795832">
            <w:pPr>
              <w:pStyle w:val="Table8ptText-ASDEFCON"/>
              <w:jc w:val="center"/>
            </w:pPr>
          </w:p>
        </w:tc>
        <w:tc>
          <w:tcPr>
            <w:tcW w:w="708" w:type="dxa"/>
            <w:tcBorders>
              <w:top w:val="nil"/>
              <w:bottom w:val="single" w:sz="4" w:space="0" w:color="auto"/>
            </w:tcBorders>
          </w:tcPr>
          <w:p w14:paraId="2F466FF2"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3C415C39"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327BD139" w14:textId="77777777" w:rsidR="00795832" w:rsidRPr="00EC1CB3" w:rsidDel="003946E8" w:rsidRDefault="00795832" w:rsidP="00795832">
            <w:pPr>
              <w:pStyle w:val="Table8ptText-ASDEFCON"/>
              <w:jc w:val="center"/>
            </w:pPr>
            <w:r w:rsidRPr="00EC1CB3">
              <w:t>R(L)</w:t>
            </w:r>
          </w:p>
        </w:tc>
        <w:tc>
          <w:tcPr>
            <w:tcW w:w="2551" w:type="dxa"/>
            <w:tcBorders>
              <w:top w:val="nil"/>
              <w:bottom w:val="single" w:sz="4" w:space="0" w:color="auto"/>
            </w:tcBorders>
          </w:tcPr>
          <w:p w14:paraId="53163B5E" w14:textId="77777777" w:rsidR="00795832" w:rsidRPr="00397FA2" w:rsidRDefault="00795832" w:rsidP="00795832">
            <w:pPr>
              <w:pStyle w:val="Table8ptText-ASDEFCON"/>
              <w:jc w:val="left"/>
            </w:pPr>
          </w:p>
        </w:tc>
      </w:tr>
      <w:tr w:rsidR="00A60698" w:rsidRPr="00EC1CB3" w14:paraId="4412E340" w14:textId="77777777" w:rsidTr="004275EA">
        <w:tc>
          <w:tcPr>
            <w:tcW w:w="736" w:type="dxa"/>
            <w:tcBorders>
              <w:top w:val="single" w:sz="4" w:space="0" w:color="auto"/>
              <w:bottom w:val="nil"/>
            </w:tcBorders>
          </w:tcPr>
          <w:p w14:paraId="1E988029" w14:textId="77777777" w:rsidR="00795832" w:rsidRPr="00EC1CB3" w:rsidRDefault="00795832" w:rsidP="00795832">
            <w:pPr>
              <w:pStyle w:val="Table8ptText-ASDEFCON"/>
              <w:jc w:val="left"/>
            </w:pPr>
            <w:r>
              <w:t>ILS-705</w:t>
            </w:r>
          </w:p>
        </w:tc>
        <w:tc>
          <w:tcPr>
            <w:tcW w:w="1671" w:type="dxa"/>
            <w:tcBorders>
              <w:top w:val="single" w:sz="4" w:space="0" w:color="auto"/>
              <w:bottom w:val="nil"/>
            </w:tcBorders>
          </w:tcPr>
          <w:p w14:paraId="5B797750" w14:textId="77777777" w:rsidR="00795832" w:rsidRPr="00EC1CB3" w:rsidRDefault="00795832" w:rsidP="00795832">
            <w:pPr>
              <w:pStyle w:val="Table8ptText-ASDEFCON"/>
              <w:jc w:val="left"/>
            </w:pPr>
            <w:r>
              <w:t>Training Requirements Specification (TRS)</w:t>
            </w:r>
          </w:p>
        </w:tc>
        <w:tc>
          <w:tcPr>
            <w:tcW w:w="734" w:type="dxa"/>
            <w:tcBorders>
              <w:top w:val="single" w:sz="4" w:space="0" w:color="auto"/>
              <w:bottom w:val="nil"/>
            </w:tcBorders>
          </w:tcPr>
          <w:p w14:paraId="5DE330C5" w14:textId="77777777" w:rsidR="00795832" w:rsidRPr="00EC1CB3" w:rsidRDefault="00795832" w:rsidP="00795832">
            <w:pPr>
              <w:pStyle w:val="Table8ptText-ASDEFCON"/>
              <w:jc w:val="center"/>
            </w:pPr>
          </w:p>
        </w:tc>
        <w:tc>
          <w:tcPr>
            <w:tcW w:w="318" w:type="dxa"/>
            <w:tcBorders>
              <w:top w:val="single" w:sz="4" w:space="0" w:color="auto"/>
              <w:bottom w:val="nil"/>
            </w:tcBorders>
          </w:tcPr>
          <w:p w14:paraId="6FD2E74E" w14:textId="77777777" w:rsidR="00795832" w:rsidRPr="00EC1CB3" w:rsidRDefault="00795832" w:rsidP="00795832">
            <w:pPr>
              <w:pStyle w:val="Table8ptText-ASDEFCON"/>
              <w:jc w:val="center"/>
            </w:pPr>
            <w:r>
              <w:t>a</w:t>
            </w:r>
          </w:p>
        </w:tc>
        <w:tc>
          <w:tcPr>
            <w:tcW w:w="931" w:type="dxa"/>
            <w:tcBorders>
              <w:top w:val="single" w:sz="4" w:space="0" w:color="auto"/>
              <w:bottom w:val="nil"/>
            </w:tcBorders>
          </w:tcPr>
          <w:p w14:paraId="09009134" w14:textId="77777777" w:rsidR="00795832" w:rsidRPr="00EC1CB3" w:rsidRDefault="00795832" w:rsidP="00795832">
            <w:pPr>
              <w:pStyle w:val="Table8ptText-ASDEFCON"/>
              <w:jc w:val="center"/>
            </w:pPr>
            <w:r>
              <w:t>Draft</w:t>
            </w:r>
          </w:p>
        </w:tc>
        <w:tc>
          <w:tcPr>
            <w:tcW w:w="1134" w:type="dxa"/>
            <w:tcBorders>
              <w:top w:val="single" w:sz="4" w:space="0" w:color="auto"/>
              <w:bottom w:val="nil"/>
            </w:tcBorders>
          </w:tcPr>
          <w:p w14:paraId="75CF20B9" w14:textId="77777777" w:rsidR="00795832" w:rsidRPr="00EC1CB3" w:rsidRDefault="00795832" w:rsidP="00795832">
            <w:pPr>
              <w:pStyle w:val="Table8ptText-ASDEFCON"/>
              <w:jc w:val="center"/>
            </w:pPr>
            <w:r>
              <w:t>SSDDR-20</w:t>
            </w:r>
          </w:p>
        </w:tc>
        <w:tc>
          <w:tcPr>
            <w:tcW w:w="709" w:type="dxa"/>
            <w:tcBorders>
              <w:top w:val="single" w:sz="4" w:space="0" w:color="auto"/>
              <w:bottom w:val="nil"/>
            </w:tcBorders>
          </w:tcPr>
          <w:p w14:paraId="26275930" w14:textId="77777777" w:rsidR="00795832" w:rsidRPr="00EC1CB3" w:rsidRDefault="00795832" w:rsidP="00795832">
            <w:pPr>
              <w:pStyle w:val="Table8ptText-ASDEFCON"/>
              <w:jc w:val="center"/>
            </w:pPr>
            <w:r>
              <w:t>DMS</w:t>
            </w:r>
          </w:p>
        </w:tc>
        <w:tc>
          <w:tcPr>
            <w:tcW w:w="850" w:type="dxa"/>
            <w:tcBorders>
              <w:top w:val="single" w:sz="4" w:space="0" w:color="auto"/>
              <w:bottom w:val="nil"/>
            </w:tcBorders>
          </w:tcPr>
          <w:p w14:paraId="4E954334" w14:textId="77777777" w:rsidR="00795832" w:rsidRPr="00EC1CB3" w:rsidRDefault="00795832" w:rsidP="00795832">
            <w:pPr>
              <w:pStyle w:val="Table8ptText-ASDEFCON"/>
              <w:jc w:val="center"/>
            </w:pPr>
            <w:r>
              <w:t>CR</w:t>
            </w:r>
          </w:p>
        </w:tc>
        <w:tc>
          <w:tcPr>
            <w:tcW w:w="1418" w:type="dxa"/>
            <w:tcBorders>
              <w:top w:val="single" w:sz="4" w:space="0" w:color="auto"/>
              <w:bottom w:val="nil"/>
            </w:tcBorders>
          </w:tcPr>
          <w:p w14:paraId="4F4007A5" w14:textId="77777777" w:rsidR="00795832" w:rsidRPr="00EC1CB3" w:rsidRDefault="00795832" w:rsidP="00795832">
            <w:pPr>
              <w:pStyle w:val="Table8ptText-ASDEFCON"/>
              <w:jc w:val="center"/>
            </w:pPr>
            <w:r>
              <w:t>DID-ILS-DEF-TRS</w:t>
            </w:r>
          </w:p>
        </w:tc>
        <w:tc>
          <w:tcPr>
            <w:tcW w:w="708" w:type="dxa"/>
            <w:tcBorders>
              <w:top w:val="single" w:sz="4" w:space="0" w:color="auto"/>
              <w:bottom w:val="nil"/>
            </w:tcBorders>
          </w:tcPr>
          <w:p w14:paraId="6672120A" w14:textId="77777777" w:rsidR="00795832" w:rsidRPr="00EC1CB3" w:rsidRDefault="00795832" w:rsidP="00795832">
            <w:pPr>
              <w:pStyle w:val="Table8ptText-ASDEFCON"/>
              <w:jc w:val="center"/>
            </w:pPr>
            <w:r>
              <w:t>by MSR</w:t>
            </w:r>
          </w:p>
        </w:tc>
        <w:tc>
          <w:tcPr>
            <w:tcW w:w="851" w:type="dxa"/>
            <w:tcBorders>
              <w:top w:val="single" w:sz="4" w:space="0" w:color="auto"/>
              <w:bottom w:val="nil"/>
            </w:tcBorders>
          </w:tcPr>
          <w:p w14:paraId="412B0650" w14:textId="77777777" w:rsidR="00795832" w:rsidRPr="00EC1CB3" w:rsidRDefault="00795832" w:rsidP="00795832">
            <w:pPr>
              <w:pStyle w:val="Table8ptText-ASDEFCON"/>
              <w:jc w:val="center"/>
            </w:pPr>
            <w:r>
              <w:t>Review</w:t>
            </w:r>
          </w:p>
        </w:tc>
        <w:tc>
          <w:tcPr>
            <w:tcW w:w="1134" w:type="dxa"/>
            <w:tcBorders>
              <w:top w:val="single" w:sz="4" w:space="0" w:color="auto"/>
              <w:bottom w:val="nil"/>
            </w:tcBorders>
          </w:tcPr>
          <w:p w14:paraId="2A9E0E7E"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0C9ED30A" w14:textId="77777777" w:rsidR="00795832" w:rsidRPr="00397FA2" w:rsidRDefault="00795832" w:rsidP="00795832">
            <w:pPr>
              <w:pStyle w:val="Table8ptText-ASDEFCON"/>
              <w:jc w:val="left"/>
            </w:pPr>
            <w:r w:rsidRPr="00397FA2">
              <w:t>.</w:t>
            </w:r>
          </w:p>
        </w:tc>
      </w:tr>
      <w:tr w:rsidR="00A60698" w:rsidRPr="00EC1CB3" w14:paraId="1C978C19" w14:textId="77777777" w:rsidTr="004275EA">
        <w:tc>
          <w:tcPr>
            <w:tcW w:w="736" w:type="dxa"/>
            <w:tcBorders>
              <w:top w:val="nil"/>
              <w:bottom w:val="single" w:sz="4" w:space="0" w:color="auto"/>
            </w:tcBorders>
          </w:tcPr>
          <w:p w14:paraId="23A4E611" w14:textId="77777777" w:rsidR="00795832" w:rsidRDefault="00795832" w:rsidP="00795832">
            <w:pPr>
              <w:pStyle w:val="Table8ptText-ASDEFCON"/>
              <w:jc w:val="left"/>
            </w:pPr>
          </w:p>
        </w:tc>
        <w:tc>
          <w:tcPr>
            <w:tcW w:w="1671" w:type="dxa"/>
            <w:tcBorders>
              <w:top w:val="nil"/>
              <w:bottom w:val="single" w:sz="4" w:space="0" w:color="auto"/>
            </w:tcBorders>
          </w:tcPr>
          <w:p w14:paraId="081AEF86" w14:textId="77777777" w:rsidR="00795832" w:rsidRDefault="00795832" w:rsidP="00795832">
            <w:pPr>
              <w:pStyle w:val="Table8ptText-ASDEFCON"/>
              <w:jc w:val="left"/>
            </w:pPr>
          </w:p>
        </w:tc>
        <w:tc>
          <w:tcPr>
            <w:tcW w:w="734" w:type="dxa"/>
            <w:tcBorders>
              <w:top w:val="nil"/>
              <w:bottom w:val="single" w:sz="4" w:space="0" w:color="auto"/>
            </w:tcBorders>
          </w:tcPr>
          <w:p w14:paraId="0C6396E3" w14:textId="77777777" w:rsidR="00795832" w:rsidRPr="00EC1CB3" w:rsidRDefault="00795832" w:rsidP="00795832">
            <w:pPr>
              <w:pStyle w:val="Table8ptText-ASDEFCON"/>
              <w:jc w:val="center"/>
            </w:pPr>
          </w:p>
        </w:tc>
        <w:tc>
          <w:tcPr>
            <w:tcW w:w="318" w:type="dxa"/>
            <w:tcBorders>
              <w:top w:val="nil"/>
              <w:bottom w:val="single" w:sz="4" w:space="0" w:color="auto"/>
            </w:tcBorders>
          </w:tcPr>
          <w:p w14:paraId="63A04693" w14:textId="77777777" w:rsidR="00795832" w:rsidRDefault="00795832" w:rsidP="00795832">
            <w:pPr>
              <w:pStyle w:val="Table8ptText-ASDEFCON"/>
              <w:jc w:val="center"/>
            </w:pPr>
            <w:r>
              <w:t>b</w:t>
            </w:r>
          </w:p>
        </w:tc>
        <w:tc>
          <w:tcPr>
            <w:tcW w:w="931" w:type="dxa"/>
            <w:tcBorders>
              <w:top w:val="nil"/>
              <w:bottom w:val="single" w:sz="4" w:space="0" w:color="auto"/>
            </w:tcBorders>
          </w:tcPr>
          <w:p w14:paraId="16C05384" w14:textId="77777777" w:rsidR="00795832" w:rsidRDefault="00795832" w:rsidP="00795832">
            <w:pPr>
              <w:pStyle w:val="Table8ptText-ASDEFCON"/>
              <w:jc w:val="center"/>
            </w:pPr>
            <w:r>
              <w:t>Final</w:t>
            </w:r>
          </w:p>
        </w:tc>
        <w:tc>
          <w:tcPr>
            <w:tcW w:w="1134" w:type="dxa"/>
            <w:tcBorders>
              <w:top w:val="nil"/>
              <w:bottom w:val="single" w:sz="4" w:space="0" w:color="auto"/>
            </w:tcBorders>
          </w:tcPr>
          <w:p w14:paraId="6B50A7D2" w14:textId="77777777" w:rsidR="00795832" w:rsidRDefault="00795832" w:rsidP="00795832">
            <w:pPr>
              <w:pStyle w:val="Table8ptText-ASDEFCON"/>
              <w:jc w:val="center"/>
            </w:pPr>
            <w:r>
              <w:t>TARR-20</w:t>
            </w:r>
          </w:p>
        </w:tc>
        <w:tc>
          <w:tcPr>
            <w:tcW w:w="709" w:type="dxa"/>
            <w:tcBorders>
              <w:top w:val="nil"/>
              <w:bottom w:val="single" w:sz="4" w:space="0" w:color="auto"/>
            </w:tcBorders>
          </w:tcPr>
          <w:p w14:paraId="10431E53" w14:textId="77777777" w:rsidR="00795832" w:rsidRDefault="00795832" w:rsidP="00795832">
            <w:pPr>
              <w:pStyle w:val="Table8ptText-ASDEFCON"/>
              <w:jc w:val="center"/>
            </w:pPr>
            <w:r>
              <w:t>DMS</w:t>
            </w:r>
          </w:p>
        </w:tc>
        <w:tc>
          <w:tcPr>
            <w:tcW w:w="850" w:type="dxa"/>
            <w:tcBorders>
              <w:top w:val="nil"/>
              <w:bottom w:val="single" w:sz="4" w:space="0" w:color="auto"/>
            </w:tcBorders>
          </w:tcPr>
          <w:p w14:paraId="79EF1384" w14:textId="77777777" w:rsidR="00795832" w:rsidRDefault="00795832" w:rsidP="00795832">
            <w:pPr>
              <w:pStyle w:val="Table8ptText-ASDEFCON"/>
              <w:jc w:val="center"/>
            </w:pPr>
            <w:r>
              <w:t>CR</w:t>
            </w:r>
          </w:p>
        </w:tc>
        <w:tc>
          <w:tcPr>
            <w:tcW w:w="1418" w:type="dxa"/>
            <w:tcBorders>
              <w:top w:val="nil"/>
              <w:bottom w:val="single" w:sz="4" w:space="0" w:color="auto"/>
            </w:tcBorders>
          </w:tcPr>
          <w:p w14:paraId="63CCA616" w14:textId="77777777" w:rsidR="00795832" w:rsidRDefault="00795832" w:rsidP="00795832">
            <w:pPr>
              <w:pStyle w:val="Table8ptText-ASDEFCON"/>
              <w:jc w:val="center"/>
            </w:pPr>
          </w:p>
        </w:tc>
        <w:tc>
          <w:tcPr>
            <w:tcW w:w="708" w:type="dxa"/>
            <w:tcBorders>
              <w:top w:val="nil"/>
              <w:bottom w:val="single" w:sz="4" w:space="0" w:color="auto"/>
            </w:tcBorders>
          </w:tcPr>
          <w:p w14:paraId="3D0C9300" w14:textId="77777777" w:rsidR="00795832" w:rsidRDefault="00795832" w:rsidP="00795832">
            <w:pPr>
              <w:pStyle w:val="Table8ptText-ASDEFCON"/>
              <w:jc w:val="center"/>
            </w:pPr>
            <w:r>
              <w:t>by MSR</w:t>
            </w:r>
          </w:p>
        </w:tc>
        <w:tc>
          <w:tcPr>
            <w:tcW w:w="851" w:type="dxa"/>
            <w:tcBorders>
              <w:top w:val="nil"/>
              <w:bottom w:val="single" w:sz="4" w:space="0" w:color="auto"/>
            </w:tcBorders>
          </w:tcPr>
          <w:p w14:paraId="26704E41" w14:textId="6AB4D621" w:rsidR="00795832" w:rsidRDefault="00795832" w:rsidP="00795832">
            <w:pPr>
              <w:pStyle w:val="Table8ptText-ASDEFCON"/>
              <w:jc w:val="center"/>
            </w:pPr>
            <w:r>
              <w:t>Approval</w:t>
            </w:r>
          </w:p>
        </w:tc>
        <w:tc>
          <w:tcPr>
            <w:tcW w:w="1134" w:type="dxa"/>
            <w:tcBorders>
              <w:top w:val="nil"/>
              <w:bottom w:val="single" w:sz="4" w:space="0" w:color="auto"/>
            </w:tcBorders>
          </w:tcPr>
          <w:p w14:paraId="3D76D2A1" w14:textId="77777777" w:rsidR="00795832" w:rsidRDefault="00795832" w:rsidP="00795832">
            <w:pPr>
              <w:pStyle w:val="Table8ptText-ASDEFCON"/>
              <w:jc w:val="center"/>
            </w:pPr>
            <w:r>
              <w:t>NA</w:t>
            </w:r>
          </w:p>
        </w:tc>
        <w:tc>
          <w:tcPr>
            <w:tcW w:w="2551" w:type="dxa"/>
            <w:tcBorders>
              <w:top w:val="nil"/>
              <w:bottom w:val="single" w:sz="4" w:space="0" w:color="auto"/>
            </w:tcBorders>
          </w:tcPr>
          <w:p w14:paraId="127B3B1D" w14:textId="77777777" w:rsidR="00795832" w:rsidRPr="00397FA2" w:rsidRDefault="00795832" w:rsidP="00795832">
            <w:pPr>
              <w:pStyle w:val="Table8ptText-ASDEFCON"/>
              <w:jc w:val="left"/>
            </w:pPr>
          </w:p>
        </w:tc>
      </w:tr>
      <w:tr w:rsidR="00A60698" w:rsidRPr="00EC1CB3" w14:paraId="4111AC77" w14:textId="77777777" w:rsidTr="004275EA">
        <w:tc>
          <w:tcPr>
            <w:tcW w:w="736" w:type="dxa"/>
            <w:tcBorders>
              <w:top w:val="single" w:sz="4" w:space="0" w:color="auto"/>
              <w:bottom w:val="nil"/>
            </w:tcBorders>
          </w:tcPr>
          <w:p w14:paraId="7CE65646" w14:textId="77777777" w:rsidR="00795832" w:rsidRPr="00EC1CB3" w:rsidRDefault="00795832" w:rsidP="00795832">
            <w:pPr>
              <w:pStyle w:val="Table8ptText-ASDEFCON"/>
              <w:jc w:val="left"/>
            </w:pPr>
            <w:r w:rsidRPr="00EC1CB3">
              <w:t>ILS-710</w:t>
            </w:r>
          </w:p>
        </w:tc>
        <w:tc>
          <w:tcPr>
            <w:tcW w:w="1671" w:type="dxa"/>
            <w:tcBorders>
              <w:top w:val="single" w:sz="4" w:space="0" w:color="auto"/>
              <w:bottom w:val="nil"/>
            </w:tcBorders>
          </w:tcPr>
          <w:p w14:paraId="2B88A84D" w14:textId="77777777" w:rsidR="00795832" w:rsidRPr="00EC1CB3" w:rsidRDefault="00795832" w:rsidP="00795832">
            <w:pPr>
              <w:pStyle w:val="Table8ptText-ASDEFCON"/>
              <w:jc w:val="left"/>
            </w:pPr>
            <w:r w:rsidRPr="00EC1CB3">
              <w:t>Task Inventory Report</w:t>
            </w:r>
            <w:r>
              <w:t xml:space="preserve"> </w:t>
            </w:r>
            <w:r w:rsidRPr="00EC1CB3">
              <w:t>(</w:t>
            </w:r>
            <w:r>
              <w:t>Training Support</w:t>
            </w:r>
            <w:r w:rsidRPr="00EC1CB3">
              <w:t>)</w:t>
            </w:r>
          </w:p>
        </w:tc>
        <w:tc>
          <w:tcPr>
            <w:tcW w:w="734" w:type="dxa"/>
            <w:tcBorders>
              <w:top w:val="single" w:sz="4" w:space="0" w:color="auto"/>
              <w:bottom w:val="nil"/>
            </w:tcBorders>
          </w:tcPr>
          <w:p w14:paraId="34AD68F7" w14:textId="77777777" w:rsidR="00795832" w:rsidRPr="00EC1CB3" w:rsidRDefault="00795832" w:rsidP="00795832">
            <w:pPr>
              <w:pStyle w:val="Table8ptText-ASDEFCON"/>
              <w:jc w:val="center"/>
            </w:pPr>
            <w:r>
              <w:t>5.2.7</w:t>
            </w:r>
          </w:p>
        </w:tc>
        <w:tc>
          <w:tcPr>
            <w:tcW w:w="318" w:type="dxa"/>
            <w:tcBorders>
              <w:top w:val="single" w:sz="4" w:space="0" w:color="auto"/>
              <w:bottom w:val="nil"/>
            </w:tcBorders>
          </w:tcPr>
          <w:p w14:paraId="7BA0A125"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5C530B57" w14:textId="77777777" w:rsidR="00795832" w:rsidRPr="00EC1CB3" w:rsidRDefault="00795832" w:rsidP="00795832">
            <w:pPr>
              <w:pStyle w:val="Table8ptText-ASDEFCON"/>
              <w:jc w:val="center"/>
            </w:pPr>
            <w:r>
              <w:t>Draft</w:t>
            </w:r>
          </w:p>
        </w:tc>
        <w:tc>
          <w:tcPr>
            <w:tcW w:w="1134" w:type="dxa"/>
            <w:tcBorders>
              <w:top w:val="single" w:sz="4" w:space="0" w:color="auto"/>
              <w:bottom w:val="nil"/>
            </w:tcBorders>
          </w:tcPr>
          <w:p w14:paraId="78E6EF07" w14:textId="77777777" w:rsidR="00795832" w:rsidRPr="00EC1CB3" w:rsidRDefault="00795832" w:rsidP="00795832">
            <w:pPr>
              <w:pStyle w:val="Table8ptText-ASDEFCON"/>
              <w:jc w:val="center"/>
            </w:pPr>
            <w:r w:rsidRPr="00EC1CB3">
              <w:t>SSDDR-20</w:t>
            </w:r>
          </w:p>
        </w:tc>
        <w:tc>
          <w:tcPr>
            <w:tcW w:w="709" w:type="dxa"/>
            <w:tcBorders>
              <w:top w:val="single" w:sz="4" w:space="0" w:color="auto"/>
              <w:bottom w:val="nil"/>
            </w:tcBorders>
          </w:tcPr>
          <w:p w14:paraId="4E6CEB5C"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438E002A"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39A919A2" w14:textId="77777777" w:rsidR="00795832" w:rsidRPr="00EC1CB3" w:rsidRDefault="00795832" w:rsidP="00795832">
            <w:pPr>
              <w:pStyle w:val="Table8ptText-ASDEFCON"/>
              <w:jc w:val="center"/>
            </w:pPr>
            <w:r w:rsidRPr="00EC1CB3">
              <w:t>DID-ILS-DES-TAR</w:t>
            </w:r>
          </w:p>
        </w:tc>
        <w:tc>
          <w:tcPr>
            <w:tcW w:w="708" w:type="dxa"/>
            <w:tcBorders>
              <w:top w:val="single" w:sz="4" w:space="0" w:color="auto"/>
              <w:bottom w:val="nil"/>
            </w:tcBorders>
          </w:tcPr>
          <w:p w14:paraId="2749358B"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3E97D93B"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62758E10"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52D7EFA7" w14:textId="77777777" w:rsidR="00795832" w:rsidRPr="00397FA2" w:rsidRDefault="00795832" w:rsidP="00795832">
            <w:pPr>
              <w:pStyle w:val="Table8ptText-ASDEFCON"/>
              <w:jc w:val="left"/>
            </w:pPr>
          </w:p>
        </w:tc>
      </w:tr>
      <w:tr w:rsidR="00A60698" w:rsidRPr="00EC1CB3" w14:paraId="6303C2BF" w14:textId="77777777" w:rsidTr="004275EA">
        <w:tc>
          <w:tcPr>
            <w:tcW w:w="736" w:type="dxa"/>
            <w:tcBorders>
              <w:top w:val="nil"/>
            </w:tcBorders>
          </w:tcPr>
          <w:p w14:paraId="5E12200E" w14:textId="77777777" w:rsidR="00795832" w:rsidRPr="00EC1CB3" w:rsidRDefault="00795832" w:rsidP="00795832">
            <w:pPr>
              <w:pStyle w:val="Table8ptText-ASDEFCON"/>
              <w:jc w:val="left"/>
            </w:pPr>
          </w:p>
        </w:tc>
        <w:tc>
          <w:tcPr>
            <w:tcW w:w="1671" w:type="dxa"/>
            <w:tcBorders>
              <w:top w:val="nil"/>
            </w:tcBorders>
          </w:tcPr>
          <w:p w14:paraId="78649638" w14:textId="77777777" w:rsidR="00795832" w:rsidRPr="00EC1CB3" w:rsidRDefault="00795832" w:rsidP="00795832">
            <w:pPr>
              <w:pStyle w:val="Table8ptText-ASDEFCON"/>
              <w:jc w:val="left"/>
            </w:pPr>
          </w:p>
        </w:tc>
        <w:tc>
          <w:tcPr>
            <w:tcW w:w="734" w:type="dxa"/>
            <w:tcBorders>
              <w:top w:val="nil"/>
            </w:tcBorders>
          </w:tcPr>
          <w:p w14:paraId="45E3DA14" w14:textId="77777777" w:rsidR="00795832" w:rsidRPr="00EC1CB3" w:rsidRDefault="00795832" w:rsidP="00795832">
            <w:pPr>
              <w:pStyle w:val="Table8ptText-ASDEFCON"/>
              <w:jc w:val="center"/>
            </w:pPr>
          </w:p>
        </w:tc>
        <w:tc>
          <w:tcPr>
            <w:tcW w:w="318" w:type="dxa"/>
            <w:tcBorders>
              <w:top w:val="nil"/>
            </w:tcBorders>
          </w:tcPr>
          <w:p w14:paraId="5132154B" w14:textId="77777777" w:rsidR="00795832" w:rsidRPr="00EC1CB3" w:rsidRDefault="00795832" w:rsidP="00795832">
            <w:pPr>
              <w:pStyle w:val="Table8ptText-ASDEFCON"/>
              <w:jc w:val="center"/>
            </w:pPr>
            <w:r w:rsidRPr="00EC1CB3">
              <w:t>b</w:t>
            </w:r>
          </w:p>
        </w:tc>
        <w:tc>
          <w:tcPr>
            <w:tcW w:w="931" w:type="dxa"/>
            <w:tcBorders>
              <w:top w:val="nil"/>
            </w:tcBorders>
          </w:tcPr>
          <w:p w14:paraId="0967CAE5" w14:textId="77777777" w:rsidR="00795832" w:rsidRPr="00EC1CB3" w:rsidRDefault="00795832" w:rsidP="00795832">
            <w:pPr>
              <w:pStyle w:val="Table8ptText-ASDEFCON"/>
              <w:jc w:val="center"/>
            </w:pPr>
            <w:r>
              <w:t>Final</w:t>
            </w:r>
          </w:p>
        </w:tc>
        <w:tc>
          <w:tcPr>
            <w:tcW w:w="1134" w:type="dxa"/>
            <w:tcBorders>
              <w:top w:val="nil"/>
            </w:tcBorders>
          </w:tcPr>
          <w:p w14:paraId="6DDF7533" w14:textId="77777777" w:rsidR="00795832" w:rsidRPr="00EC1CB3" w:rsidRDefault="00795832" w:rsidP="00795832">
            <w:pPr>
              <w:pStyle w:val="Table8ptText-ASDEFCON"/>
              <w:jc w:val="center"/>
            </w:pPr>
            <w:r w:rsidRPr="00EC1CB3">
              <w:t>TARR-20</w:t>
            </w:r>
          </w:p>
        </w:tc>
        <w:tc>
          <w:tcPr>
            <w:tcW w:w="709" w:type="dxa"/>
            <w:tcBorders>
              <w:top w:val="nil"/>
            </w:tcBorders>
          </w:tcPr>
          <w:p w14:paraId="30A026B4" w14:textId="77777777" w:rsidR="00795832" w:rsidRPr="00EC1CB3" w:rsidRDefault="00795832" w:rsidP="00795832">
            <w:pPr>
              <w:pStyle w:val="Table8ptText-ASDEFCON"/>
              <w:jc w:val="center"/>
            </w:pPr>
            <w:r w:rsidRPr="00EC1CB3">
              <w:t>DMS</w:t>
            </w:r>
          </w:p>
        </w:tc>
        <w:tc>
          <w:tcPr>
            <w:tcW w:w="850" w:type="dxa"/>
            <w:tcBorders>
              <w:top w:val="nil"/>
            </w:tcBorders>
          </w:tcPr>
          <w:p w14:paraId="0AF9A6EE" w14:textId="77777777" w:rsidR="00795832" w:rsidRPr="00EC1CB3" w:rsidRDefault="00795832" w:rsidP="00795832">
            <w:pPr>
              <w:pStyle w:val="Table8ptText-ASDEFCON"/>
              <w:jc w:val="center"/>
            </w:pPr>
            <w:r w:rsidRPr="00EC1CB3">
              <w:t>CR</w:t>
            </w:r>
          </w:p>
        </w:tc>
        <w:tc>
          <w:tcPr>
            <w:tcW w:w="1418" w:type="dxa"/>
            <w:tcBorders>
              <w:top w:val="nil"/>
            </w:tcBorders>
          </w:tcPr>
          <w:p w14:paraId="26859C47" w14:textId="77777777" w:rsidR="00795832" w:rsidRPr="00EC1CB3" w:rsidRDefault="00795832" w:rsidP="00795832">
            <w:pPr>
              <w:pStyle w:val="Table8ptText-ASDEFCON"/>
              <w:jc w:val="center"/>
            </w:pPr>
          </w:p>
        </w:tc>
        <w:tc>
          <w:tcPr>
            <w:tcW w:w="708" w:type="dxa"/>
            <w:tcBorders>
              <w:top w:val="nil"/>
            </w:tcBorders>
          </w:tcPr>
          <w:p w14:paraId="6EC922E3" w14:textId="77777777" w:rsidR="00795832" w:rsidRPr="00EC1CB3" w:rsidRDefault="00795832" w:rsidP="00795832">
            <w:pPr>
              <w:pStyle w:val="Table8ptText-ASDEFCON"/>
              <w:jc w:val="center"/>
            </w:pPr>
            <w:r w:rsidRPr="00EC1CB3">
              <w:t>by MSR</w:t>
            </w:r>
          </w:p>
        </w:tc>
        <w:tc>
          <w:tcPr>
            <w:tcW w:w="851" w:type="dxa"/>
            <w:tcBorders>
              <w:top w:val="nil"/>
            </w:tcBorders>
          </w:tcPr>
          <w:p w14:paraId="354C492A" w14:textId="36879511" w:rsidR="00795832" w:rsidRPr="00EC1CB3" w:rsidRDefault="00795832" w:rsidP="00795832">
            <w:pPr>
              <w:pStyle w:val="Table8ptText-ASDEFCON"/>
              <w:jc w:val="center"/>
            </w:pPr>
            <w:r>
              <w:t>Approval</w:t>
            </w:r>
          </w:p>
        </w:tc>
        <w:tc>
          <w:tcPr>
            <w:tcW w:w="1134" w:type="dxa"/>
            <w:tcBorders>
              <w:top w:val="nil"/>
            </w:tcBorders>
          </w:tcPr>
          <w:p w14:paraId="4A9F9CE9" w14:textId="77777777" w:rsidR="00795832" w:rsidRPr="00EC1CB3" w:rsidRDefault="00795832" w:rsidP="00795832">
            <w:pPr>
              <w:pStyle w:val="Table8ptText-ASDEFCON"/>
              <w:jc w:val="center"/>
            </w:pPr>
            <w:r w:rsidRPr="00EC1CB3">
              <w:t>R(L)</w:t>
            </w:r>
          </w:p>
        </w:tc>
        <w:tc>
          <w:tcPr>
            <w:tcW w:w="2551" w:type="dxa"/>
            <w:tcBorders>
              <w:top w:val="nil"/>
            </w:tcBorders>
          </w:tcPr>
          <w:p w14:paraId="68536983" w14:textId="77777777" w:rsidR="00795832" w:rsidRPr="00397FA2" w:rsidRDefault="00795832" w:rsidP="00795832">
            <w:pPr>
              <w:pStyle w:val="Table8ptText-ASDEFCON"/>
              <w:jc w:val="left"/>
            </w:pPr>
          </w:p>
        </w:tc>
      </w:tr>
      <w:tr w:rsidR="00A60698" w:rsidRPr="00EC1CB3" w14:paraId="219B079E" w14:textId="77777777" w:rsidTr="004275EA">
        <w:tc>
          <w:tcPr>
            <w:tcW w:w="736" w:type="dxa"/>
            <w:tcBorders>
              <w:bottom w:val="nil"/>
            </w:tcBorders>
          </w:tcPr>
          <w:p w14:paraId="2252F267" w14:textId="77777777" w:rsidR="00795832" w:rsidRPr="00EC1CB3" w:rsidRDefault="00795832" w:rsidP="00795832">
            <w:pPr>
              <w:pStyle w:val="Table8ptText-ASDEFCON"/>
              <w:jc w:val="left"/>
            </w:pPr>
            <w:r w:rsidRPr="00EC1CB3">
              <w:t>ILS-720</w:t>
            </w:r>
          </w:p>
        </w:tc>
        <w:tc>
          <w:tcPr>
            <w:tcW w:w="1671" w:type="dxa"/>
            <w:tcBorders>
              <w:bottom w:val="nil"/>
            </w:tcBorders>
          </w:tcPr>
          <w:p w14:paraId="632A2B2A" w14:textId="77777777" w:rsidR="00795832" w:rsidRPr="00EC1CB3" w:rsidRDefault="00795832" w:rsidP="00795832">
            <w:pPr>
              <w:pStyle w:val="Table8ptText-ASDEFCON"/>
              <w:jc w:val="left"/>
            </w:pPr>
            <w:r w:rsidRPr="00EC1CB3">
              <w:t>Task Resources Report</w:t>
            </w:r>
            <w:r>
              <w:t xml:space="preserve"> </w:t>
            </w:r>
            <w:r w:rsidRPr="00EC1CB3">
              <w:t>(</w:t>
            </w:r>
            <w:r>
              <w:t>Training Support</w:t>
            </w:r>
            <w:r w:rsidRPr="00EC1CB3">
              <w:t>)</w:t>
            </w:r>
          </w:p>
        </w:tc>
        <w:tc>
          <w:tcPr>
            <w:tcW w:w="734" w:type="dxa"/>
            <w:tcBorders>
              <w:bottom w:val="nil"/>
            </w:tcBorders>
          </w:tcPr>
          <w:p w14:paraId="63C6CA9D" w14:textId="77777777" w:rsidR="00795832" w:rsidRPr="00EC1CB3" w:rsidRDefault="00795832" w:rsidP="00795832">
            <w:pPr>
              <w:pStyle w:val="Table8ptText-ASDEFCON"/>
              <w:jc w:val="center"/>
            </w:pPr>
            <w:r>
              <w:t>5.2.7</w:t>
            </w:r>
          </w:p>
        </w:tc>
        <w:tc>
          <w:tcPr>
            <w:tcW w:w="318" w:type="dxa"/>
            <w:tcBorders>
              <w:bottom w:val="nil"/>
            </w:tcBorders>
          </w:tcPr>
          <w:p w14:paraId="5C57D980" w14:textId="77777777" w:rsidR="00795832" w:rsidRPr="00EC1CB3" w:rsidRDefault="00795832" w:rsidP="00795832">
            <w:pPr>
              <w:pStyle w:val="Table8ptText-ASDEFCON"/>
              <w:jc w:val="center"/>
            </w:pPr>
            <w:r w:rsidRPr="00EC1CB3">
              <w:t>a</w:t>
            </w:r>
          </w:p>
        </w:tc>
        <w:tc>
          <w:tcPr>
            <w:tcW w:w="931" w:type="dxa"/>
            <w:tcBorders>
              <w:bottom w:val="nil"/>
            </w:tcBorders>
          </w:tcPr>
          <w:p w14:paraId="313FF5FE" w14:textId="77777777" w:rsidR="00795832" w:rsidRPr="00EC1CB3" w:rsidRDefault="00795832" w:rsidP="00795832">
            <w:pPr>
              <w:pStyle w:val="Table8ptText-ASDEFCON"/>
              <w:jc w:val="center"/>
            </w:pPr>
            <w:r>
              <w:t>Draft</w:t>
            </w:r>
          </w:p>
        </w:tc>
        <w:tc>
          <w:tcPr>
            <w:tcW w:w="1134" w:type="dxa"/>
            <w:tcBorders>
              <w:bottom w:val="nil"/>
            </w:tcBorders>
          </w:tcPr>
          <w:p w14:paraId="7DCCD9BA" w14:textId="77777777" w:rsidR="00795832" w:rsidRPr="00EC1CB3" w:rsidRDefault="00795832" w:rsidP="00795832">
            <w:pPr>
              <w:pStyle w:val="Table8ptText-ASDEFCON"/>
              <w:jc w:val="center"/>
            </w:pPr>
            <w:r w:rsidRPr="00EC1CB3">
              <w:t>SSDDR-20</w:t>
            </w:r>
          </w:p>
        </w:tc>
        <w:tc>
          <w:tcPr>
            <w:tcW w:w="709" w:type="dxa"/>
            <w:tcBorders>
              <w:bottom w:val="nil"/>
            </w:tcBorders>
          </w:tcPr>
          <w:p w14:paraId="36C9A736" w14:textId="77777777" w:rsidR="00795832" w:rsidRPr="00EC1CB3" w:rsidRDefault="00795832" w:rsidP="00795832">
            <w:pPr>
              <w:pStyle w:val="Table8ptText-ASDEFCON"/>
              <w:jc w:val="center"/>
            </w:pPr>
            <w:r w:rsidRPr="00EC1CB3">
              <w:t>DMS</w:t>
            </w:r>
          </w:p>
        </w:tc>
        <w:tc>
          <w:tcPr>
            <w:tcW w:w="850" w:type="dxa"/>
            <w:tcBorders>
              <w:bottom w:val="nil"/>
            </w:tcBorders>
          </w:tcPr>
          <w:p w14:paraId="71209928" w14:textId="77777777" w:rsidR="00795832" w:rsidRPr="00EC1CB3" w:rsidRDefault="00795832" w:rsidP="00795832">
            <w:pPr>
              <w:pStyle w:val="Table8ptText-ASDEFCON"/>
              <w:jc w:val="center"/>
            </w:pPr>
            <w:r w:rsidRPr="00EC1CB3">
              <w:t>CR</w:t>
            </w:r>
          </w:p>
        </w:tc>
        <w:tc>
          <w:tcPr>
            <w:tcW w:w="1418" w:type="dxa"/>
            <w:tcBorders>
              <w:bottom w:val="nil"/>
            </w:tcBorders>
          </w:tcPr>
          <w:p w14:paraId="0AA08BDF" w14:textId="77777777" w:rsidR="00795832" w:rsidRPr="00EC1CB3" w:rsidRDefault="00795832" w:rsidP="00795832">
            <w:pPr>
              <w:pStyle w:val="Table8ptText-ASDEFCON"/>
              <w:jc w:val="center"/>
            </w:pPr>
            <w:r w:rsidRPr="00EC1CB3">
              <w:t>DID-ILS-DES-TAR</w:t>
            </w:r>
          </w:p>
        </w:tc>
        <w:tc>
          <w:tcPr>
            <w:tcW w:w="708" w:type="dxa"/>
            <w:tcBorders>
              <w:bottom w:val="nil"/>
            </w:tcBorders>
          </w:tcPr>
          <w:p w14:paraId="4C2292B3" w14:textId="77777777" w:rsidR="00795832" w:rsidRPr="00EC1CB3" w:rsidRDefault="00795832" w:rsidP="00795832">
            <w:pPr>
              <w:pStyle w:val="Table8ptText-ASDEFCON"/>
              <w:jc w:val="center"/>
            </w:pPr>
            <w:r w:rsidRPr="00EC1CB3">
              <w:t>by MSR</w:t>
            </w:r>
          </w:p>
        </w:tc>
        <w:tc>
          <w:tcPr>
            <w:tcW w:w="851" w:type="dxa"/>
            <w:tcBorders>
              <w:bottom w:val="nil"/>
            </w:tcBorders>
          </w:tcPr>
          <w:p w14:paraId="6562A8B4" w14:textId="77777777" w:rsidR="00795832" w:rsidRPr="00EC1CB3" w:rsidRDefault="00795832" w:rsidP="00795832">
            <w:pPr>
              <w:pStyle w:val="Table8ptText-ASDEFCON"/>
              <w:jc w:val="center"/>
            </w:pPr>
            <w:r w:rsidRPr="00EC1CB3">
              <w:t>Review</w:t>
            </w:r>
          </w:p>
        </w:tc>
        <w:tc>
          <w:tcPr>
            <w:tcW w:w="1134" w:type="dxa"/>
            <w:tcBorders>
              <w:bottom w:val="nil"/>
            </w:tcBorders>
          </w:tcPr>
          <w:p w14:paraId="14EEECC4" w14:textId="77777777" w:rsidR="00795832" w:rsidRPr="00EC1CB3" w:rsidRDefault="00795832" w:rsidP="00795832">
            <w:pPr>
              <w:pStyle w:val="Table8ptText-ASDEFCON"/>
              <w:jc w:val="center"/>
            </w:pPr>
            <w:r w:rsidRPr="00EC1CB3">
              <w:t>NA</w:t>
            </w:r>
          </w:p>
        </w:tc>
        <w:tc>
          <w:tcPr>
            <w:tcW w:w="2551" w:type="dxa"/>
            <w:tcBorders>
              <w:bottom w:val="nil"/>
            </w:tcBorders>
          </w:tcPr>
          <w:p w14:paraId="2CFDD9D8" w14:textId="77777777" w:rsidR="00795832" w:rsidRPr="00397FA2" w:rsidRDefault="00795832" w:rsidP="00795832">
            <w:pPr>
              <w:pStyle w:val="Table8ptText-ASDEFCON"/>
              <w:jc w:val="left"/>
            </w:pPr>
            <w:r w:rsidRPr="00397FA2">
              <w:t>To use when confirming Support Resource provisioning recommendations.</w:t>
            </w:r>
          </w:p>
        </w:tc>
      </w:tr>
      <w:tr w:rsidR="00A60698" w:rsidRPr="00EC1CB3" w14:paraId="3C6FE9E3" w14:textId="77777777" w:rsidTr="004275EA">
        <w:tc>
          <w:tcPr>
            <w:tcW w:w="736" w:type="dxa"/>
            <w:tcBorders>
              <w:top w:val="nil"/>
            </w:tcBorders>
          </w:tcPr>
          <w:p w14:paraId="537FEB33" w14:textId="77777777" w:rsidR="00795832" w:rsidRPr="00EC1CB3" w:rsidRDefault="00795832" w:rsidP="00795832">
            <w:pPr>
              <w:pStyle w:val="Table8ptText-ASDEFCON"/>
              <w:jc w:val="left"/>
            </w:pPr>
          </w:p>
        </w:tc>
        <w:tc>
          <w:tcPr>
            <w:tcW w:w="1671" w:type="dxa"/>
            <w:tcBorders>
              <w:top w:val="nil"/>
            </w:tcBorders>
          </w:tcPr>
          <w:p w14:paraId="6D6EE335" w14:textId="77777777" w:rsidR="00795832" w:rsidRPr="00EC1CB3" w:rsidRDefault="00795832" w:rsidP="00795832">
            <w:pPr>
              <w:pStyle w:val="Table8ptText-ASDEFCON"/>
              <w:jc w:val="left"/>
            </w:pPr>
          </w:p>
        </w:tc>
        <w:tc>
          <w:tcPr>
            <w:tcW w:w="734" w:type="dxa"/>
            <w:tcBorders>
              <w:top w:val="nil"/>
            </w:tcBorders>
          </w:tcPr>
          <w:p w14:paraId="520F66BB" w14:textId="77777777" w:rsidR="00795832" w:rsidRPr="00EC1CB3" w:rsidRDefault="00795832" w:rsidP="00795832">
            <w:pPr>
              <w:pStyle w:val="Table8ptText-ASDEFCON"/>
              <w:jc w:val="center"/>
            </w:pPr>
          </w:p>
        </w:tc>
        <w:tc>
          <w:tcPr>
            <w:tcW w:w="318" w:type="dxa"/>
            <w:tcBorders>
              <w:top w:val="nil"/>
            </w:tcBorders>
          </w:tcPr>
          <w:p w14:paraId="33E50527" w14:textId="77777777" w:rsidR="00795832" w:rsidRPr="00EC1CB3" w:rsidRDefault="00795832" w:rsidP="00795832">
            <w:pPr>
              <w:pStyle w:val="Table8ptText-ASDEFCON"/>
              <w:jc w:val="center"/>
            </w:pPr>
            <w:r w:rsidRPr="00EC1CB3">
              <w:t>b</w:t>
            </w:r>
          </w:p>
        </w:tc>
        <w:tc>
          <w:tcPr>
            <w:tcW w:w="931" w:type="dxa"/>
            <w:tcBorders>
              <w:top w:val="nil"/>
            </w:tcBorders>
          </w:tcPr>
          <w:p w14:paraId="74036E40" w14:textId="77777777" w:rsidR="00795832" w:rsidRPr="00EC1CB3" w:rsidRDefault="00795832" w:rsidP="00795832">
            <w:pPr>
              <w:pStyle w:val="Table8ptText-ASDEFCON"/>
              <w:jc w:val="center"/>
            </w:pPr>
            <w:r>
              <w:t>Final</w:t>
            </w:r>
          </w:p>
        </w:tc>
        <w:tc>
          <w:tcPr>
            <w:tcW w:w="1134" w:type="dxa"/>
            <w:tcBorders>
              <w:top w:val="nil"/>
            </w:tcBorders>
          </w:tcPr>
          <w:p w14:paraId="42A97939" w14:textId="77777777" w:rsidR="00795832" w:rsidRPr="00EC1CB3" w:rsidRDefault="00795832" w:rsidP="00795832">
            <w:pPr>
              <w:pStyle w:val="Table8ptText-ASDEFCON"/>
              <w:jc w:val="center"/>
            </w:pPr>
            <w:r w:rsidRPr="00EC1CB3">
              <w:t>TARR-20</w:t>
            </w:r>
          </w:p>
        </w:tc>
        <w:tc>
          <w:tcPr>
            <w:tcW w:w="709" w:type="dxa"/>
            <w:tcBorders>
              <w:top w:val="nil"/>
            </w:tcBorders>
          </w:tcPr>
          <w:p w14:paraId="7A9C4FCD" w14:textId="77777777" w:rsidR="00795832" w:rsidRPr="00EC1CB3" w:rsidRDefault="00795832" w:rsidP="00795832">
            <w:pPr>
              <w:pStyle w:val="Table8ptText-ASDEFCON"/>
              <w:jc w:val="center"/>
            </w:pPr>
            <w:r w:rsidRPr="00EC1CB3">
              <w:t>DMS</w:t>
            </w:r>
          </w:p>
        </w:tc>
        <w:tc>
          <w:tcPr>
            <w:tcW w:w="850" w:type="dxa"/>
            <w:tcBorders>
              <w:top w:val="nil"/>
            </w:tcBorders>
          </w:tcPr>
          <w:p w14:paraId="59AE7258" w14:textId="77777777" w:rsidR="00795832" w:rsidRPr="00EC1CB3" w:rsidRDefault="00795832" w:rsidP="00795832">
            <w:pPr>
              <w:pStyle w:val="Table8ptText-ASDEFCON"/>
              <w:jc w:val="center"/>
            </w:pPr>
            <w:r w:rsidRPr="00EC1CB3">
              <w:t>CR</w:t>
            </w:r>
          </w:p>
        </w:tc>
        <w:tc>
          <w:tcPr>
            <w:tcW w:w="1418" w:type="dxa"/>
            <w:tcBorders>
              <w:top w:val="nil"/>
            </w:tcBorders>
          </w:tcPr>
          <w:p w14:paraId="14657203" w14:textId="77777777" w:rsidR="00795832" w:rsidRPr="00EC1CB3" w:rsidRDefault="00795832" w:rsidP="00795832">
            <w:pPr>
              <w:pStyle w:val="Table8ptText-ASDEFCON"/>
              <w:jc w:val="center"/>
            </w:pPr>
          </w:p>
        </w:tc>
        <w:tc>
          <w:tcPr>
            <w:tcW w:w="708" w:type="dxa"/>
            <w:tcBorders>
              <w:top w:val="nil"/>
            </w:tcBorders>
          </w:tcPr>
          <w:p w14:paraId="12D3A0FA" w14:textId="77777777" w:rsidR="00795832" w:rsidRPr="00EC1CB3" w:rsidRDefault="00795832" w:rsidP="00795832">
            <w:pPr>
              <w:pStyle w:val="Table8ptText-ASDEFCON"/>
              <w:jc w:val="center"/>
            </w:pPr>
            <w:r w:rsidRPr="00EC1CB3">
              <w:t>by MSR</w:t>
            </w:r>
          </w:p>
        </w:tc>
        <w:tc>
          <w:tcPr>
            <w:tcW w:w="851" w:type="dxa"/>
            <w:tcBorders>
              <w:top w:val="nil"/>
            </w:tcBorders>
          </w:tcPr>
          <w:p w14:paraId="5BD36006" w14:textId="0A6E884B" w:rsidR="00795832" w:rsidRPr="00EC1CB3" w:rsidRDefault="00795832" w:rsidP="00795832">
            <w:pPr>
              <w:pStyle w:val="Table8ptText-ASDEFCON"/>
              <w:jc w:val="center"/>
            </w:pPr>
            <w:r>
              <w:t>Approval</w:t>
            </w:r>
          </w:p>
        </w:tc>
        <w:tc>
          <w:tcPr>
            <w:tcW w:w="1134" w:type="dxa"/>
            <w:tcBorders>
              <w:top w:val="nil"/>
            </w:tcBorders>
          </w:tcPr>
          <w:p w14:paraId="5717B1C7" w14:textId="77777777" w:rsidR="00795832" w:rsidRPr="00EC1CB3" w:rsidRDefault="00795832" w:rsidP="00795832">
            <w:pPr>
              <w:pStyle w:val="Table8ptText-ASDEFCON"/>
              <w:jc w:val="center"/>
            </w:pPr>
            <w:r w:rsidRPr="00EC1CB3">
              <w:t>R(L)</w:t>
            </w:r>
          </w:p>
        </w:tc>
        <w:tc>
          <w:tcPr>
            <w:tcW w:w="2551" w:type="dxa"/>
            <w:tcBorders>
              <w:top w:val="nil"/>
            </w:tcBorders>
          </w:tcPr>
          <w:p w14:paraId="430BF2D7" w14:textId="77777777" w:rsidR="00795832" w:rsidRPr="00397FA2" w:rsidRDefault="00795832" w:rsidP="00795832">
            <w:pPr>
              <w:pStyle w:val="Table8ptText-ASDEFCON"/>
              <w:jc w:val="left"/>
            </w:pPr>
          </w:p>
        </w:tc>
      </w:tr>
      <w:tr w:rsidR="00A60698" w:rsidRPr="00EC1CB3" w14:paraId="1D622D04" w14:textId="77777777" w:rsidTr="004275EA">
        <w:tc>
          <w:tcPr>
            <w:tcW w:w="736" w:type="dxa"/>
            <w:tcBorders>
              <w:bottom w:val="nil"/>
            </w:tcBorders>
          </w:tcPr>
          <w:p w14:paraId="2C6C83C1" w14:textId="77777777" w:rsidR="00795832" w:rsidRPr="00EC1CB3" w:rsidRDefault="00795832" w:rsidP="00795832">
            <w:pPr>
              <w:pStyle w:val="Table8ptText-ASDEFCON"/>
              <w:jc w:val="left"/>
            </w:pPr>
            <w:r w:rsidRPr="00EC1CB3">
              <w:lastRenderedPageBreak/>
              <w:t>ILS-730</w:t>
            </w:r>
          </w:p>
        </w:tc>
        <w:tc>
          <w:tcPr>
            <w:tcW w:w="1671" w:type="dxa"/>
            <w:tcBorders>
              <w:bottom w:val="nil"/>
            </w:tcBorders>
          </w:tcPr>
          <w:p w14:paraId="5A07583B" w14:textId="77777777" w:rsidR="00795832" w:rsidRPr="00EC1CB3" w:rsidRDefault="00795832" w:rsidP="00795832">
            <w:pPr>
              <w:pStyle w:val="Table8ptText-ASDEFCON"/>
              <w:jc w:val="left"/>
            </w:pPr>
            <w:r w:rsidRPr="00EC1CB3">
              <w:t>Task Procedures Report</w:t>
            </w:r>
            <w:r>
              <w:t xml:space="preserve"> </w:t>
            </w:r>
            <w:r w:rsidRPr="00EC1CB3">
              <w:t>(</w:t>
            </w:r>
            <w:r>
              <w:t>Training Support</w:t>
            </w:r>
            <w:r w:rsidRPr="00EC1CB3">
              <w:t>)</w:t>
            </w:r>
          </w:p>
        </w:tc>
        <w:tc>
          <w:tcPr>
            <w:tcW w:w="734" w:type="dxa"/>
            <w:tcBorders>
              <w:bottom w:val="nil"/>
            </w:tcBorders>
          </w:tcPr>
          <w:p w14:paraId="66D0B675" w14:textId="77777777" w:rsidR="00795832" w:rsidRPr="00EC1CB3" w:rsidRDefault="00795832" w:rsidP="00795832">
            <w:pPr>
              <w:pStyle w:val="Table8ptText-ASDEFCON"/>
              <w:jc w:val="center"/>
            </w:pPr>
            <w:r>
              <w:t>5.2.7</w:t>
            </w:r>
          </w:p>
        </w:tc>
        <w:tc>
          <w:tcPr>
            <w:tcW w:w="318" w:type="dxa"/>
            <w:tcBorders>
              <w:bottom w:val="nil"/>
            </w:tcBorders>
          </w:tcPr>
          <w:p w14:paraId="6FF49D56" w14:textId="77777777" w:rsidR="00795832" w:rsidRPr="00EC1CB3" w:rsidRDefault="00795832" w:rsidP="00795832">
            <w:pPr>
              <w:pStyle w:val="Table8ptText-ASDEFCON"/>
              <w:jc w:val="center"/>
            </w:pPr>
            <w:r w:rsidRPr="00EC1CB3">
              <w:t>a</w:t>
            </w:r>
          </w:p>
        </w:tc>
        <w:tc>
          <w:tcPr>
            <w:tcW w:w="931" w:type="dxa"/>
            <w:tcBorders>
              <w:bottom w:val="nil"/>
            </w:tcBorders>
          </w:tcPr>
          <w:p w14:paraId="1644EF98" w14:textId="77777777" w:rsidR="00795832" w:rsidRPr="00EC1CB3" w:rsidRDefault="00795832" w:rsidP="00795832">
            <w:pPr>
              <w:pStyle w:val="Table8ptText-ASDEFCON"/>
              <w:jc w:val="center"/>
            </w:pPr>
            <w:r w:rsidRPr="00EC1CB3">
              <w:t>Final</w:t>
            </w:r>
          </w:p>
        </w:tc>
        <w:tc>
          <w:tcPr>
            <w:tcW w:w="1134" w:type="dxa"/>
            <w:tcBorders>
              <w:bottom w:val="nil"/>
            </w:tcBorders>
          </w:tcPr>
          <w:p w14:paraId="6DA85DBA" w14:textId="77777777" w:rsidR="00795832" w:rsidRPr="00EC1CB3" w:rsidRDefault="00795832" w:rsidP="00795832">
            <w:pPr>
              <w:pStyle w:val="Table8ptText-ASDEFCON"/>
              <w:jc w:val="center"/>
            </w:pPr>
            <w:r w:rsidRPr="00EC1CB3">
              <w:t>TARR-20</w:t>
            </w:r>
          </w:p>
        </w:tc>
        <w:tc>
          <w:tcPr>
            <w:tcW w:w="709" w:type="dxa"/>
            <w:tcBorders>
              <w:bottom w:val="nil"/>
            </w:tcBorders>
          </w:tcPr>
          <w:p w14:paraId="6F209BA8" w14:textId="77777777" w:rsidR="00795832" w:rsidRPr="00EC1CB3" w:rsidRDefault="00795832" w:rsidP="00795832">
            <w:pPr>
              <w:pStyle w:val="Table8ptText-ASDEFCON"/>
              <w:jc w:val="center"/>
            </w:pPr>
            <w:r w:rsidRPr="00EC1CB3">
              <w:t>DMS</w:t>
            </w:r>
          </w:p>
        </w:tc>
        <w:tc>
          <w:tcPr>
            <w:tcW w:w="850" w:type="dxa"/>
            <w:tcBorders>
              <w:bottom w:val="nil"/>
            </w:tcBorders>
          </w:tcPr>
          <w:p w14:paraId="51007C3C" w14:textId="77777777" w:rsidR="00795832" w:rsidRPr="00EC1CB3" w:rsidRDefault="00795832" w:rsidP="00795832">
            <w:pPr>
              <w:pStyle w:val="Table8ptText-ASDEFCON"/>
              <w:jc w:val="center"/>
            </w:pPr>
            <w:r w:rsidRPr="00EC1CB3">
              <w:t>CR</w:t>
            </w:r>
          </w:p>
        </w:tc>
        <w:tc>
          <w:tcPr>
            <w:tcW w:w="1418" w:type="dxa"/>
            <w:tcBorders>
              <w:bottom w:val="nil"/>
            </w:tcBorders>
          </w:tcPr>
          <w:p w14:paraId="1AAADB8C" w14:textId="77777777" w:rsidR="00795832" w:rsidRPr="00EC1CB3" w:rsidRDefault="00795832" w:rsidP="00795832">
            <w:pPr>
              <w:pStyle w:val="Table8ptText-ASDEFCON"/>
              <w:jc w:val="center"/>
            </w:pPr>
            <w:r w:rsidRPr="00EC1CB3">
              <w:t>DID-ILS-DES-TAR</w:t>
            </w:r>
          </w:p>
        </w:tc>
        <w:tc>
          <w:tcPr>
            <w:tcW w:w="708" w:type="dxa"/>
            <w:tcBorders>
              <w:bottom w:val="nil"/>
            </w:tcBorders>
          </w:tcPr>
          <w:p w14:paraId="27B543DB" w14:textId="77777777" w:rsidR="00795832" w:rsidRPr="00EC1CB3" w:rsidRDefault="00795832" w:rsidP="00795832">
            <w:pPr>
              <w:pStyle w:val="Table8ptText-ASDEFCON"/>
              <w:jc w:val="center"/>
            </w:pPr>
            <w:r w:rsidRPr="00EC1CB3">
              <w:t>by MSR</w:t>
            </w:r>
          </w:p>
        </w:tc>
        <w:tc>
          <w:tcPr>
            <w:tcW w:w="851" w:type="dxa"/>
            <w:tcBorders>
              <w:bottom w:val="nil"/>
            </w:tcBorders>
          </w:tcPr>
          <w:p w14:paraId="6FF8F2A9" w14:textId="4D6F53ED" w:rsidR="00795832" w:rsidRPr="00EC1CB3" w:rsidRDefault="00795832" w:rsidP="00795832">
            <w:pPr>
              <w:pStyle w:val="Table8ptText-ASDEFCON"/>
              <w:jc w:val="center"/>
            </w:pPr>
            <w:r>
              <w:t>Approval</w:t>
            </w:r>
          </w:p>
        </w:tc>
        <w:tc>
          <w:tcPr>
            <w:tcW w:w="1134" w:type="dxa"/>
            <w:tcBorders>
              <w:bottom w:val="nil"/>
            </w:tcBorders>
          </w:tcPr>
          <w:p w14:paraId="3C822FE3" w14:textId="77777777" w:rsidR="00795832" w:rsidRPr="00EC1CB3" w:rsidRDefault="00795832" w:rsidP="00795832">
            <w:pPr>
              <w:pStyle w:val="Table8ptText-ASDEFCON"/>
              <w:jc w:val="center"/>
            </w:pPr>
            <w:r w:rsidRPr="00EC1CB3">
              <w:t>R(L)</w:t>
            </w:r>
          </w:p>
        </w:tc>
        <w:tc>
          <w:tcPr>
            <w:tcW w:w="2551" w:type="dxa"/>
            <w:tcBorders>
              <w:bottom w:val="nil"/>
            </w:tcBorders>
          </w:tcPr>
          <w:p w14:paraId="6973DFEB" w14:textId="77777777" w:rsidR="00795832" w:rsidRPr="00397FA2" w:rsidRDefault="00795832" w:rsidP="00795832">
            <w:pPr>
              <w:pStyle w:val="Table8ptText-ASDEFCON"/>
              <w:jc w:val="left"/>
            </w:pPr>
            <w:r w:rsidRPr="00397FA2">
              <w:t>To ensure consistency with scope required for training procedures within Technical Data.</w:t>
            </w:r>
          </w:p>
        </w:tc>
      </w:tr>
      <w:tr w:rsidR="00A60698" w:rsidRPr="00EC1CB3" w14:paraId="494BD439" w14:textId="77777777" w:rsidTr="004275EA">
        <w:tc>
          <w:tcPr>
            <w:tcW w:w="736" w:type="dxa"/>
            <w:tcBorders>
              <w:bottom w:val="nil"/>
            </w:tcBorders>
          </w:tcPr>
          <w:p w14:paraId="5A65A27B" w14:textId="77777777" w:rsidR="00795832" w:rsidRPr="00EC1CB3" w:rsidRDefault="00795832" w:rsidP="00795832">
            <w:pPr>
              <w:pStyle w:val="Table8ptText-ASDEFCON"/>
              <w:jc w:val="left"/>
            </w:pPr>
            <w:r w:rsidRPr="00EC1CB3">
              <w:t>ILS-740</w:t>
            </w:r>
          </w:p>
        </w:tc>
        <w:tc>
          <w:tcPr>
            <w:tcW w:w="1671" w:type="dxa"/>
            <w:tcBorders>
              <w:bottom w:val="nil"/>
            </w:tcBorders>
          </w:tcPr>
          <w:p w14:paraId="08173316" w14:textId="77777777" w:rsidR="00795832" w:rsidRPr="00EC1CB3" w:rsidRDefault="00795832" w:rsidP="00795832">
            <w:pPr>
              <w:pStyle w:val="Table8ptText-ASDEFCON"/>
              <w:jc w:val="left"/>
            </w:pPr>
            <w:r w:rsidRPr="00EC1CB3">
              <w:t>Task Personnel Competency Report</w:t>
            </w:r>
            <w:r>
              <w:t xml:space="preserve"> </w:t>
            </w:r>
            <w:r w:rsidRPr="00EC1CB3">
              <w:t>(</w:t>
            </w:r>
            <w:r>
              <w:t>Training Support</w:t>
            </w:r>
            <w:r w:rsidRPr="00EC1CB3">
              <w:t>)</w:t>
            </w:r>
          </w:p>
        </w:tc>
        <w:tc>
          <w:tcPr>
            <w:tcW w:w="734" w:type="dxa"/>
            <w:tcBorders>
              <w:bottom w:val="nil"/>
            </w:tcBorders>
          </w:tcPr>
          <w:p w14:paraId="7D0F83C4" w14:textId="77777777" w:rsidR="00795832" w:rsidRPr="00EC1CB3" w:rsidRDefault="00795832" w:rsidP="00795832">
            <w:pPr>
              <w:pStyle w:val="Table8ptText-ASDEFCON"/>
              <w:jc w:val="center"/>
            </w:pPr>
            <w:r>
              <w:t>5.2.7</w:t>
            </w:r>
          </w:p>
        </w:tc>
        <w:tc>
          <w:tcPr>
            <w:tcW w:w="318" w:type="dxa"/>
            <w:tcBorders>
              <w:bottom w:val="nil"/>
            </w:tcBorders>
          </w:tcPr>
          <w:p w14:paraId="573EFFEC" w14:textId="77777777" w:rsidR="00795832" w:rsidRPr="00EC1CB3" w:rsidRDefault="00795832" w:rsidP="00795832">
            <w:pPr>
              <w:pStyle w:val="Table8ptText-ASDEFCON"/>
              <w:jc w:val="center"/>
            </w:pPr>
            <w:r w:rsidRPr="00EC1CB3">
              <w:t>a</w:t>
            </w:r>
          </w:p>
        </w:tc>
        <w:tc>
          <w:tcPr>
            <w:tcW w:w="931" w:type="dxa"/>
            <w:tcBorders>
              <w:bottom w:val="nil"/>
            </w:tcBorders>
          </w:tcPr>
          <w:p w14:paraId="26ECD52E" w14:textId="77777777" w:rsidR="00795832" w:rsidRPr="00EC1CB3" w:rsidRDefault="00795832" w:rsidP="00795832">
            <w:pPr>
              <w:pStyle w:val="Table8ptText-ASDEFCON"/>
              <w:jc w:val="center"/>
            </w:pPr>
            <w:r w:rsidRPr="00EC1CB3">
              <w:t>Final</w:t>
            </w:r>
          </w:p>
        </w:tc>
        <w:tc>
          <w:tcPr>
            <w:tcW w:w="1134" w:type="dxa"/>
            <w:tcBorders>
              <w:bottom w:val="nil"/>
            </w:tcBorders>
          </w:tcPr>
          <w:p w14:paraId="66BB1462" w14:textId="77777777" w:rsidR="00795832" w:rsidRPr="00EC1CB3" w:rsidRDefault="00795832" w:rsidP="00795832">
            <w:pPr>
              <w:pStyle w:val="Table8ptText-ASDEFCON"/>
              <w:jc w:val="center"/>
            </w:pPr>
            <w:r w:rsidRPr="00EC1CB3">
              <w:t>TARR-20</w:t>
            </w:r>
          </w:p>
        </w:tc>
        <w:tc>
          <w:tcPr>
            <w:tcW w:w="709" w:type="dxa"/>
            <w:tcBorders>
              <w:bottom w:val="nil"/>
            </w:tcBorders>
          </w:tcPr>
          <w:p w14:paraId="3209E92A" w14:textId="77777777" w:rsidR="00795832" w:rsidRPr="00EC1CB3" w:rsidRDefault="00795832" w:rsidP="00795832">
            <w:pPr>
              <w:pStyle w:val="Table8ptText-ASDEFCON"/>
              <w:jc w:val="center"/>
            </w:pPr>
            <w:r w:rsidRPr="00EC1CB3">
              <w:t>DMS</w:t>
            </w:r>
          </w:p>
        </w:tc>
        <w:tc>
          <w:tcPr>
            <w:tcW w:w="850" w:type="dxa"/>
            <w:tcBorders>
              <w:bottom w:val="nil"/>
            </w:tcBorders>
          </w:tcPr>
          <w:p w14:paraId="4142C9DF" w14:textId="77777777" w:rsidR="00795832" w:rsidRPr="00EC1CB3" w:rsidRDefault="00795832" w:rsidP="00795832">
            <w:pPr>
              <w:pStyle w:val="Table8ptText-ASDEFCON"/>
              <w:jc w:val="center"/>
            </w:pPr>
            <w:r w:rsidRPr="00EC1CB3">
              <w:t>CR</w:t>
            </w:r>
          </w:p>
        </w:tc>
        <w:tc>
          <w:tcPr>
            <w:tcW w:w="1418" w:type="dxa"/>
            <w:tcBorders>
              <w:bottom w:val="nil"/>
            </w:tcBorders>
          </w:tcPr>
          <w:p w14:paraId="3A475324" w14:textId="77777777" w:rsidR="00795832" w:rsidRPr="00EC1CB3" w:rsidRDefault="00795832" w:rsidP="00795832">
            <w:pPr>
              <w:pStyle w:val="Table8ptText-ASDEFCON"/>
              <w:jc w:val="center"/>
            </w:pPr>
            <w:r w:rsidRPr="00EC1CB3">
              <w:t>DID-ILS-DES-TAR</w:t>
            </w:r>
          </w:p>
        </w:tc>
        <w:tc>
          <w:tcPr>
            <w:tcW w:w="708" w:type="dxa"/>
            <w:tcBorders>
              <w:bottom w:val="nil"/>
            </w:tcBorders>
          </w:tcPr>
          <w:p w14:paraId="5D4D71D4" w14:textId="77777777" w:rsidR="00795832" w:rsidRPr="00EC1CB3" w:rsidRDefault="00795832" w:rsidP="00795832">
            <w:pPr>
              <w:pStyle w:val="Table8ptText-ASDEFCON"/>
              <w:jc w:val="center"/>
            </w:pPr>
            <w:r w:rsidRPr="00EC1CB3">
              <w:t>by MSR</w:t>
            </w:r>
          </w:p>
        </w:tc>
        <w:tc>
          <w:tcPr>
            <w:tcW w:w="851" w:type="dxa"/>
            <w:tcBorders>
              <w:bottom w:val="nil"/>
            </w:tcBorders>
          </w:tcPr>
          <w:p w14:paraId="7F14C57A" w14:textId="42F38B28" w:rsidR="00795832" w:rsidRPr="00EC1CB3" w:rsidRDefault="00795832" w:rsidP="00795832">
            <w:pPr>
              <w:pStyle w:val="Table8ptText-ASDEFCON"/>
              <w:jc w:val="center"/>
            </w:pPr>
            <w:r>
              <w:t>Approval</w:t>
            </w:r>
          </w:p>
        </w:tc>
        <w:tc>
          <w:tcPr>
            <w:tcW w:w="1134" w:type="dxa"/>
            <w:tcBorders>
              <w:bottom w:val="nil"/>
            </w:tcBorders>
          </w:tcPr>
          <w:p w14:paraId="5AE8D600" w14:textId="77777777" w:rsidR="00795832" w:rsidRPr="00EC1CB3" w:rsidRDefault="00795832" w:rsidP="00795832">
            <w:pPr>
              <w:pStyle w:val="Table8ptText-ASDEFCON"/>
              <w:jc w:val="center"/>
            </w:pPr>
            <w:r w:rsidRPr="00EC1CB3">
              <w:t>R(L)</w:t>
            </w:r>
          </w:p>
        </w:tc>
        <w:tc>
          <w:tcPr>
            <w:tcW w:w="2551" w:type="dxa"/>
            <w:tcBorders>
              <w:bottom w:val="nil"/>
            </w:tcBorders>
          </w:tcPr>
          <w:p w14:paraId="3166A16E" w14:textId="77777777" w:rsidR="00795832" w:rsidRPr="00397FA2" w:rsidRDefault="00795832" w:rsidP="00795832">
            <w:pPr>
              <w:pStyle w:val="Table8ptText-ASDEFCON"/>
              <w:jc w:val="left"/>
            </w:pPr>
          </w:p>
        </w:tc>
      </w:tr>
      <w:tr w:rsidR="00A60698" w:rsidRPr="00EC1CB3" w:rsidDel="001C18D7" w14:paraId="2D5A7695" w14:textId="258A3246" w:rsidTr="004275EA">
        <w:tc>
          <w:tcPr>
            <w:tcW w:w="736" w:type="dxa"/>
            <w:tcBorders>
              <w:top w:val="single" w:sz="4" w:space="0" w:color="auto"/>
              <w:bottom w:val="nil"/>
            </w:tcBorders>
          </w:tcPr>
          <w:p w14:paraId="7D1971AF" w14:textId="20288492" w:rsidR="00795832" w:rsidRPr="00EC1CB3" w:rsidDel="001C18D7" w:rsidRDefault="00795832" w:rsidP="00795832">
            <w:pPr>
              <w:pStyle w:val="Table8ptText-ASDEFCON"/>
              <w:jc w:val="left"/>
            </w:pPr>
            <w:r w:rsidRPr="00EC1CB3" w:rsidDel="001C18D7">
              <w:t>ILS-800</w:t>
            </w:r>
          </w:p>
        </w:tc>
        <w:tc>
          <w:tcPr>
            <w:tcW w:w="1671" w:type="dxa"/>
            <w:tcBorders>
              <w:top w:val="single" w:sz="4" w:space="0" w:color="auto"/>
              <w:bottom w:val="nil"/>
            </w:tcBorders>
          </w:tcPr>
          <w:p w14:paraId="542B44C1" w14:textId="4D729D92" w:rsidR="00795832" w:rsidRPr="00EC1CB3" w:rsidDel="001C18D7" w:rsidRDefault="00795832" w:rsidP="00795832">
            <w:pPr>
              <w:pStyle w:val="Table8ptText-ASDEFCON"/>
              <w:jc w:val="left"/>
            </w:pPr>
            <w:r w:rsidRPr="00EC1CB3" w:rsidDel="001C18D7">
              <w:t>Supply Support Development Plan (SSDP)</w:t>
            </w:r>
          </w:p>
        </w:tc>
        <w:tc>
          <w:tcPr>
            <w:tcW w:w="734" w:type="dxa"/>
            <w:tcBorders>
              <w:top w:val="single" w:sz="4" w:space="0" w:color="auto"/>
              <w:bottom w:val="nil"/>
            </w:tcBorders>
          </w:tcPr>
          <w:p w14:paraId="1AF97576" w14:textId="2D516BCB" w:rsidR="00795832" w:rsidRPr="00EC1CB3" w:rsidDel="001C18D7" w:rsidRDefault="00795832" w:rsidP="00795832">
            <w:pPr>
              <w:pStyle w:val="Table8ptText-ASDEFCON"/>
              <w:jc w:val="center"/>
            </w:pPr>
            <w:r w:rsidDel="001C18D7">
              <w:t>5.1.2</w:t>
            </w:r>
          </w:p>
        </w:tc>
        <w:tc>
          <w:tcPr>
            <w:tcW w:w="318" w:type="dxa"/>
            <w:tcBorders>
              <w:top w:val="single" w:sz="4" w:space="0" w:color="auto"/>
              <w:bottom w:val="nil"/>
            </w:tcBorders>
          </w:tcPr>
          <w:p w14:paraId="6F1BDF12" w14:textId="27A10F28" w:rsidR="00795832" w:rsidRPr="00EC1CB3" w:rsidDel="001C18D7" w:rsidRDefault="00795832" w:rsidP="00795832">
            <w:pPr>
              <w:pStyle w:val="Table8ptText-ASDEFCON"/>
              <w:jc w:val="center"/>
            </w:pPr>
            <w:r w:rsidRPr="00EC1CB3" w:rsidDel="001C18D7">
              <w:t>a</w:t>
            </w:r>
          </w:p>
        </w:tc>
        <w:tc>
          <w:tcPr>
            <w:tcW w:w="931" w:type="dxa"/>
            <w:tcBorders>
              <w:top w:val="single" w:sz="4" w:space="0" w:color="auto"/>
              <w:bottom w:val="nil"/>
            </w:tcBorders>
          </w:tcPr>
          <w:p w14:paraId="1B49A004" w14:textId="68CF4526" w:rsidR="00795832" w:rsidRPr="00EC1CB3" w:rsidDel="001C18D7" w:rsidRDefault="00795832" w:rsidP="00795832">
            <w:pPr>
              <w:pStyle w:val="Table8ptText-ASDEFCON"/>
              <w:jc w:val="center"/>
            </w:pPr>
            <w:r w:rsidRPr="00EC1CB3" w:rsidDel="001C18D7">
              <w:t>Final</w:t>
            </w:r>
          </w:p>
        </w:tc>
        <w:tc>
          <w:tcPr>
            <w:tcW w:w="1134" w:type="dxa"/>
            <w:tcBorders>
              <w:top w:val="single" w:sz="4" w:space="0" w:color="auto"/>
              <w:bottom w:val="nil"/>
            </w:tcBorders>
          </w:tcPr>
          <w:p w14:paraId="728C7146" w14:textId="56AAEBC6" w:rsidR="00795832" w:rsidRPr="00EC1CB3" w:rsidDel="001C18D7" w:rsidRDefault="00795832" w:rsidP="00795832">
            <w:pPr>
              <w:pStyle w:val="Table8ptText-ASDEFCON"/>
              <w:jc w:val="center"/>
            </w:pPr>
            <w:r w:rsidRPr="00EC1CB3" w:rsidDel="001C18D7">
              <w:t>ED</w:t>
            </w:r>
            <w:r w:rsidDel="001C18D7">
              <w:t>+60</w:t>
            </w:r>
          </w:p>
        </w:tc>
        <w:tc>
          <w:tcPr>
            <w:tcW w:w="709" w:type="dxa"/>
            <w:tcBorders>
              <w:top w:val="single" w:sz="4" w:space="0" w:color="auto"/>
              <w:bottom w:val="nil"/>
            </w:tcBorders>
          </w:tcPr>
          <w:p w14:paraId="10E270A3" w14:textId="7623FC5F" w:rsidR="00795832" w:rsidRPr="00EC1CB3" w:rsidDel="001C18D7" w:rsidRDefault="00795832" w:rsidP="00795832">
            <w:pPr>
              <w:pStyle w:val="Table8ptText-ASDEFCON"/>
              <w:jc w:val="center"/>
            </w:pPr>
            <w:r w:rsidRPr="00EC1CB3" w:rsidDel="001C18D7">
              <w:t>DMS</w:t>
            </w:r>
          </w:p>
        </w:tc>
        <w:tc>
          <w:tcPr>
            <w:tcW w:w="850" w:type="dxa"/>
            <w:tcBorders>
              <w:top w:val="single" w:sz="4" w:space="0" w:color="auto"/>
              <w:bottom w:val="nil"/>
            </w:tcBorders>
          </w:tcPr>
          <w:p w14:paraId="5A07C766" w14:textId="5D95ADF7" w:rsidR="00795832" w:rsidRPr="00EC1CB3" w:rsidDel="001C18D7" w:rsidRDefault="00795832" w:rsidP="00795832">
            <w:pPr>
              <w:pStyle w:val="Table8ptText-ASDEFCON"/>
              <w:jc w:val="center"/>
            </w:pPr>
            <w:r w:rsidRPr="00EC1CB3" w:rsidDel="001C18D7">
              <w:t>CR</w:t>
            </w:r>
          </w:p>
        </w:tc>
        <w:tc>
          <w:tcPr>
            <w:tcW w:w="1418" w:type="dxa"/>
            <w:tcBorders>
              <w:top w:val="single" w:sz="4" w:space="0" w:color="auto"/>
              <w:bottom w:val="nil"/>
            </w:tcBorders>
          </w:tcPr>
          <w:p w14:paraId="77797802" w14:textId="523FB479" w:rsidR="00795832" w:rsidRPr="00EC1CB3" w:rsidDel="001C18D7" w:rsidRDefault="00795832" w:rsidP="00795832">
            <w:pPr>
              <w:pStyle w:val="Table8ptText-ASDEFCON"/>
              <w:jc w:val="center"/>
            </w:pPr>
            <w:r w:rsidRPr="00EC1CB3" w:rsidDel="001C18D7">
              <w:t>DID-ILS-SUP-SSDP</w:t>
            </w:r>
          </w:p>
        </w:tc>
        <w:tc>
          <w:tcPr>
            <w:tcW w:w="708" w:type="dxa"/>
            <w:tcBorders>
              <w:top w:val="single" w:sz="4" w:space="0" w:color="auto"/>
              <w:bottom w:val="nil"/>
            </w:tcBorders>
          </w:tcPr>
          <w:p w14:paraId="09FDCA68" w14:textId="74DF1A91" w:rsidR="00795832" w:rsidRPr="00EC1CB3" w:rsidDel="001C18D7" w:rsidRDefault="00795832" w:rsidP="00795832">
            <w:pPr>
              <w:pStyle w:val="Table8ptText-ASDEFCON"/>
              <w:jc w:val="center"/>
            </w:pPr>
            <w:r w:rsidDel="001C18D7">
              <w:t>20</w:t>
            </w:r>
          </w:p>
        </w:tc>
        <w:tc>
          <w:tcPr>
            <w:tcW w:w="851" w:type="dxa"/>
            <w:tcBorders>
              <w:top w:val="single" w:sz="4" w:space="0" w:color="auto"/>
              <w:bottom w:val="nil"/>
            </w:tcBorders>
          </w:tcPr>
          <w:p w14:paraId="684ABDFD" w14:textId="142E5221" w:rsidR="00795832" w:rsidRPr="00EC1CB3" w:rsidDel="001C18D7" w:rsidRDefault="00795832" w:rsidP="00795832">
            <w:pPr>
              <w:pStyle w:val="Table8ptText-ASDEFCON"/>
              <w:jc w:val="center"/>
            </w:pPr>
            <w:r>
              <w:t>Approval</w:t>
            </w:r>
          </w:p>
        </w:tc>
        <w:tc>
          <w:tcPr>
            <w:tcW w:w="1134" w:type="dxa"/>
            <w:tcBorders>
              <w:top w:val="single" w:sz="4" w:space="0" w:color="auto"/>
              <w:bottom w:val="nil"/>
            </w:tcBorders>
          </w:tcPr>
          <w:p w14:paraId="16677452" w14:textId="7A0FEB04" w:rsidR="00795832" w:rsidRPr="00EC1CB3" w:rsidDel="001C18D7" w:rsidRDefault="00795832" w:rsidP="00795832">
            <w:pPr>
              <w:pStyle w:val="Table8ptText-ASDEFCON"/>
              <w:jc w:val="center"/>
            </w:pPr>
            <w:r>
              <w:t>12</w:t>
            </w:r>
            <w:r w:rsidRPr="00EC1CB3" w:rsidDel="001C18D7">
              <w:t>M</w:t>
            </w:r>
          </w:p>
        </w:tc>
        <w:tc>
          <w:tcPr>
            <w:tcW w:w="2551" w:type="dxa"/>
            <w:tcBorders>
              <w:top w:val="single" w:sz="4" w:space="0" w:color="auto"/>
              <w:bottom w:val="nil"/>
            </w:tcBorders>
          </w:tcPr>
          <w:p w14:paraId="19E6265D" w14:textId="78C12A8C" w:rsidR="00795832" w:rsidRPr="00397FA2" w:rsidDel="001C18D7" w:rsidRDefault="00795832" w:rsidP="00795832">
            <w:pPr>
              <w:pStyle w:val="Table8ptText-ASDEFCON"/>
              <w:jc w:val="left"/>
            </w:pPr>
          </w:p>
        </w:tc>
      </w:tr>
      <w:tr w:rsidR="00A60698" w:rsidRPr="00EC1CB3" w14:paraId="10D8EA7A" w14:textId="77777777" w:rsidTr="004275EA">
        <w:tc>
          <w:tcPr>
            <w:tcW w:w="736" w:type="dxa"/>
            <w:tcBorders>
              <w:bottom w:val="nil"/>
            </w:tcBorders>
          </w:tcPr>
          <w:p w14:paraId="0283FFD5" w14:textId="5DEA2FE6" w:rsidR="00795832" w:rsidRPr="00EC1CB3" w:rsidRDefault="00795832" w:rsidP="00795832">
            <w:pPr>
              <w:pStyle w:val="Table8ptText-ASDEFCON"/>
              <w:jc w:val="left"/>
            </w:pPr>
            <w:r w:rsidRPr="00EC1CB3">
              <w:t>ILS-810</w:t>
            </w:r>
          </w:p>
        </w:tc>
        <w:tc>
          <w:tcPr>
            <w:tcW w:w="1671" w:type="dxa"/>
            <w:tcBorders>
              <w:bottom w:val="nil"/>
            </w:tcBorders>
          </w:tcPr>
          <w:p w14:paraId="1CFA4FB8" w14:textId="77777777" w:rsidR="00795832" w:rsidRPr="00EC1CB3" w:rsidRDefault="00795832" w:rsidP="00795832">
            <w:pPr>
              <w:pStyle w:val="Table8ptText-ASDEFCON"/>
              <w:jc w:val="left"/>
            </w:pPr>
            <w:r w:rsidRPr="00EC1CB3">
              <w:t>Recommended Spares Provisioning List (RSPL)</w:t>
            </w:r>
          </w:p>
        </w:tc>
        <w:tc>
          <w:tcPr>
            <w:tcW w:w="734" w:type="dxa"/>
            <w:tcBorders>
              <w:bottom w:val="nil"/>
            </w:tcBorders>
          </w:tcPr>
          <w:p w14:paraId="49D1084F" w14:textId="77777777" w:rsidR="00795832" w:rsidRPr="00EC1CB3" w:rsidRDefault="00795832" w:rsidP="00795832">
            <w:pPr>
              <w:pStyle w:val="Table8ptText-ASDEFCON"/>
              <w:jc w:val="center"/>
            </w:pPr>
            <w:r>
              <w:t>5.2.8</w:t>
            </w:r>
          </w:p>
        </w:tc>
        <w:tc>
          <w:tcPr>
            <w:tcW w:w="318" w:type="dxa"/>
            <w:tcBorders>
              <w:bottom w:val="nil"/>
            </w:tcBorders>
          </w:tcPr>
          <w:p w14:paraId="73388D99" w14:textId="77777777" w:rsidR="00795832" w:rsidRPr="00EC1CB3" w:rsidRDefault="00795832" w:rsidP="00795832">
            <w:pPr>
              <w:pStyle w:val="Table8ptText-ASDEFCON"/>
              <w:jc w:val="center"/>
            </w:pPr>
            <w:r w:rsidRPr="00EC1CB3">
              <w:t>a</w:t>
            </w:r>
          </w:p>
        </w:tc>
        <w:tc>
          <w:tcPr>
            <w:tcW w:w="931" w:type="dxa"/>
            <w:tcBorders>
              <w:bottom w:val="nil"/>
            </w:tcBorders>
          </w:tcPr>
          <w:p w14:paraId="5B9D0AAF" w14:textId="77777777" w:rsidR="00795832" w:rsidRPr="00EC1CB3" w:rsidRDefault="00795832" w:rsidP="00795832">
            <w:pPr>
              <w:pStyle w:val="Table8ptText-ASDEFCON"/>
              <w:jc w:val="center"/>
            </w:pPr>
            <w:r w:rsidRPr="00EC1CB3">
              <w:t>Draft 1</w:t>
            </w:r>
          </w:p>
        </w:tc>
        <w:tc>
          <w:tcPr>
            <w:tcW w:w="1134" w:type="dxa"/>
            <w:tcBorders>
              <w:bottom w:val="nil"/>
            </w:tcBorders>
          </w:tcPr>
          <w:p w14:paraId="32AFCF31" w14:textId="77777777" w:rsidR="00795832" w:rsidRPr="00EC1CB3" w:rsidRDefault="00795832" w:rsidP="00795832">
            <w:pPr>
              <w:pStyle w:val="Table8ptText-ASDEFCON"/>
              <w:jc w:val="center"/>
            </w:pPr>
            <w:r w:rsidRPr="00EC1CB3">
              <w:t>LLTIR-20</w:t>
            </w:r>
          </w:p>
        </w:tc>
        <w:tc>
          <w:tcPr>
            <w:tcW w:w="709" w:type="dxa"/>
            <w:tcBorders>
              <w:bottom w:val="nil"/>
            </w:tcBorders>
          </w:tcPr>
          <w:p w14:paraId="1DAC48B2" w14:textId="5011723C" w:rsidR="00795832" w:rsidRPr="00EC1CB3" w:rsidRDefault="00795832" w:rsidP="00795832">
            <w:pPr>
              <w:pStyle w:val="Table8ptText-ASDEFCON"/>
              <w:jc w:val="center"/>
            </w:pPr>
            <w:r w:rsidRPr="00EC1CB3">
              <w:t>DMS</w:t>
            </w:r>
          </w:p>
        </w:tc>
        <w:tc>
          <w:tcPr>
            <w:tcW w:w="850" w:type="dxa"/>
            <w:tcBorders>
              <w:bottom w:val="nil"/>
            </w:tcBorders>
          </w:tcPr>
          <w:p w14:paraId="756D897C" w14:textId="77777777" w:rsidR="00795832" w:rsidRPr="00EC1CB3" w:rsidRDefault="00795832" w:rsidP="00795832">
            <w:pPr>
              <w:pStyle w:val="Table8ptText-ASDEFCON"/>
              <w:jc w:val="center"/>
            </w:pPr>
            <w:r w:rsidRPr="00EC1CB3">
              <w:t>CR</w:t>
            </w:r>
          </w:p>
        </w:tc>
        <w:tc>
          <w:tcPr>
            <w:tcW w:w="1418" w:type="dxa"/>
            <w:tcBorders>
              <w:bottom w:val="nil"/>
            </w:tcBorders>
          </w:tcPr>
          <w:p w14:paraId="06405C6D" w14:textId="77777777" w:rsidR="00795832" w:rsidRPr="00EC1CB3" w:rsidRDefault="00795832" w:rsidP="00795832">
            <w:pPr>
              <w:pStyle w:val="Table8ptText-ASDEFCON"/>
              <w:jc w:val="center"/>
            </w:pPr>
            <w:r w:rsidRPr="00EC1CB3">
              <w:t>DID-ILS-SUP-RSPL</w:t>
            </w:r>
          </w:p>
        </w:tc>
        <w:tc>
          <w:tcPr>
            <w:tcW w:w="708" w:type="dxa"/>
            <w:tcBorders>
              <w:bottom w:val="nil"/>
            </w:tcBorders>
          </w:tcPr>
          <w:p w14:paraId="6E26772B" w14:textId="77777777" w:rsidR="00795832" w:rsidRPr="00EC1CB3" w:rsidRDefault="00795832" w:rsidP="00795832">
            <w:pPr>
              <w:pStyle w:val="Table8ptText-ASDEFCON"/>
              <w:jc w:val="center"/>
            </w:pPr>
            <w:r w:rsidRPr="00EC1CB3">
              <w:t>by MSR</w:t>
            </w:r>
          </w:p>
        </w:tc>
        <w:tc>
          <w:tcPr>
            <w:tcW w:w="851" w:type="dxa"/>
            <w:tcBorders>
              <w:bottom w:val="nil"/>
            </w:tcBorders>
          </w:tcPr>
          <w:p w14:paraId="54B6A7F4" w14:textId="77777777" w:rsidR="00795832" w:rsidRPr="00EC1CB3" w:rsidRDefault="00795832" w:rsidP="00795832">
            <w:pPr>
              <w:pStyle w:val="Table8ptText-ASDEFCON"/>
              <w:jc w:val="center"/>
            </w:pPr>
            <w:r w:rsidRPr="00EC1CB3">
              <w:t>Approval</w:t>
            </w:r>
          </w:p>
        </w:tc>
        <w:tc>
          <w:tcPr>
            <w:tcW w:w="1134" w:type="dxa"/>
            <w:tcBorders>
              <w:bottom w:val="nil"/>
            </w:tcBorders>
          </w:tcPr>
          <w:p w14:paraId="7E5614E0" w14:textId="77777777" w:rsidR="00795832" w:rsidRPr="00EC1CB3" w:rsidRDefault="00795832" w:rsidP="00795832">
            <w:pPr>
              <w:pStyle w:val="Table8ptText-ASDEFCON"/>
              <w:jc w:val="center"/>
            </w:pPr>
            <w:r w:rsidRPr="00EC1CB3">
              <w:t>NA</w:t>
            </w:r>
          </w:p>
        </w:tc>
        <w:tc>
          <w:tcPr>
            <w:tcW w:w="2551" w:type="dxa"/>
            <w:tcBorders>
              <w:bottom w:val="nil"/>
            </w:tcBorders>
          </w:tcPr>
          <w:p w14:paraId="476BE264" w14:textId="77777777" w:rsidR="00795832" w:rsidRPr="00397FA2" w:rsidRDefault="00795832" w:rsidP="00795832">
            <w:pPr>
              <w:pStyle w:val="Table8ptText-ASDEFCON"/>
              <w:jc w:val="left"/>
            </w:pPr>
            <w:r w:rsidRPr="00397FA2">
              <w:t>For consideration of LLTIs only.</w:t>
            </w:r>
          </w:p>
        </w:tc>
      </w:tr>
      <w:tr w:rsidR="00A60698" w:rsidRPr="00EC1CB3" w14:paraId="03850345" w14:textId="77777777" w:rsidTr="004275EA">
        <w:tc>
          <w:tcPr>
            <w:tcW w:w="736" w:type="dxa"/>
            <w:tcBorders>
              <w:top w:val="nil"/>
              <w:bottom w:val="nil"/>
            </w:tcBorders>
          </w:tcPr>
          <w:p w14:paraId="6CA7FD1F" w14:textId="77777777" w:rsidR="00795832" w:rsidRPr="00EC1CB3" w:rsidRDefault="00795832" w:rsidP="00795832">
            <w:pPr>
              <w:pStyle w:val="Table8ptText-ASDEFCON"/>
              <w:jc w:val="left"/>
            </w:pPr>
          </w:p>
        </w:tc>
        <w:tc>
          <w:tcPr>
            <w:tcW w:w="1671" w:type="dxa"/>
            <w:tcBorders>
              <w:top w:val="nil"/>
              <w:bottom w:val="nil"/>
            </w:tcBorders>
          </w:tcPr>
          <w:p w14:paraId="03A66DF3" w14:textId="77777777" w:rsidR="00795832" w:rsidRPr="00EC1CB3" w:rsidRDefault="00795832" w:rsidP="00795832">
            <w:pPr>
              <w:pStyle w:val="Table8ptText-ASDEFCON"/>
              <w:jc w:val="left"/>
            </w:pPr>
          </w:p>
        </w:tc>
        <w:tc>
          <w:tcPr>
            <w:tcW w:w="734" w:type="dxa"/>
            <w:tcBorders>
              <w:top w:val="nil"/>
              <w:bottom w:val="nil"/>
            </w:tcBorders>
          </w:tcPr>
          <w:p w14:paraId="22D4B51B" w14:textId="77777777" w:rsidR="00795832" w:rsidRPr="00EC1CB3" w:rsidRDefault="00795832" w:rsidP="00795832">
            <w:pPr>
              <w:pStyle w:val="Table8ptText-ASDEFCON"/>
              <w:jc w:val="center"/>
            </w:pPr>
          </w:p>
        </w:tc>
        <w:tc>
          <w:tcPr>
            <w:tcW w:w="318" w:type="dxa"/>
            <w:tcBorders>
              <w:top w:val="nil"/>
              <w:bottom w:val="nil"/>
            </w:tcBorders>
          </w:tcPr>
          <w:p w14:paraId="55349EA1"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5EB66DD0"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179FB0E9" w14:textId="77777777" w:rsidR="00795832" w:rsidRPr="00EC1CB3" w:rsidRDefault="00795832" w:rsidP="00795832">
            <w:pPr>
              <w:pStyle w:val="Table8ptText-ASDEFCON"/>
              <w:jc w:val="center"/>
            </w:pPr>
            <w:r w:rsidRPr="00EC1CB3">
              <w:t>PDR-20</w:t>
            </w:r>
          </w:p>
        </w:tc>
        <w:tc>
          <w:tcPr>
            <w:tcW w:w="709" w:type="dxa"/>
            <w:tcBorders>
              <w:top w:val="nil"/>
              <w:bottom w:val="nil"/>
            </w:tcBorders>
          </w:tcPr>
          <w:p w14:paraId="6452A725"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51E321BD"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11922DB3" w14:textId="77777777" w:rsidR="00795832" w:rsidRPr="00EC1CB3" w:rsidRDefault="00795832" w:rsidP="00795832">
            <w:pPr>
              <w:pStyle w:val="Table8ptText-ASDEFCON"/>
              <w:jc w:val="center"/>
            </w:pPr>
          </w:p>
        </w:tc>
        <w:tc>
          <w:tcPr>
            <w:tcW w:w="708" w:type="dxa"/>
            <w:tcBorders>
              <w:top w:val="nil"/>
              <w:bottom w:val="nil"/>
            </w:tcBorders>
          </w:tcPr>
          <w:p w14:paraId="2FEFDDEE"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021CC41"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4BA59674"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2A89CCDD" w14:textId="77777777" w:rsidR="00795832" w:rsidRPr="00397FA2" w:rsidRDefault="00795832" w:rsidP="00795832">
            <w:pPr>
              <w:pStyle w:val="Table8ptText-ASDEFCON"/>
              <w:jc w:val="left"/>
            </w:pPr>
            <w:r w:rsidRPr="00397FA2">
              <w:t>To address the design implications of the Sparing approach.</w:t>
            </w:r>
          </w:p>
        </w:tc>
      </w:tr>
      <w:tr w:rsidR="00A60698" w:rsidRPr="00EC1CB3" w14:paraId="064FB08B" w14:textId="77777777" w:rsidTr="004275EA">
        <w:tc>
          <w:tcPr>
            <w:tcW w:w="736" w:type="dxa"/>
            <w:tcBorders>
              <w:top w:val="nil"/>
              <w:bottom w:val="nil"/>
            </w:tcBorders>
          </w:tcPr>
          <w:p w14:paraId="20DB1E66" w14:textId="77777777" w:rsidR="00795832" w:rsidRPr="00EC1CB3" w:rsidRDefault="00795832" w:rsidP="00795832">
            <w:pPr>
              <w:pStyle w:val="Table8ptText-ASDEFCON"/>
              <w:jc w:val="left"/>
            </w:pPr>
          </w:p>
        </w:tc>
        <w:tc>
          <w:tcPr>
            <w:tcW w:w="1671" w:type="dxa"/>
            <w:tcBorders>
              <w:top w:val="nil"/>
              <w:bottom w:val="nil"/>
            </w:tcBorders>
          </w:tcPr>
          <w:p w14:paraId="1129E89A" w14:textId="77777777" w:rsidR="00795832" w:rsidRPr="00EC1CB3" w:rsidRDefault="00795832" w:rsidP="00795832">
            <w:pPr>
              <w:pStyle w:val="Table8ptText-ASDEFCON"/>
              <w:jc w:val="left"/>
            </w:pPr>
          </w:p>
        </w:tc>
        <w:tc>
          <w:tcPr>
            <w:tcW w:w="734" w:type="dxa"/>
            <w:tcBorders>
              <w:top w:val="nil"/>
              <w:bottom w:val="nil"/>
            </w:tcBorders>
          </w:tcPr>
          <w:p w14:paraId="0FCD229B" w14:textId="77777777" w:rsidR="00795832" w:rsidRPr="00EC1CB3" w:rsidRDefault="00795832" w:rsidP="00795832">
            <w:pPr>
              <w:pStyle w:val="Table8ptText-ASDEFCON"/>
              <w:jc w:val="center"/>
            </w:pPr>
          </w:p>
        </w:tc>
        <w:tc>
          <w:tcPr>
            <w:tcW w:w="318" w:type="dxa"/>
            <w:tcBorders>
              <w:top w:val="nil"/>
              <w:bottom w:val="nil"/>
            </w:tcBorders>
          </w:tcPr>
          <w:p w14:paraId="4BB552CC"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063648AF" w14:textId="77777777" w:rsidR="00795832" w:rsidRPr="00EC1CB3" w:rsidRDefault="00795832" w:rsidP="00795832">
            <w:pPr>
              <w:pStyle w:val="Table8ptText-ASDEFCON"/>
              <w:jc w:val="center"/>
            </w:pPr>
            <w:r w:rsidRPr="00EC1CB3">
              <w:t>Draft 3</w:t>
            </w:r>
          </w:p>
        </w:tc>
        <w:tc>
          <w:tcPr>
            <w:tcW w:w="1134" w:type="dxa"/>
            <w:tcBorders>
              <w:top w:val="nil"/>
              <w:bottom w:val="nil"/>
            </w:tcBorders>
          </w:tcPr>
          <w:p w14:paraId="6B8F1C9E"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6C49B855"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331741C"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7B405147" w14:textId="77777777" w:rsidR="00795832" w:rsidRPr="00EC1CB3" w:rsidRDefault="00795832" w:rsidP="00795832">
            <w:pPr>
              <w:pStyle w:val="Table8ptText-ASDEFCON"/>
              <w:jc w:val="center"/>
            </w:pPr>
          </w:p>
        </w:tc>
        <w:tc>
          <w:tcPr>
            <w:tcW w:w="708" w:type="dxa"/>
            <w:tcBorders>
              <w:top w:val="nil"/>
              <w:bottom w:val="nil"/>
            </w:tcBorders>
          </w:tcPr>
          <w:p w14:paraId="6D7AFB57"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2091DD6"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52CA5D81"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871F1A2" w14:textId="77777777" w:rsidR="00795832" w:rsidRPr="00397FA2" w:rsidRDefault="00795832" w:rsidP="00795832">
            <w:pPr>
              <w:pStyle w:val="Table8ptText-ASDEFCON"/>
              <w:jc w:val="left"/>
            </w:pPr>
            <w:r w:rsidRPr="00397FA2">
              <w:t>To ensure that the Spares requirements and the Support System design are consistent.</w:t>
            </w:r>
          </w:p>
        </w:tc>
      </w:tr>
      <w:tr w:rsidR="00A60698" w:rsidRPr="00EC1CB3" w14:paraId="211C3053" w14:textId="77777777" w:rsidTr="004275EA">
        <w:tc>
          <w:tcPr>
            <w:tcW w:w="736" w:type="dxa"/>
            <w:tcBorders>
              <w:top w:val="nil"/>
            </w:tcBorders>
          </w:tcPr>
          <w:p w14:paraId="3A346C0F" w14:textId="77777777" w:rsidR="00795832" w:rsidRPr="00EC1CB3" w:rsidRDefault="00795832" w:rsidP="00795832">
            <w:pPr>
              <w:pStyle w:val="Table8ptText-ASDEFCON"/>
              <w:jc w:val="left"/>
            </w:pPr>
          </w:p>
        </w:tc>
        <w:tc>
          <w:tcPr>
            <w:tcW w:w="1671" w:type="dxa"/>
            <w:tcBorders>
              <w:top w:val="nil"/>
            </w:tcBorders>
          </w:tcPr>
          <w:p w14:paraId="082251B2" w14:textId="77777777" w:rsidR="00795832" w:rsidRPr="00EC1CB3" w:rsidRDefault="00795832" w:rsidP="00795832">
            <w:pPr>
              <w:pStyle w:val="Table8ptText-ASDEFCON"/>
              <w:jc w:val="left"/>
            </w:pPr>
          </w:p>
        </w:tc>
        <w:tc>
          <w:tcPr>
            <w:tcW w:w="734" w:type="dxa"/>
            <w:tcBorders>
              <w:top w:val="nil"/>
            </w:tcBorders>
          </w:tcPr>
          <w:p w14:paraId="27A4CFC4" w14:textId="77777777" w:rsidR="00795832" w:rsidRPr="00EC1CB3" w:rsidRDefault="00795832" w:rsidP="00795832">
            <w:pPr>
              <w:pStyle w:val="Table8ptText-ASDEFCON"/>
              <w:jc w:val="center"/>
            </w:pPr>
          </w:p>
        </w:tc>
        <w:tc>
          <w:tcPr>
            <w:tcW w:w="318" w:type="dxa"/>
            <w:tcBorders>
              <w:top w:val="nil"/>
            </w:tcBorders>
          </w:tcPr>
          <w:p w14:paraId="78C34B38" w14:textId="77777777" w:rsidR="00795832" w:rsidRPr="00EC1CB3" w:rsidRDefault="00795832" w:rsidP="00795832">
            <w:pPr>
              <w:pStyle w:val="Table8ptText-ASDEFCON"/>
              <w:jc w:val="center"/>
            </w:pPr>
            <w:r w:rsidRPr="00EC1CB3">
              <w:t>d</w:t>
            </w:r>
          </w:p>
        </w:tc>
        <w:tc>
          <w:tcPr>
            <w:tcW w:w="931" w:type="dxa"/>
            <w:tcBorders>
              <w:top w:val="nil"/>
            </w:tcBorders>
          </w:tcPr>
          <w:p w14:paraId="7729AC4F" w14:textId="77777777" w:rsidR="00795832" w:rsidRPr="00EC1CB3" w:rsidRDefault="00795832" w:rsidP="00795832">
            <w:pPr>
              <w:pStyle w:val="Table8ptText-ASDEFCON"/>
              <w:jc w:val="center"/>
            </w:pPr>
            <w:r w:rsidRPr="00EC1CB3">
              <w:t>Final</w:t>
            </w:r>
          </w:p>
        </w:tc>
        <w:tc>
          <w:tcPr>
            <w:tcW w:w="1134" w:type="dxa"/>
            <w:tcBorders>
              <w:top w:val="nil"/>
            </w:tcBorders>
          </w:tcPr>
          <w:p w14:paraId="14C45467" w14:textId="77777777" w:rsidR="00795832" w:rsidRPr="00EC1CB3" w:rsidRDefault="00795832" w:rsidP="00795832">
            <w:pPr>
              <w:pStyle w:val="Table8ptText-ASDEFCON"/>
              <w:jc w:val="center"/>
            </w:pPr>
            <w:r w:rsidRPr="00EC1CB3">
              <w:t>SPPR-20</w:t>
            </w:r>
          </w:p>
        </w:tc>
        <w:tc>
          <w:tcPr>
            <w:tcW w:w="709" w:type="dxa"/>
            <w:tcBorders>
              <w:top w:val="nil"/>
            </w:tcBorders>
          </w:tcPr>
          <w:p w14:paraId="4AE6B714" w14:textId="4858551E" w:rsidR="00795832" w:rsidRPr="00EC1CB3" w:rsidRDefault="00795832" w:rsidP="00795832">
            <w:pPr>
              <w:pStyle w:val="Table8ptText-ASDEFCON"/>
              <w:jc w:val="center"/>
            </w:pPr>
            <w:r w:rsidRPr="00EC1CB3">
              <w:t>DMS</w:t>
            </w:r>
          </w:p>
        </w:tc>
        <w:tc>
          <w:tcPr>
            <w:tcW w:w="850" w:type="dxa"/>
            <w:tcBorders>
              <w:top w:val="nil"/>
            </w:tcBorders>
          </w:tcPr>
          <w:p w14:paraId="100A54EF" w14:textId="77777777" w:rsidR="00795832" w:rsidRPr="00EC1CB3" w:rsidRDefault="00795832" w:rsidP="00795832">
            <w:pPr>
              <w:pStyle w:val="Table8ptText-ASDEFCON"/>
              <w:jc w:val="center"/>
            </w:pPr>
            <w:r w:rsidRPr="00EC1CB3">
              <w:t>CR</w:t>
            </w:r>
          </w:p>
        </w:tc>
        <w:tc>
          <w:tcPr>
            <w:tcW w:w="1418" w:type="dxa"/>
            <w:tcBorders>
              <w:top w:val="nil"/>
            </w:tcBorders>
          </w:tcPr>
          <w:p w14:paraId="7769000E" w14:textId="77777777" w:rsidR="00795832" w:rsidRPr="00EC1CB3" w:rsidRDefault="00795832" w:rsidP="00795832">
            <w:pPr>
              <w:pStyle w:val="Table8ptText-ASDEFCON"/>
              <w:jc w:val="center"/>
            </w:pPr>
          </w:p>
        </w:tc>
        <w:tc>
          <w:tcPr>
            <w:tcW w:w="708" w:type="dxa"/>
            <w:tcBorders>
              <w:top w:val="nil"/>
            </w:tcBorders>
          </w:tcPr>
          <w:p w14:paraId="123411E0" w14:textId="77777777" w:rsidR="00795832" w:rsidRPr="00EC1CB3" w:rsidRDefault="00795832" w:rsidP="00795832">
            <w:pPr>
              <w:pStyle w:val="Table8ptText-ASDEFCON"/>
              <w:jc w:val="center"/>
            </w:pPr>
            <w:r w:rsidRPr="00EC1CB3">
              <w:t>by MSR</w:t>
            </w:r>
          </w:p>
        </w:tc>
        <w:tc>
          <w:tcPr>
            <w:tcW w:w="851" w:type="dxa"/>
            <w:tcBorders>
              <w:top w:val="nil"/>
            </w:tcBorders>
          </w:tcPr>
          <w:p w14:paraId="729E6A5B" w14:textId="77777777" w:rsidR="00795832" w:rsidRPr="00EC1CB3" w:rsidRDefault="00795832" w:rsidP="00795832">
            <w:pPr>
              <w:pStyle w:val="Table8ptText-ASDEFCON"/>
              <w:jc w:val="center"/>
            </w:pPr>
            <w:r w:rsidRPr="00EC1CB3">
              <w:t>Approval</w:t>
            </w:r>
          </w:p>
        </w:tc>
        <w:tc>
          <w:tcPr>
            <w:tcW w:w="1134" w:type="dxa"/>
            <w:tcBorders>
              <w:top w:val="nil"/>
            </w:tcBorders>
          </w:tcPr>
          <w:p w14:paraId="426316CD" w14:textId="4FB7F5F5" w:rsidR="00795832" w:rsidRPr="00EC1CB3" w:rsidRDefault="00795832" w:rsidP="00795832">
            <w:pPr>
              <w:pStyle w:val="Table8ptText-ASDEFCON"/>
              <w:jc w:val="center"/>
            </w:pPr>
            <w:r>
              <w:t>6</w:t>
            </w:r>
            <w:r w:rsidRPr="00EC1CB3">
              <w:t>M</w:t>
            </w:r>
          </w:p>
        </w:tc>
        <w:tc>
          <w:tcPr>
            <w:tcW w:w="2551" w:type="dxa"/>
            <w:tcBorders>
              <w:top w:val="nil"/>
            </w:tcBorders>
          </w:tcPr>
          <w:p w14:paraId="6E6E861E" w14:textId="77777777" w:rsidR="00795832" w:rsidRPr="00397FA2" w:rsidRDefault="00795832" w:rsidP="00795832">
            <w:pPr>
              <w:pStyle w:val="Table8ptText-ASDEFCON"/>
              <w:jc w:val="left"/>
            </w:pPr>
          </w:p>
        </w:tc>
      </w:tr>
      <w:tr w:rsidR="00A60698" w:rsidRPr="00EC1CB3" w14:paraId="3B1E4A88" w14:textId="77777777" w:rsidTr="004275EA">
        <w:tc>
          <w:tcPr>
            <w:tcW w:w="736" w:type="dxa"/>
            <w:tcBorders>
              <w:bottom w:val="nil"/>
            </w:tcBorders>
          </w:tcPr>
          <w:p w14:paraId="5176AAB5" w14:textId="3DA47E5E" w:rsidR="00795832" w:rsidRPr="00EC1CB3" w:rsidRDefault="00795832" w:rsidP="00795832">
            <w:pPr>
              <w:pStyle w:val="Table8ptText-ASDEFCON"/>
              <w:jc w:val="left"/>
            </w:pPr>
            <w:r w:rsidRPr="00EC1CB3">
              <w:t>ILS-820</w:t>
            </w:r>
          </w:p>
        </w:tc>
        <w:tc>
          <w:tcPr>
            <w:tcW w:w="1671" w:type="dxa"/>
            <w:tcBorders>
              <w:bottom w:val="nil"/>
            </w:tcBorders>
          </w:tcPr>
          <w:p w14:paraId="507FB154" w14:textId="77777777" w:rsidR="00795832" w:rsidRPr="00EC1CB3" w:rsidRDefault="00795832" w:rsidP="00795832">
            <w:pPr>
              <w:pStyle w:val="Table8ptText-ASDEFCON"/>
              <w:jc w:val="left"/>
            </w:pPr>
            <w:r w:rsidRPr="00EC1CB3">
              <w:t>Packaging Provisioning List (PACKPL)</w:t>
            </w:r>
          </w:p>
        </w:tc>
        <w:tc>
          <w:tcPr>
            <w:tcW w:w="734" w:type="dxa"/>
            <w:tcBorders>
              <w:bottom w:val="nil"/>
            </w:tcBorders>
          </w:tcPr>
          <w:p w14:paraId="4DC2B99C" w14:textId="77777777" w:rsidR="00795832" w:rsidRPr="00EC1CB3" w:rsidRDefault="00795832" w:rsidP="00795832">
            <w:pPr>
              <w:pStyle w:val="Table8ptText-ASDEFCON"/>
              <w:jc w:val="center"/>
            </w:pPr>
            <w:r>
              <w:t>5.2.8</w:t>
            </w:r>
          </w:p>
        </w:tc>
        <w:tc>
          <w:tcPr>
            <w:tcW w:w="318" w:type="dxa"/>
            <w:tcBorders>
              <w:bottom w:val="nil"/>
            </w:tcBorders>
          </w:tcPr>
          <w:p w14:paraId="42576432" w14:textId="77777777" w:rsidR="00795832" w:rsidRPr="00EC1CB3" w:rsidRDefault="00795832" w:rsidP="00795832">
            <w:pPr>
              <w:pStyle w:val="Table8ptText-ASDEFCON"/>
              <w:jc w:val="center"/>
            </w:pPr>
            <w:r w:rsidRPr="00EC1CB3">
              <w:t>a</w:t>
            </w:r>
          </w:p>
        </w:tc>
        <w:tc>
          <w:tcPr>
            <w:tcW w:w="931" w:type="dxa"/>
            <w:tcBorders>
              <w:bottom w:val="nil"/>
            </w:tcBorders>
          </w:tcPr>
          <w:p w14:paraId="2DABB9CB" w14:textId="77777777" w:rsidR="00795832" w:rsidRPr="00EC1CB3" w:rsidRDefault="00795832" w:rsidP="00795832">
            <w:pPr>
              <w:pStyle w:val="Table8ptText-ASDEFCON"/>
              <w:jc w:val="center"/>
            </w:pPr>
            <w:r w:rsidRPr="00EC1CB3">
              <w:t>Draft</w:t>
            </w:r>
          </w:p>
        </w:tc>
        <w:tc>
          <w:tcPr>
            <w:tcW w:w="1134" w:type="dxa"/>
            <w:tcBorders>
              <w:bottom w:val="nil"/>
            </w:tcBorders>
          </w:tcPr>
          <w:p w14:paraId="30035C3E" w14:textId="77777777" w:rsidR="00795832" w:rsidRPr="00EC1CB3" w:rsidRDefault="00795832" w:rsidP="00795832">
            <w:pPr>
              <w:pStyle w:val="Table8ptText-ASDEFCON"/>
              <w:jc w:val="center"/>
            </w:pPr>
            <w:r w:rsidRPr="00EC1CB3">
              <w:t>SSDDR-20</w:t>
            </w:r>
          </w:p>
        </w:tc>
        <w:tc>
          <w:tcPr>
            <w:tcW w:w="709" w:type="dxa"/>
            <w:tcBorders>
              <w:bottom w:val="nil"/>
            </w:tcBorders>
          </w:tcPr>
          <w:p w14:paraId="0BF6728B" w14:textId="77777777" w:rsidR="00795832" w:rsidRPr="00EC1CB3" w:rsidRDefault="00795832" w:rsidP="00795832">
            <w:pPr>
              <w:pStyle w:val="Table8ptText-ASDEFCON"/>
              <w:jc w:val="center"/>
            </w:pPr>
            <w:r w:rsidRPr="00EC1CB3">
              <w:t>DMS</w:t>
            </w:r>
          </w:p>
        </w:tc>
        <w:tc>
          <w:tcPr>
            <w:tcW w:w="850" w:type="dxa"/>
            <w:tcBorders>
              <w:bottom w:val="nil"/>
            </w:tcBorders>
          </w:tcPr>
          <w:p w14:paraId="089504EF" w14:textId="77777777" w:rsidR="00795832" w:rsidRPr="00EC1CB3" w:rsidRDefault="00795832" w:rsidP="00795832">
            <w:pPr>
              <w:pStyle w:val="Table8ptText-ASDEFCON"/>
              <w:jc w:val="center"/>
            </w:pPr>
            <w:r w:rsidRPr="00EC1CB3">
              <w:t>CR</w:t>
            </w:r>
          </w:p>
        </w:tc>
        <w:tc>
          <w:tcPr>
            <w:tcW w:w="1418" w:type="dxa"/>
            <w:tcBorders>
              <w:bottom w:val="nil"/>
            </w:tcBorders>
          </w:tcPr>
          <w:p w14:paraId="57EAEE69" w14:textId="77777777" w:rsidR="00795832" w:rsidRPr="00EC1CB3" w:rsidRDefault="00795832" w:rsidP="00795832">
            <w:pPr>
              <w:pStyle w:val="Table8ptText-ASDEFCON"/>
              <w:jc w:val="center"/>
            </w:pPr>
            <w:r w:rsidRPr="00EC1CB3">
              <w:t>DID-ILS-SUP-PACKPL</w:t>
            </w:r>
          </w:p>
        </w:tc>
        <w:tc>
          <w:tcPr>
            <w:tcW w:w="708" w:type="dxa"/>
            <w:tcBorders>
              <w:bottom w:val="nil"/>
            </w:tcBorders>
          </w:tcPr>
          <w:p w14:paraId="6AC904B7" w14:textId="77777777" w:rsidR="00795832" w:rsidRPr="00EC1CB3" w:rsidRDefault="00795832" w:rsidP="00795832">
            <w:pPr>
              <w:pStyle w:val="Table8ptText-ASDEFCON"/>
              <w:jc w:val="center"/>
            </w:pPr>
            <w:r w:rsidRPr="00EC1CB3">
              <w:t>by MSR</w:t>
            </w:r>
          </w:p>
        </w:tc>
        <w:tc>
          <w:tcPr>
            <w:tcW w:w="851" w:type="dxa"/>
            <w:tcBorders>
              <w:bottom w:val="nil"/>
            </w:tcBorders>
          </w:tcPr>
          <w:p w14:paraId="3CC6C0C4" w14:textId="77777777" w:rsidR="00795832" w:rsidRPr="00EC1CB3" w:rsidRDefault="00795832" w:rsidP="00795832">
            <w:pPr>
              <w:pStyle w:val="Table8ptText-ASDEFCON"/>
              <w:jc w:val="center"/>
            </w:pPr>
            <w:r w:rsidRPr="00EC1CB3">
              <w:t>Review</w:t>
            </w:r>
          </w:p>
        </w:tc>
        <w:tc>
          <w:tcPr>
            <w:tcW w:w="1134" w:type="dxa"/>
            <w:tcBorders>
              <w:bottom w:val="nil"/>
            </w:tcBorders>
          </w:tcPr>
          <w:p w14:paraId="2FDDE26A" w14:textId="77777777" w:rsidR="00795832" w:rsidRPr="00EC1CB3" w:rsidRDefault="00795832" w:rsidP="00795832">
            <w:pPr>
              <w:pStyle w:val="Table8ptText-ASDEFCON"/>
              <w:jc w:val="center"/>
            </w:pPr>
            <w:r w:rsidRPr="00EC1CB3">
              <w:t>NA</w:t>
            </w:r>
          </w:p>
        </w:tc>
        <w:tc>
          <w:tcPr>
            <w:tcW w:w="2551" w:type="dxa"/>
            <w:tcBorders>
              <w:bottom w:val="nil"/>
            </w:tcBorders>
          </w:tcPr>
          <w:p w14:paraId="6E43D3B9" w14:textId="77777777" w:rsidR="00795832" w:rsidRPr="00397FA2" w:rsidRDefault="00795832" w:rsidP="00795832">
            <w:pPr>
              <w:pStyle w:val="Table8ptText-ASDEFCON"/>
              <w:jc w:val="left"/>
            </w:pPr>
            <w:r w:rsidRPr="00397FA2">
              <w:t>To ensure that any specific Packaging requirements and the Support System design are consistent.</w:t>
            </w:r>
          </w:p>
        </w:tc>
      </w:tr>
      <w:tr w:rsidR="00A60698" w:rsidRPr="00EC1CB3" w14:paraId="1E34FDF4" w14:textId="77777777" w:rsidTr="004275EA">
        <w:tc>
          <w:tcPr>
            <w:tcW w:w="736" w:type="dxa"/>
            <w:tcBorders>
              <w:top w:val="nil"/>
              <w:bottom w:val="single" w:sz="4" w:space="0" w:color="auto"/>
            </w:tcBorders>
          </w:tcPr>
          <w:p w14:paraId="141E13A8" w14:textId="77777777" w:rsidR="00795832" w:rsidRPr="00EC1CB3" w:rsidRDefault="00795832" w:rsidP="00795832">
            <w:pPr>
              <w:pStyle w:val="Table8ptText-ASDEFCON"/>
              <w:jc w:val="left"/>
            </w:pPr>
          </w:p>
        </w:tc>
        <w:tc>
          <w:tcPr>
            <w:tcW w:w="1671" w:type="dxa"/>
            <w:tcBorders>
              <w:top w:val="nil"/>
              <w:bottom w:val="single" w:sz="4" w:space="0" w:color="auto"/>
            </w:tcBorders>
          </w:tcPr>
          <w:p w14:paraId="60E4DC1C" w14:textId="77777777" w:rsidR="00795832" w:rsidRPr="00EC1CB3" w:rsidRDefault="00795832" w:rsidP="00795832">
            <w:pPr>
              <w:pStyle w:val="Table8ptText-ASDEFCON"/>
              <w:jc w:val="left"/>
            </w:pPr>
          </w:p>
        </w:tc>
        <w:tc>
          <w:tcPr>
            <w:tcW w:w="734" w:type="dxa"/>
            <w:tcBorders>
              <w:top w:val="nil"/>
              <w:bottom w:val="single" w:sz="4" w:space="0" w:color="auto"/>
            </w:tcBorders>
          </w:tcPr>
          <w:p w14:paraId="46DD1455" w14:textId="77777777" w:rsidR="00795832" w:rsidRPr="00EC1CB3" w:rsidRDefault="00795832" w:rsidP="00795832">
            <w:pPr>
              <w:pStyle w:val="Table8ptText-ASDEFCON"/>
              <w:jc w:val="center"/>
            </w:pPr>
          </w:p>
        </w:tc>
        <w:tc>
          <w:tcPr>
            <w:tcW w:w="318" w:type="dxa"/>
            <w:tcBorders>
              <w:top w:val="nil"/>
              <w:bottom w:val="single" w:sz="4" w:space="0" w:color="auto"/>
            </w:tcBorders>
          </w:tcPr>
          <w:p w14:paraId="2A61EBE1" w14:textId="77777777" w:rsidR="00795832" w:rsidRPr="00EC1CB3" w:rsidRDefault="00795832" w:rsidP="00795832">
            <w:pPr>
              <w:pStyle w:val="Table8ptText-ASDEFCON"/>
              <w:jc w:val="center"/>
            </w:pPr>
            <w:r w:rsidRPr="00EC1CB3">
              <w:t>b</w:t>
            </w:r>
          </w:p>
        </w:tc>
        <w:tc>
          <w:tcPr>
            <w:tcW w:w="931" w:type="dxa"/>
            <w:tcBorders>
              <w:top w:val="nil"/>
              <w:bottom w:val="single" w:sz="4" w:space="0" w:color="auto"/>
            </w:tcBorders>
          </w:tcPr>
          <w:p w14:paraId="09A2D8E7"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4767D84E" w14:textId="77777777" w:rsidR="00795832" w:rsidRPr="00EC1CB3" w:rsidRDefault="00795832" w:rsidP="00795832">
            <w:pPr>
              <w:pStyle w:val="Table8ptText-ASDEFCON"/>
              <w:jc w:val="center"/>
            </w:pPr>
            <w:r w:rsidRPr="00EC1CB3">
              <w:t>SPPR-20</w:t>
            </w:r>
          </w:p>
        </w:tc>
        <w:tc>
          <w:tcPr>
            <w:tcW w:w="709" w:type="dxa"/>
            <w:tcBorders>
              <w:top w:val="nil"/>
              <w:bottom w:val="single" w:sz="4" w:space="0" w:color="auto"/>
            </w:tcBorders>
          </w:tcPr>
          <w:p w14:paraId="75E1FFA0" w14:textId="7FC63A42"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7A188E6A"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1B1C6AED" w14:textId="77777777" w:rsidR="00795832" w:rsidRPr="00EC1CB3" w:rsidRDefault="00795832" w:rsidP="00795832">
            <w:pPr>
              <w:pStyle w:val="Table8ptText-ASDEFCON"/>
              <w:jc w:val="center"/>
            </w:pPr>
          </w:p>
        </w:tc>
        <w:tc>
          <w:tcPr>
            <w:tcW w:w="708" w:type="dxa"/>
            <w:tcBorders>
              <w:top w:val="nil"/>
              <w:bottom w:val="single" w:sz="4" w:space="0" w:color="auto"/>
            </w:tcBorders>
          </w:tcPr>
          <w:p w14:paraId="2C3EC7A9"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7F7E75C2"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31788BBD" w14:textId="5F639B6F" w:rsidR="00795832" w:rsidRPr="00EC1CB3" w:rsidRDefault="00795832" w:rsidP="00795832">
            <w:pPr>
              <w:pStyle w:val="Table8ptText-ASDEFCON"/>
              <w:jc w:val="center"/>
            </w:pPr>
            <w:r>
              <w:t>6</w:t>
            </w:r>
            <w:r w:rsidRPr="00EC1CB3">
              <w:t>M</w:t>
            </w:r>
          </w:p>
        </w:tc>
        <w:tc>
          <w:tcPr>
            <w:tcW w:w="2551" w:type="dxa"/>
            <w:tcBorders>
              <w:top w:val="nil"/>
              <w:bottom w:val="single" w:sz="4" w:space="0" w:color="auto"/>
            </w:tcBorders>
          </w:tcPr>
          <w:p w14:paraId="789599AA" w14:textId="77777777" w:rsidR="00795832" w:rsidRPr="00397FA2" w:rsidRDefault="00795832" w:rsidP="00795832">
            <w:pPr>
              <w:pStyle w:val="Table8ptText-ASDEFCON"/>
              <w:jc w:val="left"/>
            </w:pPr>
          </w:p>
        </w:tc>
      </w:tr>
      <w:tr w:rsidR="00A60698" w:rsidRPr="00EC1CB3" w:rsidDel="006F2DFA" w14:paraId="2CAE8C2A" w14:textId="33737F9D" w:rsidTr="004275EA">
        <w:tc>
          <w:tcPr>
            <w:tcW w:w="736" w:type="dxa"/>
            <w:tcBorders>
              <w:top w:val="single" w:sz="4" w:space="0" w:color="auto"/>
              <w:bottom w:val="nil"/>
            </w:tcBorders>
          </w:tcPr>
          <w:p w14:paraId="71FF4265" w14:textId="5472CC3A" w:rsidR="00795832" w:rsidRPr="00EC1CB3" w:rsidDel="006F2DFA" w:rsidRDefault="00795832" w:rsidP="00795832">
            <w:pPr>
              <w:pStyle w:val="Table8ptText-ASDEFCON"/>
              <w:jc w:val="left"/>
            </w:pPr>
            <w:r w:rsidRPr="00EC1CB3" w:rsidDel="006F2DFA">
              <w:t>ILS-900</w:t>
            </w:r>
          </w:p>
        </w:tc>
        <w:tc>
          <w:tcPr>
            <w:tcW w:w="1671" w:type="dxa"/>
            <w:tcBorders>
              <w:top w:val="single" w:sz="4" w:space="0" w:color="auto"/>
              <w:bottom w:val="nil"/>
            </w:tcBorders>
          </w:tcPr>
          <w:p w14:paraId="68A304D7" w14:textId="5311B632" w:rsidR="00795832" w:rsidRPr="00EC1CB3" w:rsidDel="006F2DFA" w:rsidRDefault="00795832" w:rsidP="00795832">
            <w:pPr>
              <w:pStyle w:val="Table8ptText-ASDEFCON"/>
              <w:jc w:val="left"/>
            </w:pPr>
            <w:r w:rsidRPr="00EC1CB3" w:rsidDel="006F2DFA">
              <w:t>Training Support Plan (TSP)</w:t>
            </w:r>
          </w:p>
        </w:tc>
        <w:tc>
          <w:tcPr>
            <w:tcW w:w="734" w:type="dxa"/>
            <w:tcBorders>
              <w:top w:val="single" w:sz="4" w:space="0" w:color="auto"/>
              <w:bottom w:val="nil"/>
            </w:tcBorders>
          </w:tcPr>
          <w:p w14:paraId="50FD9887" w14:textId="0BDE0084" w:rsidR="00795832" w:rsidRPr="00EC1CB3" w:rsidDel="006F2DFA" w:rsidRDefault="00795832" w:rsidP="00795832">
            <w:pPr>
              <w:pStyle w:val="Table8ptText-ASDEFCON"/>
              <w:jc w:val="center"/>
            </w:pPr>
            <w:r w:rsidDel="006F2DFA">
              <w:t>5.1.2</w:t>
            </w:r>
          </w:p>
        </w:tc>
        <w:tc>
          <w:tcPr>
            <w:tcW w:w="318" w:type="dxa"/>
            <w:tcBorders>
              <w:top w:val="single" w:sz="4" w:space="0" w:color="auto"/>
              <w:bottom w:val="nil"/>
            </w:tcBorders>
          </w:tcPr>
          <w:p w14:paraId="2BD14684" w14:textId="5EC66F84" w:rsidR="00795832" w:rsidRPr="00EC1CB3" w:rsidDel="006F2DFA" w:rsidRDefault="00795832" w:rsidP="00795832">
            <w:pPr>
              <w:pStyle w:val="Table8ptText-ASDEFCON"/>
              <w:jc w:val="center"/>
            </w:pPr>
            <w:r w:rsidRPr="00EC1CB3" w:rsidDel="006F2DFA">
              <w:t>a</w:t>
            </w:r>
          </w:p>
        </w:tc>
        <w:tc>
          <w:tcPr>
            <w:tcW w:w="931" w:type="dxa"/>
            <w:tcBorders>
              <w:top w:val="single" w:sz="4" w:space="0" w:color="auto"/>
              <w:bottom w:val="nil"/>
            </w:tcBorders>
          </w:tcPr>
          <w:p w14:paraId="168AF6C5" w14:textId="7DB0F131" w:rsidR="00795832" w:rsidRPr="00EC1CB3" w:rsidDel="006F2DFA" w:rsidRDefault="00795832" w:rsidP="00795832">
            <w:pPr>
              <w:pStyle w:val="Table8ptText-ASDEFCON"/>
              <w:jc w:val="center"/>
            </w:pPr>
            <w:r w:rsidRPr="00EC1CB3" w:rsidDel="006F2DFA">
              <w:t>Final</w:t>
            </w:r>
          </w:p>
        </w:tc>
        <w:tc>
          <w:tcPr>
            <w:tcW w:w="1134" w:type="dxa"/>
            <w:tcBorders>
              <w:top w:val="single" w:sz="4" w:space="0" w:color="auto"/>
              <w:bottom w:val="nil"/>
            </w:tcBorders>
          </w:tcPr>
          <w:p w14:paraId="6C299B9C" w14:textId="32E85193" w:rsidR="00795832" w:rsidRPr="00EC1CB3" w:rsidDel="006F2DFA" w:rsidRDefault="00795832" w:rsidP="00795832">
            <w:pPr>
              <w:pStyle w:val="Table8ptText-ASDEFCON"/>
              <w:jc w:val="center"/>
            </w:pPr>
            <w:r w:rsidRPr="00EC1CB3" w:rsidDel="006F2DFA">
              <w:t>ED</w:t>
            </w:r>
            <w:r w:rsidDel="006F2DFA">
              <w:t>+60</w:t>
            </w:r>
          </w:p>
        </w:tc>
        <w:tc>
          <w:tcPr>
            <w:tcW w:w="709" w:type="dxa"/>
            <w:tcBorders>
              <w:top w:val="single" w:sz="4" w:space="0" w:color="auto"/>
              <w:bottom w:val="nil"/>
            </w:tcBorders>
          </w:tcPr>
          <w:p w14:paraId="1343AAC8" w14:textId="158E4780" w:rsidR="00795832" w:rsidRPr="00EC1CB3" w:rsidDel="006F2DFA" w:rsidRDefault="00795832" w:rsidP="00795832">
            <w:pPr>
              <w:pStyle w:val="Table8ptText-ASDEFCON"/>
              <w:jc w:val="center"/>
            </w:pPr>
            <w:r w:rsidRPr="00EC1CB3" w:rsidDel="006F2DFA">
              <w:t>DMS</w:t>
            </w:r>
          </w:p>
        </w:tc>
        <w:tc>
          <w:tcPr>
            <w:tcW w:w="850" w:type="dxa"/>
            <w:tcBorders>
              <w:top w:val="single" w:sz="4" w:space="0" w:color="auto"/>
              <w:bottom w:val="nil"/>
            </w:tcBorders>
          </w:tcPr>
          <w:p w14:paraId="25FB7EEB" w14:textId="0E59BDD7" w:rsidR="00795832" w:rsidRPr="00EC1CB3" w:rsidDel="006F2DFA" w:rsidRDefault="00795832" w:rsidP="00795832">
            <w:pPr>
              <w:pStyle w:val="Table8ptText-ASDEFCON"/>
              <w:jc w:val="center"/>
            </w:pPr>
            <w:r w:rsidRPr="00EC1CB3" w:rsidDel="006F2DFA">
              <w:t>CR</w:t>
            </w:r>
          </w:p>
        </w:tc>
        <w:tc>
          <w:tcPr>
            <w:tcW w:w="1418" w:type="dxa"/>
            <w:tcBorders>
              <w:top w:val="single" w:sz="4" w:space="0" w:color="auto"/>
              <w:bottom w:val="nil"/>
            </w:tcBorders>
          </w:tcPr>
          <w:p w14:paraId="3C40C30E" w14:textId="23D48765" w:rsidR="00795832" w:rsidRPr="00EC1CB3" w:rsidDel="006F2DFA" w:rsidRDefault="00795832" w:rsidP="00795832">
            <w:pPr>
              <w:pStyle w:val="Table8ptText-ASDEFCON"/>
              <w:jc w:val="center"/>
            </w:pPr>
            <w:r w:rsidRPr="00EC1CB3" w:rsidDel="006F2DFA">
              <w:t>DID-ILS-TNG-TSP</w:t>
            </w:r>
          </w:p>
        </w:tc>
        <w:tc>
          <w:tcPr>
            <w:tcW w:w="708" w:type="dxa"/>
            <w:tcBorders>
              <w:top w:val="single" w:sz="4" w:space="0" w:color="auto"/>
              <w:bottom w:val="nil"/>
            </w:tcBorders>
          </w:tcPr>
          <w:p w14:paraId="1B87C715" w14:textId="5D316A1B" w:rsidR="00795832" w:rsidRPr="00EC1CB3" w:rsidDel="006F2DFA" w:rsidRDefault="00795832" w:rsidP="00795832">
            <w:pPr>
              <w:pStyle w:val="Table8ptText-ASDEFCON"/>
              <w:jc w:val="center"/>
            </w:pPr>
            <w:r w:rsidDel="006F2DFA">
              <w:t>20</w:t>
            </w:r>
          </w:p>
        </w:tc>
        <w:tc>
          <w:tcPr>
            <w:tcW w:w="851" w:type="dxa"/>
            <w:tcBorders>
              <w:top w:val="single" w:sz="4" w:space="0" w:color="auto"/>
              <w:bottom w:val="nil"/>
            </w:tcBorders>
          </w:tcPr>
          <w:p w14:paraId="42ED1FAF" w14:textId="4BC066D3" w:rsidR="00795832" w:rsidRPr="00EC1CB3" w:rsidDel="006F2DFA" w:rsidRDefault="00795832" w:rsidP="00795832">
            <w:pPr>
              <w:pStyle w:val="Table8ptText-ASDEFCON"/>
              <w:jc w:val="center"/>
            </w:pPr>
            <w:r w:rsidRPr="00EC1CB3" w:rsidDel="006F2DFA">
              <w:t>Approval</w:t>
            </w:r>
          </w:p>
        </w:tc>
        <w:tc>
          <w:tcPr>
            <w:tcW w:w="1134" w:type="dxa"/>
            <w:tcBorders>
              <w:top w:val="single" w:sz="4" w:space="0" w:color="auto"/>
              <w:bottom w:val="nil"/>
            </w:tcBorders>
          </w:tcPr>
          <w:p w14:paraId="1DE5591D" w14:textId="0B4ECC97" w:rsidR="00795832" w:rsidRPr="00EC1CB3" w:rsidDel="006F2DFA" w:rsidRDefault="00795832" w:rsidP="00795832">
            <w:pPr>
              <w:pStyle w:val="Table8ptText-ASDEFCON"/>
              <w:jc w:val="center"/>
            </w:pPr>
            <w:r>
              <w:t>12</w:t>
            </w:r>
            <w:r w:rsidRPr="00EC1CB3" w:rsidDel="006F2DFA">
              <w:t>M</w:t>
            </w:r>
          </w:p>
        </w:tc>
        <w:tc>
          <w:tcPr>
            <w:tcW w:w="2551" w:type="dxa"/>
            <w:tcBorders>
              <w:top w:val="single" w:sz="4" w:space="0" w:color="auto"/>
              <w:bottom w:val="nil"/>
            </w:tcBorders>
          </w:tcPr>
          <w:p w14:paraId="02986D87" w14:textId="323EEF6A" w:rsidR="00795832" w:rsidRPr="00397FA2" w:rsidDel="006F2DFA" w:rsidRDefault="00795832" w:rsidP="00795832">
            <w:pPr>
              <w:pStyle w:val="Table8ptText-ASDEFCON"/>
              <w:jc w:val="left"/>
            </w:pPr>
          </w:p>
        </w:tc>
      </w:tr>
      <w:tr w:rsidR="00A60698" w:rsidRPr="00EC1CB3" w14:paraId="4B72FBE0" w14:textId="77777777" w:rsidTr="004275EA">
        <w:tc>
          <w:tcPr>
            <w:tcW w:w="736" w:type="dxa"/>
            <w:tcBorders>
              <w:bottom w:val="nil"/>
            </w:tcBorders>
          </w:tcPr>
          <w:p w14:paraId="59E5C995" w14:textId="2E548989" w:rsidR="00795832" w:rsidRPr="00EC1CB3" w:rsidRDefault="00795832" w:rsidP="00795832">
            <w:pPr>
              <w:pStyle w:val="Table8ptText-ASDEFCON"/>
              <w:jc w:val="left"/>
            </w:pPr>
            <w:r>
              <w:t>ILS-910</w:t>
            </w:r>
          </w:p>
        </w:tc>
        <w:tc>
          <w:tcPr>
            <w:tcW w:w="1671" w:type="dxa"/>
            <w:tcBorders>
              <w:bottom w:val="nil"/>
            </w:tcBorders>
          </w:tcPr>
          <w:p w14:paraId="5F733271" w14:textId="77777777" w:rsidR="00795832" w:rsidRPr="00EC1CB3" w:rsidRDefault="00795832" w:rsidP="00795832">
            <w:pPr>
              <w:pStyle w:val="Table8ptText-ASDEFCON"/>
              <w:jc w:val="left"/>
            </w:pPr>
            <w:r>
              <w:t>Draft Learning Management Package (Draft LMP)</w:t>
            </w:r>
          </w:p>
        </w:tc>
        <w:tc>
          <w:tcPr>
            <w:tcW w:w="734" w:type="dxa"/>
            <w:tcBorders>
              <w:bottom w:val="nil"/>
            </w:tcBorders>
          </w:tcPr>
          <w:p w14:paraId="616306AB" w14:textId="77777777" w:rsidR="00795832" w:rsidRDefault="00795832" w:rsidP="00795832">
            <w:pPr>
              <w:pStyle w:val="Table8ptText-ASDEFCON"/>
              <w:jc w:val="center"/>
            </w:pPr>
            <w:r>
              <w:t>5.2.8.4</w:t>
            </w:r>
          </w:p>
        </w:tc>
        <w:tc>
          <w:tcPr>
            <w:tcW w:w="318" w:type="dxa"/>
            <w:tcBorders>
              <w:bottom w:val="nil"/>
            </w:tcBorders>
          </w:tcPr>
          <w:p w14:paraId="2F03C45C" w14:textId="77777777" w:rsidR="00795832" w:rsidRPr="00EC1CB3" w:rsidRDefault="00795832" w:rsidP="00795832">
            <w:pPr>
              <w:pStyle w:val="Table8ptText-ASDEFCON"/>
              <w:jc w:val="center"/>
            </w:pPr>
            <w:r>
              <w:t>a</w:t>
            </w:r>
          </w:p>
        </w:tc>
        <w:tc>
          <w:tcPr>
            <w:tcW w:w="931" w:type="dxa"/>
            <w:tcBorders>
              <w:bottom w:val="nil"/>
            </w:tcBorders>
          </w:tcPr>
          <w:p w14:paraId="3E90C906" w14:textId="77777777" w:rsidR="00795832" w:rsidRPr="00EC1CB3" w:rsidRDefault="00795832" w:rsidP="00795832">
            <w:pPr>
              <w:pStyle w:val="Table8ptText-ASDEFCON"/>
              <w:jc w:val="center"/>
            </w:pPr>
            <w:r>
              <w:t>Draft</w:t>
            </w:r>
          </w:p>
        </w:tc>
        <w:tc>
          <w:tcPr>
            <w:tcW w:w="1134" w:type="dxa"/>
            <w:tcBorders>
              <w:bottom w:val="nil"/>
            </w:tcBorders>
          </w:tcPr>
          <w:p w14:paraId="537CCF95" w14:textId="77777777" w:rsidR="00795832" w:rsidRPr="00EC1CB3" w:rsidRDefault="00795832" w:rsidP="00795832">
            <w:pPr>
              <w:pStyle w:val="Table8ptText-ASDEFCON"/>
              <w:jc w:val="center"/>
            </w:pPr>
            <w:r>
              <w:t>SSDDR-20</w:t>
            </w:r>
          </w:p>
        </w:tc>
        <w:tc>
          <w:tcPr>
            <w:tcW w:w="709" w:type="dxa"/>
            <w:tcBorders>
              <w:bottom w:val="nil"/>
            </w:tcBorders>
          </w:tcPr>
          <w:p w14:paraId="76347040" w14:textId="77777777" w:rsidR="00795832" w:rsidRPr="00EC1CB3" w:rsidRDefault="00795832" w:rsidP="00795832">
            <w:pPr>
              <w:pStyle w:val="Table8ptText-ASDEFCON"/>
              <w:jc w:val="center"/>
            </w:pPr>
            <w:r>
              <w:t>DMS</w:t>
            </w:r>
          </w:p>
        </w:tc>
        <w:tc>
          <w:tcPr>
            <w:tcW w:w="850" w:type="dxa"/>
            <w:tcBorders>
              <w:bottom w:val="nil"/>
            </w:tcBorders>
          </w:tcPr>
          <w:p w14:paraId="54C34162" w14:textId="77777777" w:rsidR="00795832" w:rsidRPr="00EC1CB3" w:rsidRDefault="00795832" w:rsidP="00795832">
            <w:pPr>
              <w:pStyle w:val="Table8ptText-ASDEFCON"/>
              <w:jc w:val="center"/>
            </w:pPr>
            <w:r>
              <w:t>CR</w:t>
            </w:r>
          </w:p>
        </w:tc>
        <w:tc>
          <w:tcPr>
            <w:tcW w:w="1418" w:type="dxa"/>
            <w:tcBorders>
              <w:bottom w:val="nil"/>
            </w:tcBorders>
          </w:tcPr>
          <w:p w14:paraId="61B02970" w14:textId="77777777" w:rsidR="00795832" w:rsidRPr="00EC1CB3" w:rsidRDefault="00795832" w:rsidP="00795832">
            <w:pPr>
              <w:pStyle w:val="Table8ptText-ASDEFCON"/>
              <w:jc w:val="center"/>
            </w:pPr>
            <w:r>
              <w:t>DID-ILS-TNG-LMP</w:t>
            </w:r>
          </w:p>
        </w:tc>
        <w:tc>
          <w:tcPr>
            <w:tcW w:w="708" w:type="dxa"/>
            <w:tcBorders>
              <w:bottom w:val="nil"/>
            </w:tcBorders>
          </w:tcPr>
          <w:p w14:paraId="3E32898D" w14:textId="77777777" w:rsidR="00795832" w:rsidRPr="00EC1CB3" w:rsidRDefault="00795832" w:rsidP="00795832">
            <w:pPr>
              <w:pStyle w:val="Table8ptText-ASDEFCON"/>
              <w:jc w:val="center"/>
            </w:pPr>
            <w:r>
              <w:t>by MSR</w:t>
            </w:r>
          </w:p>
        </w:tc>
        <w:tc>
          <w:tcPr>
            <w:tcW w:w="851" w:type="dxa"/>
            <w:tcBorders>
              <w:bottom w:val="nil"/>
            </w:tcBorders>
          </w:tcPr>
          <w:p w14:paraId="33D3B439" w14:textId="77777777" w:rsidR="00795832" w:rsidRPr="00EC1CB3" w:rsidRDefault="00795832" w:rsidP="00795832">
            <w:pPr>
              <w:pStyle w:val="Table8ptText-ASDEFCON"/>
              <w:jc w:val="center"/>
            </w:pPr>
            <w:r>
              <w:t>Approval</w:t>
            </w:r>
          </w:p>
        </w:tc>
        <w:tc>
          <w:tcPr>
            <w:tcW w:w="1134" w:type="dxa"/>
            <w:tcBorders>
              <w:bottom w:val="nil"/>
            </w:tcBorders>
          </w:tcPr>
          <w:p w14:paraId="5BB5CBEB" w14:textId="77777777" w:rsidR="00795832" w:rsidRPr="00EC1CB3" w:rsidRDefault="00795832" w:rsidP="00795832">
            <w:pPr>
              <w:pStyle w:val="Table8ptText-ASDEFCON"/>
              <w:jc w:val="center"/>
            </w:pPr>
            <w:r>
              <w:t>NA</w:t>
            </w:r>
          </w:p>
        </w:tc>
        <w:tc>
          <w:tcPr>
            <w:tcW w:w="2551" w:type="dxa"/>
            <w:tcBorders>
              <w:bottom w:val="nil"/>
            </w:tcBorders>
          </w:tcPr>
          <w:p w14:paraId="685CCEB6" w14:textId="77777777" w:rsidR="00795832" w:rsidRPr="00397FA2" w:rsidRDefault="00795832" w:rsidP="00795832">
            <w:pPr>
              <w:pStyle w:val="Table8ptText-ASDEFCON"/>
              <w:jc w:val="left"/>
            </w:pPr>
            <w:r w:rsidRPr="00397FA2">
              <w:t>A Draft LMP (including sections 1 to 3) is required for each Training course.</w:t>
            </w:r>
          </w:p>
        </w:tc>
      </w:tr>
      <w:tr w:rsidR="00A60698" w:rsidRPr="00EC1CB3" w14:paraId="7B39EE75" w14:textId="77777777" w:rsidTr="004275EA">
        <w:tc>
          <w:tcPr>
            <w:tcW w:w="736" w:type="dxa"/>
            <w:tcBorders>
              <w:top w:val="nil"/>
              <w:bottom w:val="single" w:sz="4" w:space="0" w:color="auto"/>
            </w:tcBorders>
          </w:tcPr>
          <w:p w14:paraId="15359F76" w14:textId="77777777" w:rsidR="00795832" w:rsidRDefault="00795832" w:rsidP="00795832">
            <w:pPr>
              <w:pStyle w:val="Table8ptText-ASDEFCON"/>
              <w:jc w:val="left"/>
            </w:pPr>
          </w:p>
        </w:tc>
        <w:tc>
          <w:tcPr>
            <w:tcW w:w="1671" w:type="dxa"/>
            <w:tcBorders>
              <w:top w:val="nil"/>
              <w:bottom w:val="single" w:sz="4" w:space="0" w:color="auto"/>
            </w:tcBorders>
          </w:tcPr>
          <w:p w14:paraId="45333899" w14:textId="77777777" w:rsidR="00795832" w:rsidRDefault="00795832" w:rsidP="00795832">
            <w:pPr>
              <w:pStyle w:val="Table8ptText-ASDEFCON"/>
              <w:jc w:val="left"/>
            </w:pPr>
          </w:p>
        </w:tc>
        <w:tc>
          <w:tcPr>
            <w:tcW w:w="734" w:type="dxa"/>
            <w:tcBorders>
              <w:top w:val="nil"/>
              <w:bottom w:val="single" w:sz="4" w:space="0" w:color="auto"/>
            </w:tcBorders>
          </w:tcPr>
          <w:p w14:paraId="590F3167" w14:textId="77777777" w:rsidR="00795832" w:rsidRDefault="00795832" w:rsidP="00795832">
            <w:pPr>
              <w:pStyle w:val="Table8ptText-ASDEFCON"/>
              <w:jc w:val="center"/>
            </w:pPr>
          </w:p>
        </w:tc>
        <w:tc>
          <w:tcPr>
            <w:tcW w:w="318" w:type="dxa"/>
            <w:tcBorders>
              <w:top w:val="nil"/>
              <w:bottom w:val="single" w:sz="4" w:space="0" w:color="auto"/>
            </w:tcBorders>
          </w:tcPr>
          <w:p w14:paraId="36E724DE" w14:textId="77777777" w:rsidR="00795832" w:rsidRDefault="00795832" w:rsidP="00795832">
            <w:pPr>
              <w:pStyle w:val="Table8ptText-ASDEFCON"/>
              <w:jc w:val="center"/>
            </w:pPr>
            <w:r>
              <w:t>b</w:t>
            </w:r>
          </w:p>
        </w:tc>
        <w:tc>
          <w:tcPr>
            <w:tcW w:w="931" w:type="dxa"/>
            <w:tcBorders>
              <w:top w:val="nil"/>
              <w:bottom w:val="single" w:sz="4" w:space="0" w:color="auto"/>
            </w:tcBorders>
          </w:tcPr>
          <w:p w14:paraId="5C7E3A6E" w14:textId="77777777" w:rsidR="00795832" w:rsidRDefault="00795832" w:rsidP="00795832">
            <w:pPr>
              <w:pStyle w:val="Table8ptText-ASDEFCON"/>
              <w:jc w:val="center"/>
            </w:pPr>
            <w:r>
              <w:t>Final</w:t>
            </w:r>
          </w:p>
        </w:tc>
        <w:tc>
          <w:tcPr>
            <w:tcW w:w="1134" w:type="dxa"/>
            <w:tcBorders>
              <w:top w:val="nil"/>
              <w:bottom w:val="single" w:sz="4" w:space="0" w:color="auto"/>
            </w:tcBorders>
          </w:tcPr>
          <w:p w14:paraId="7194695F" w14:textId="77777777" w:rsidR="00795832" w:rsidRDefault="00795832" w:rsidP="00795832">
            <w:pPr>
              <w:pStyle w:val="Table8ptText-ASDEFCON"/>
              <w:jc w:val="center"/>
            </w:pPr>
            <w:r>
              <w:t>TARR-20</w:t>
            </w:r>
          </w:p>
        </w:tc>
        <w:tc>
          <w:tcPr>
            <w:tcW w:w="709" w:type="dxa"/>
            <w:tcBorders>
              <w:top w:val="nil"/>
              <w:bottom w:val="single" w:sz="4" w:space="0" w:color="auto"/>
            </w:tcBorders>
          </w:tcPr>
          <w:p w14:paraId="659B526D" w14:textId="77777777" w:rsidR="00795832" w:rsidRDefault="00795832" w:rsidP="00795832">
            <w:pPr>
              <w:pStyle w:val="Table8ptText-ASDEFCON"/>
              <w:jc w:val="center"/>
            </w:pPr>
            <w:r>
              <w:t>DMS</w:t>
            </w:r>
          </w:p>
        </w:tc>
        <w:tc>
          <w:tcPr>
            <w:tcW w:w="850" w:type="dxa"/>
            <w:tcBorders>
              <w:top w:val="nil"/>
              <w:bottom w:val="single" w:sz="4" w:space="0" w:color="auto"/>
            </w:tcBorders>
          </w:tcPr>
          <w:p w14:paraId="12B6159D" w14:textId="77777777" w:rsidR="00795832" w:rsidRDefault="00795832" w:rsidP="00795832">
            <w:pPr>
              <w:pStyle w:val="Table8ptText-ASDEFCON"/>
              <w:numPr>
                <w:ilvl w:val="0"/>
                <w:numId w:val="0"/>
              </w:numPr>
              <w:jc w:val="center"/>
            </w:pPr>
            <w:r>
              <w:t>CR</w:t>
            </w:r>
          </w:p>
        </w:tc>
        <w:tc>
          <w:tcPr>
            <w:tcW w:w="1418" w:type="dxa"/>
            <w:tcBorders>
              <w:top w:val="nil"/>
              <w:bottom w:val="single" w:sz="4" w:space="0" w:color="auto"/>
            </w:tcBorders>
          </w:tcPr>
          <w:p w14:paraId="6E67DEBB" w14:textId="77777777" w:rsidR="00795832" w:rsidRDefault="00795832" w:rsidP="00795832">
            <w:pPr>
              <w:pStyle w:val="Table8ptText-ASDEFCON"/>
              <w:jc w:val="center"/>
            </w:pPr>
          </w:p>
        </w:tc>
        <w:tc>
          <w:tcPr>
            <w:tcW w:w="708" w:type="dxa"/>
            <w:tcBorders>
              <w:top w:val="nil"/>
              <w:bottom w:val="single" w:sz="4" w:space="0" w:color="auto"/>
            </w:tcBorders>
          </w:tcPr>
          <w:p w14:paraId="21D89CB4" w14:textId="77777777" w:rsidR="00795832" w:rsidRDefault="00795832" w:rsidP="00795832">
            <w:pPr>
              <w:pStyle w:val="Table8ptText-ASDEFCON"/>
              <w:jc w:val="center"/>
            </w:pPr>
            <w:r>
              <w:t>by MSR</w:t>
            </w:r>
          </w:p>
        </w:tc>
        <w:tc>
          <w:tcPr>
            <w:tcW w:w="851" w:type="dxa"/>
            <w:tcBorders>
              <w:top w:val="nil"/>
              <w:bottom w:val="single" w:sz="4" w:space="0" w:color="auto"/>
            </w:tcBorders>
          </w:tcPr>
          <w:p w14:paraId="0E00671B"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408035C0" w14:textId="77777777" w:rsidR="00795832" w:rsidRDefault="00795832" w:rsidP="00795832">
            <w:pPr>
              <w:pStyle w:val="Table8ptText-ASDEFCON"/>
              <w:numPr>
                <w:ilvl w:val="0"/>
                <w:numId w:val="0"/>
              </w:numPr>
              <w:jc w:val="center"/>
            </w:pPr>
            <w:r>
              <w:t>NA</w:t>
            </w:r>
          </w:p>
        </w:tc>
        <w:tc>
          <w:tcPr>
            <w:tcW w:w="2551" w:type="dxa"/>
            <w:tcBorders>
              <w:top w:val="nil"/>
              <w:bottom w:val="single" w:sz="4" w:space="0" w:color="auto"/>
            </w:tcBorders>
          </w:tcPr>
          <w:p w14:paraId="119AD068" w14:textId="77777777" w:rsidR="00795832" w:rsidRPr="00397FA2" w:rsidRDefault="00795832" w:rsidP="00795832">
            <w:pPr>
              <w:pStyle w:val="Table8ptText-ASDEFCON"/>
              <w:jc w:val="left"/>
            </w:pPr>
          </w:p>
        </w:tc>
      </w:tr>
      <w:tr w:rsidR="00A60698" w:rsidRPr="00EC1CB3" w14:paraId="0BE5E853" w14:textId="77777777" w:rsidTr="004275EA">
        <w:tc>
          <w:tcPr>
            <w:tcW w:w="736" w:type="dxa"/>
            <w:tcBorders>
              <w:bottom w:val="nil"/>
            </w:tcBorders>
          </w:tcPr>
          <w:p w14:paraId="08B98BFC" w14:textId="786B1587" w:rsidR="00795832" w:rsidRPr="00EC1CB3" w:rsidRDefault="00795832" w:rsidP="00795832">
            <w:pPr>
              <w:pStyle w:val="Table8ptText-ASDEFCON"/>
              <w:jc w:val="left"/>
            </w:pPr>
            <w:r>
              <w:t>ILS-920</w:t>
            </w:r>
          </w:p>
        </w:tc>
        <w:tc>
          <w:tcPr>
            <w:tcW w:w="1671" w:type="dxa"/>
            <w:tcBorders>
              <w:bottom w:val="nil"/>
            </w:tcBorders>
          </w:tcPr>
          <w:p w14:paraId="513C0203" w14:textId="77777777" w:rsidR="00795832" w:rsidRDefault="00795832" w:rsidP="00795832">
            <w:pPr>
              <w:pStyle w:val="Table8ptText-ASDEFCON"/>
              <w:jc w:val="left"/>
            </w:pPr>
            <w:r>
              <w:t>Learning Management Package (LMP)</w:t>
            </w:r>
          </w:p>
        </w:tc>
        <w:tc>
          <w:tcPr>
            <w:tcW w:w="734" w:type="dxa"/>
            <w:tcBorders>
              <w:bottom w:val="nil"/>
            </w:tcBorders>
          </w:tcPr>
          <w:p w14:paraId="0626012A" w14:textId="77777777" w:rsidR="00795832" w:rsidRDefault="00795832" w:rsidP="00795832">
            <w:pPr>
              <w:pStyle w:val="Table8ptText-ASDEFCON"/>
              <w:jc w:val="center"/>
            </w:pPr>
            <w:r>
              <w:t>5.3.4</w:t>
            </w:r>
          </w:p>
        </w:tc>
        <w:tc>
          <w:tcPr>
            <w:tcW w:w="318" w:type="dxa"/>
            <w:tcBorders>
              <w:bottom w:val="nil"/>
            </w:tcBorders>
          </w:tcPr>
          <w:p w14:paraId="7B075416" w14:textId="77777777" w:rsidR="00795832" w:rsidRPr="00EC1CB3" w:rsidRDefault="00795832" w:rsidP="00795832">
            <w:pPr>
              <w:pStyle w:val="Table8ptText-ASDEFCON"/>
              <w:jc w:val="center"/>
            </w:pPr>
            <w:r>
              <w:t>a</w:t>
            </w:r>
          </w:p>
        </w:tc>
        <w:tc>
          <w:tcPr>
            <w:tcW w:w="931" w:type="dxa"/>
            <w:tcBorders>
              <w:bottom w:val="nil"/>
            </w:tcBorders>
          </w:tcPr>
          <w:p w14:paraId="6331DA28" w14:textId="77777777" w:rsidR="00795832" w:rsidRPr="00EC1CB3" w:rsidRDefault="00795832" w:rsidP="00795832">
            <w:pPr>
              <w:pStyle w:val="Table8ptText-ASDEFCON"/>
              <w:jc w:val="center"/>
            </w:pPr>
            <w:r>
              <w:t>Draft 1</w:t>
            </w:r>
          </w:p>
        </w:tc>
        <w:tc>
          <w:tcPr>
            <w:tcW w:w="1134" w:type="dxa"/>
            <w:tcBorders>
              <w:bottom w:val="nil"/>
            </w:tcBorders>
          </w:tcPr>
          <w:p w14:paraId="0A8B2EA4" w14:textId="77777777" w:rsidR="00795832" w:rsidRPr="00EC1CB3" w:rsidRDefault="00795832" w:rsidP="00795832">
            <w:pPr>
              <w:pStyle w:val="Table8ptText-ASDEFCON"/>
              <w:jc w:val="center"/>
            </w:pPr>
            <w:r>
              <w:t>TNGRR-20</w:t>
            </w:r>
          </w:p>
        </w:tc>
        <w:tc>
          <w:tcPr>
            <w:tcW w:w="709" w:type="dxa"/>
            <w:tcBorders>
              <w:bottom w:val="nil"/>
            </w:tcBorders>
          </w:tcPr>
          <w:p w14:paraId="1888F198" w14:textId="77777777" w:rsidR="00795832" w:rsidRPr="00EC1CB3" w:rsidRDefault="00795832" w:rsidP="00795832">
            <w:pPr>
              <w:pStyle w:val="Table8ptText-ASDEFCON"/>
              <w:jc w:val="center"/>
            </w:pPr>
            <w:r>
              <w:t>DMS</w:t>
            </w:r>
          </w:p>
        </w:tc>
        <w:tc>
          <w:tcPr>
            <w:tcW w:w="850" w:type="dxa"/>
            <w:tcBorders>
              <w:bottom w:val="nil"/>
            </w:tcBorders>
          </w:tcPr>
          <w:p w14:paraId="58A9078B" w14:textId="77777777" w:rsidR="00795832" w:rsidRPr="00EC1CB3" w:rsidRDefault="00795832" w:rsidP="00795832">
            <w:pPr>
              <w:pStyle w:val="Table8ptText-ASDEFCON"/>
              <w:jc w:val="center"/>
            </w:pPr>
            <w:r>
              <w:t>CR</w:t>
            </w:r>
          </w:p>
        </w:tc>
        <w:tc>
          <w:tcPr>
            <w:tcW w:w="1418" w:type="dxa"/>
            <w:tcBorders>
              <w:bottom w:val="nil"/>
            </w:tcBorders>
          </w:tcPr>
          <w:p w14:paraId="67934998" w14:textId="77777777" w:rsidR="00795832" w:rsidRPr="00EC1CB3" w:rsidRDefault="00795832" w:rsidP="00795832">
            <w:pPr>
              <w:pStyle w:val="Table8ptText-ASDEFCON"/>
              <w:jc w:val="center"/>
            </w:pPr>
            <w:r>
              <w:t>DID-ILS-TNG-LMP</w:t>
            </w:r>
          </w:p>
        </w:tc>
        <w:tc>
          <w:tcPr>
            <w:tcW w:w="708" w:type="dxa"/>
            <w:tcBorders>
              <w:bottom w:val="nil"/>
            </w:tcBorders>
          </w:tcPr>
          <w:p w14:paraId="187B2DDA" w14:textId="77777777" w:rsidR="00795832" w:rsidRPr="00EC1CB3" w:rsidRDefault="00795832" w:rsidP="00795832">
            <w:pPr>
              <w:pStyle w:val="Table8ptText-ASDEFCON"/>
              <w:jc w:val="center"/>
            </w:pPr>
            <w:r>
              <w:t>by MSR</w:t>
            </w:r>
          </w:p>
        </w:tc>
        <w:tc>
          <w:tcPr>
            <w:tcW w:w="851" w:type="dxa"/>
            <w:tcBorders>
              <w:bottom w:val="nil"/>
            </w:tcBorders>
          </w:tcPr>
          <w:p w14:paraId="489AD1AC" w14:textId="77777777" w:rsidR="00795832" w:rsidRPr="00EC1CB3" w:rsidRDefault="00795832" w:rsidP="00795832">
            <w:pPr>
              <w:pStyle w:val="Table8ptText-ASDEFCON"/>
              <w:jc w:val="center"/>
            </w:pPr>
            <w:r>
              <w:t>Approval</w:t>
            </w:r>
          </w:p>
        </w:tc>
        <w:tc>
          <w:tcPr>
            <w:tcW w:w="1134" w:type="dxa"/>
            <w:tcBorders>
              <w:bottom w:val="nil"/>
            </w:tcBorders>
          </w:tcPr>
          <w:p w14:paraId="766A8647" w14:textId="77777777" w:rsidR="00795832" w:rsidRPr="00EC1CB3" w:rsidRDefault="00795832" w:rsidP="00795832">
            <w:pPr>
              <w:pStyle w:val="Table8ptText-ASDEFCON"/>
              <w:jc w:val="center"/>
            </w:pPr>
            <w:r>
              <w:t>NA</w:t>
            </w:r>
          </w:p>
        </w:tc>
        <w:tc>
          <w:tcPr>
            <w:tcW w:w="2551" w:type="dxa"/>
            <w:tcBorders>
              <w:bottom w:val="nil"/>
            </w:tcBorders>
          </w:tcPr>
          <w:p w14:paraId="6FAE46FA" w14:textId="77777777" w:rsidR="00795832" w:rsidRPr="00397FA2" w:rsidRDefault="00795832" w:rsidP="00795832">
            <w:pPr>
              <w:pStyle w:val="Table8ptText-ASDEFCON"/>
              <w:jc w:val="left"/>
            </w:pPr>
            <w:r w:rsidRPr="00397FA2">
              <w:t>Required for the TNGRR prior to each Training course (or series of).</w:t>
            </w:r>
          </w:p>
        </w:tc>
      </w:tr>
      <w:tr w:rsidR="00A60698" w:rsidRPr="00EC1CB3" w14:paraId="054DA36F" w14:textId="77777777" w:rsidTr="004275EA">
        <w:tc>
          <w:tcPr>
            <w:tcW w:w="736" w:type="dxa"/>
            <w:tcBorders>
              <w:top w:val="nil"/>
              <w:bottom w:val="nil"/>
            </w:tcBorders>
          </w:tcPr>
          <w:p w14:paraId="0E0E633D" w14:textId="77777777" w:rsidR="00795832" w:rsidRDefault="00795832" w:rsidP="00795832">
            <w:pPr>
              <w:pStyle w:val="Table8ptText-ASDEFCON"/>
              <w:jc w:val="left"/>
            </w:pPr>
          </w:p>
        </w:tc>
        <w:tc>
          <w:tcPr>
            <w:tcW w:w="1671" w:type="dxa"/>
            <w:tcBorders>
              <w:top w:val="nil"/>
              <w:bottom w:val="nil"/>
            </w:tcBorders>
          </w:tcPr>
          <w:p w14:paraId="5901DFA5" w14:textId="77777777" w:rsidR="00795832" w:rsidRDefault="00795832" w:rsidP="00795832">
            <w:pPr>
              <w:pStyle w:val="Table8ptText-ASDEFCON"/>
              <w:jc w:val="left"/>
            </w:pPr>
          </w:p>
        </w:tc>
        <w:tc>
          <w:tcPr>
            <w:tcW w:w="734" w:type="dxa"/>
            <w:tcBorders>
              <w:top w:val="nil"/>
              <w:bottom w:val="nil"/>
            </w:tcBorders>
          </w:tcPr>
          <w:p w14:paraId="37ED9788" w14:textId="77777777" w:rsidR="00795832" w:rsidRDefault="00795832" w:rsidP="00795832">
            <w:pPr>
              <w:pStyle w:val="Table8ptText-ASDEFCON"/>
              <w:jc w:val="center"/>
            </w:pPr>
          </w:p>
        </w:tc>
        <w:tc>
          <w:tcPr>
            <w:tcW w:w="318" w:type="dxa"/>
            <w:tcBorders>
              <w:top w:val="nil"/>
              <w:bottom w:val="nil"/>
            </w:tcBorders>
          </w:tcPr>
          <w:p w14:paraId="30DB0709" w14:textId="77777777" w:rsidR="00795832" w:rsidRDefault="00795832" w:rsidP="00795832">
            <w:pPr>
              <w:pStyle w:val="Table8ptText-ASDEFCON"/>
              <w:jc w:val="center"/>
            </w:pPr>
            <w:r>
              <w:t>b</w:t>
            </w:r>
          </w:p>
        </w:tc>
        <w:tc>
          <w:tcPr>
            <w:tcW w:w="931" w:type="dxa"/>
            <w:tcBorders>
              <w:top w:val="nil"/>
              <w:bottom w:val="nil"/>
            </w:tcBorders>
          </w:tcPr>
          <w:p w14:paraId="5DA9BACF" w14:textId="77777777" w:rsidR="00795832" w:rsidRDefault="00795832" w:rsidP="00795832">
            <w:pPr>
              <w:pStyle w:val="Table8ptText-ASDEFCON"/>
              <w:numPr>
                <w:ilvl w:val="0"/>
                <w:numId w:val="0"/>
              </w:numPr>
              <w:jc w:val="center"/>
            </w:pPr>
            <w:r>
              <w:t>Draft 2</w:t>
            </w:r>
          </w:p>
        </w:tc>
        <w:tc>
          <w:tcPr>
            <w:tcW w:w="1134" w:type="dxa"/>
            <w:tcBorders>
              <w:top w:val="nil"/>
              <w:bottom w:val="nil"/>
            </w:tcBorders>
          </w:tcPr>
          <w:p w14:paraId="53708F88" w14:textId="3DB16690" w:rsidR="00795832" w:rsidRDefault="00795832" w:rsidP="00ED512A">
            <w:pPr>
              <w:pStyle w:val="Table8ptText-ASDEFCON"/>
              <w:jc w:val="center"/>
            </w:pPr>
            <w:r>
              <w:t>Trial course+20</w:t>
            </w:r>
            <w:r w:rsidR="00B0285A">
              <w:t xml:space="preserve"> (s</w:t>
            </w:r>
            <w:r>
              <w:t>ee note</w:t>
            </w:r>
            <w:r w:rsidR="00B0285A">
              <w:t>s)</w:t>
            </w:r>
          </w:p>
        </w:tc>
        <w:tc>
          <w:tcPr>
            <w:tcW w:w="709" w:type="dxa"/>
            <w:tcBorders>
              <w:top w:val="nil"/>
              <w:bottom w:val="nil"/>
            </w:tcBorders>
          </w:tcPr>
          <w:p w14:paraId="203F49AC" w14:textId="77777777" w:rsidR="00795832" w:rsidRDefault="00795832" w:rsidP="00795832">
            <w:pPr>
              <w:pStyle w:val="Table8ptText-ASDEFCON"/>
              <w:jc w:val="center"/>
            </w:pPr>
            <w:r>
              <w:t>DMS</w:t>
            </w:r>
          </w:p>
        </w:tc>
        <w:tc>
          <w:tcPr>
            <w:tcW w:w="850" w:type="dxa"/>
            <w:tcBorders>
              <w:top w:val="nil"/>
              <w:bottom w:val="nil"/>
            </w:tcBorders>
          </w:tcPr>
          <w:p w14:paraId="36FA093A" w14:textId="77777777" w:rsidR="00795832" w:rsidRDefault="00795832" w:rsidP="00795832">
            <w:pPr>
              <w:pStyle w:val="Table8ptText-ASDEFCON"/>
              <w:numPr>
                <w:ilvl w:val="0"/>
                <w:numId w:val="0"/>
              </w:numPr>
              <w:jc w:val="center"/>
            </w:pPr>
            <w:r>
              <w:t>CR</w:t>
            </w:r>
          </w:p>
        </w:tc>
        <w:tc>
          <w:tcPr>
            <w:tcW w:w="1418" w:type="dxa"/>
            <w:tcBorders>
              <w:top w:val="nil"/>
              <w:bottom w:val="nil"/>
            </w:tcBorders>
          </w:tcPr>
          <w:p w14:paraId="3140C353" w14:textId="77777777" w:rsidR="00795832" w:rsidRDefault="00795832" w:rsidP="00795832">
            <w:pPr>
              <w:pStyle w:val="Table8ptText-ASDEFCON"/>
              <w:jc w:val="center"/>
            </w:pPr>
          </w:p>
        </w:tc>
        <w:tc>
          <w:tcPr>
            <w:tcW w:w="708" w:type="dxa"/>
            <w:tcBorders>
              <w:top w:val="nil"/>
              <w:bottom w:val="nil"/>
            </w:tcBorders>
          </w:tcPr>
          <w:p w14:paraId="1C92050C" w14:textId="77777777" w:rsidR="00795832" w:rsidRPr="00EC1CB3" w:rsidRDefault="00795832" w:rsidP="00795832">
            <w:pPr>
              <w:pStyle w:val="Table8ptText-ASDEFCON"/>
              <w:jc w:val="center"/>
            </w:pPr>
            <w:r>
              <w:t>20</w:t>
            </w:r>
          </w:p>
        </w:tc>
        <w:tc>
          <w:tcPr>
            <w:tcW w:w="851" w:type="dxa"/>
            <w:tcBorders>
              <w:top w:val="nil"/>
              <w:bottom w:val="nil"/>
            </w:tcBorders>
          </w:tcPr>
          <w:p w14:paraId="28D85230" w14:textId="77777777" w:rsidR="00795832" w:rsidRDefault="00795832" w:rsidP="00795832">
            <w:pPr>
              <w:pStyle w:val="Table8ptText-ASDEFCON"/>
              <w:jc w:val="center"/>
            </w:pPr>
            <w:r>
              <w:t>Approval</w:t>
            </w:r>
          </w:p>
        </w:tc>
        <w:tc>
          <w:tcPr>
            <w:tcW w:w="1134" w:type="dxa"/>
            <w:tcBorders>
              <w:top w:val="nil"/>
              <w:bottom w:val="nil"/>
            </w:tcBorders>
          </w:tcPr>
          <w:p w14:paraId="0DD5B117" w14:textId="690B7978" w:rsidR="00795832" w:rsidRPr="00EC1CB3" w:rsidRDefault="00795832" w:rsidP="00795832">
            <w:pPr>
              <w:pStyle w:val="Table8ptText-ASDEFCON"/>
              <w:jc w:val="center"/>
            </w:pPr>
            <w:r>
              <w:t>12M</w:t>
            </w:r>
          </w:p>
        </w:tc>
        <w:tc>
          <w:tcPr>
            <w:tcW w:w="2551" w:type="dxa"/>
            <w:tcBorders>
              <w:top w:val="nil"/>
              <w:bottom w:val="nil"/>
            </w:tcBorders>
          </w:tcPr>
          <w:p w14:paraId="59F774EE" w14:textId="77777777" w:rsidR="00795832" w:rsidRPr="00397FA2" w:rsidRDefault="00795832" w:rsidP="00795832">
            <w:pPr>
              <w:pStyle w:val="Table8ptText-ASDEFCON"/>
              <w:jc w:val="left"/>
            </w:pPr>
            <w:r w:rsidRPr="00397FA2">
              <w:t>This version is to incorporate updates from the trial course.</w:t>
            </w:r>
          </w:p>
        </w:tc>
      </w:tr>
      <w:tr w:rsidR="00A60698" w:rsidRPr="00EC1CB3" w14:paraId="592FACD0" w14:textId="77777777" w:rsidTr="004275EA">
        <w:tc>
          <w:tcPr>
            <w:tcW w:w="736" w:type="dxa"/>
            <w:tcBorders>
              <w:top w:val="nil"/>
              <w:bottom w:val="single" w:sz="4" w:space="0" w:color="auto"/>
            </w:tcBorders>
          </w:tcPr>
          <w:p w14:paraId="0E838C0E" w14:textId="77777777" w:rsidR="00795832" w:rsidRPr="00EC1CB3" w:rsidRDefault="00795832" w:rsidP="00795832">
            <w:pPr>
              <w:pStyle w:val="Table8ptText-ASDEFCON"/>
              <w:jc w:val="left"/>
            </w:pPr>
          </w:p>
        </w:tc>
        <w:tc>
          <w:tcPr>
            <w:tcW w:w="1671" w:type="dxa"/>
            <w:tcBorders>
              <w:top w:val="nil"/>
              <w:bottom w:val="single" w:sz="4" w:space="0" w:color="auto"/>
            </w:tcBorders>
          </w:tcPr>
          <w:p w14:paraId="67A0A770" w14:textId="77777777" w:rsidR="00795832" w:rsidRDefault="00795832" w:rsidP="00795832">
            <w:pPr>
              <w:pStyle w:val="Table8ptText-ASDEFCON"/>
              <w:jc w:val="left"/>
            </w:pPr>
          </w:p>
        </w:tc>
        <w:tc>
          <w:tcPr>
            <w:tcW w:w="734" w:type="dxa"/>
            <w:tcBorders>
              <w:top w:val="nil"/>
              <w:bottom w:val="single" w:sz="4" w:space="0" w:color="auto"/>
            </w:tcBorders>
          </w:tcPr>
          <w:p w14:paraId="19444FED" w14:textId="77777777" w:rsidR="00795832" w:rsidRDefault="00795832" w:rsidP="00795832">
            <w:pPr>
              <w:pStyle w:val="Table8ptText-ASDEFCON"/>
              <w:jc w:val="center"/>
            </w:pPr>
          </w:p>
        </w:tc>
        <w:tc>
          <w:tcPr>
            <w:tcW w:w="318" w:type="dxa"/>
            <w:tcBorders>
              <w:top w:val="nil"/>
              <w:bottom w:val="single" w:sz="4" w:space="0" w:color="auto"/>
            </w:tcBorders>
          </w:tcPr>
          <w:p w14:paraId="6CBB0193" w14:textId="77777777" w:rsidR="00795832" w:rsidRDefault="00795832" w:rsidP="00795832">
            <w:pPr>
              <w:pStyle w:val="Table8ptText-ASDEFCON"/>
              <w:jc w:val="center"/>
            </w:pPr>
            <w:r>
              <w:t>c</w:t>
            </w:r>
          </w:p>
        </w:tc>
        <w:tc>
          <w:tcPr>
            <w:tcW w:w="931" w:type="dxa"/>
            <w:tcBorders>
              <w:top w:val="nil"/>
              <w:bottom w:val="single" w:sz="4" w:space="0" w:color="auto"/>
            </w:tcBorders>
          </w:tcPr>
          <w:p w14:paraId="5D38535F" w14:textId="77777777" w:rsidR="00795832" w:rsidRDefault="00795832" w:rsidP="00795832">
            <w:pPr>
              <w:pStyle w:val="Table8ptText-ASDEFCON"/>
              <w:numPr>
                <w:ilvl w:val="0"/>
                <w:numId w:val="0"/>
              </w:numPr>
              <w:jc w:val="center"/>
            </w:pPr>
            <w:r>
              <w:t>Final</w:t>
            </w:r>
          </w:p>
        </w:tc>
        <w:tc>
          <w:tcPr>
            <w:tcW w:w="1134" w:type="dxa"/>
            <w:tcBorders>
              <w:top w:val="nil"/>
              <w:bottom w:val="single" w:sz="4" w:space="0" w:color="auto"/>
            </w:tcBorders>
          </w:tcPr>
          <w:p w14:paraId="54E33DCD" w14:textId="011B37C3" w:rsidR="00795832" w:rsidRDefault="00795832" w:rsidP="00ED512A">
            <w:pPr>
              <w:pStyle w:val="Table8ptText-ASDEFCON"/>
              <w:jc w:val="center"/>
            </w:pPr>
            <w:r>
              <w:t>SAA-20</w:t>
            </w:r>
            <w:r w:rsidR="00B0285A">
              <w:t xml:space="preserve"> (s</w:t>
            </w:r>
            <w:r>
              <w:t>ee note</w:t>
            </w:r>
            <w:r w:rsidR="00B0285A">
              <w:t>s)</w:t>
            </w:r>
          </w:p>
        </w:tc>
        <w:tc>
          <w:tcPr>
            <w:tcW w:w="709" w:type="dxa"/>
            <w:tcBorders>
              <w:top w:val="nil"/>
              <w:bottom w:val="single" w:sz="4" w:space="0" w:color="auto"/>
            </w:tcBorders>
          </w:tcPr>
          <w:p w14:paraId="2CC6B698" w14:textId="77777777" w:rsidR="00795832" w:rsidRDefault="00795832" w:rsidP="00795832">
            <w:pPr>
              <w:pStyle w:val="Table8ptText-ASDEFCON"/>
              <w:jc w:val="center"/>
            </w:pPr>
            <w:r>
              <w:t>DMS</w:t>
            </w:r>
          </w:p>
        </w:tc>
        <w:tc>
          <w:tcPr>
            <w:tcW w:w="850" w:type="dxa"/>
            <w:tcBorders>
              <w:top w:val="nil"/>
              <w:bottom w:val="single" w:sz="4" w:space="0" w:color="auto"/>
            </w:tcBorders>
          </w:tcPr>
          <w:p w14:paraId="5E57A5E1" w14:textId="77777777" w:rsidR="00795832" w:rsidRDefault="00795832" w:rsidP="00795832">
            <w:pPr>
              <w:pStyle w:val="Table8ptText-ASDEFCON"/>
              <w:jc w:val="center"/>
            </w:pPr>
            <w:r>
              <w:t>CR</w:t>
            </w:r>
          </w:p>
        </w:tc>
        <w:tc>
          <w:tcPr>
            <w:tcW w:w="1418" w:type="dxa"/>
            <w:tcBorders>
              <w:top w:val="nil"/>
              <w:bottom w:val="single" w:sz="4" w:space="0" w:color="auto"/>
            </w:tcBorders>
          </w:tcPr>
          <w:p w14:paraId="63839F93" w14:textId="77777777" w:rsidR="00795832" w:rsidRDefault="00795832" w:rsidP="00795832">
            <w:pPr>
              <w:pStyle w:val="Table8ptText-ASDEFCON"/>
              <w:jc w:val="center"/>
            </w:pPr>
          </w:p>
        </w:tc>
        <w:tc>
          <w:tcPr>
            <w:tcW w:w="708" w:type="dxa"/>
            <w:tcBorders>
              <w:top w:val="nil"/>
              <w:bottom w:val="single" w:sz="4" w:space="0" w:color="auto"/>
            </w:tcBorders>
          </w:tcPr>
          <w:p w14:paraId="4B8DA763" w14:textId="77777777" w:rsidR="00795832" w:rsidRPr="00EC1CB3" w:rsidRDefault="00795832" w:rsidP="00795832">
            <w:pPr>
              <w:pStyle w:val="Table8ptText-ASDEFCON"/>
              <w:jc w:val="center"/>
            </w:pPr>
            <w:r>
              <w:t>by MSR</w:t>
            </w:r>
          </w:p>
        </w:tc>
        <w:tc>
          <w:tcPr>
            <w:tcW w:w="851" w:type="dxa"/>
            <w:tcBorders>
              <w:top w:val="nil"/>
              <w:bottom w:val="single" w:sz="4" w:space="0" w:color="auto"/>
            </w:tcBorders>
          </w:tcPr>
          <w:p w14:paraId="145B6AC4" w14:textId="77777777" w:rsidR="00795832" w:rsidRPr="00EC1CB3" w:rsidRDefault="00795832" w:rsidP="00795832">
            <w:pPr>
              <w:pStyle w:val="Table8ptText-ASDEFCON"/>
              <w:jc w:val="center"/>
            </w:pPr>
            <w:r>
              <w:t>Acceptance</w:t>
            </w:r>
          </w:p>
        </w:tc>
        <w:tc>
          <w:tcPr>
            <w:tcW w:w="1134" w:type="dxa"/>
            <w:tcBorders>
              <w:top w:val="nil"/>
              <w:bottom w:val="single" w:sz="4" w:space="0" w:color="auto"/>
            </w:tcBorders>
          </w:tcPr>
          <w:p w14:paraId="121BA6F7" w14:textId="77777777" w:rsidR="00795832" w:rsidRPr="00EC1CB3" w:rsidRDefault="00795832" w:rsidP="00795832">
            <w:pPr>
              <w:pStyle w:val="Table8ptText-ASDEFCON"/>
              <w:jc w:val="center"/>
            </w:pPr>
            <w:r>
              <w:t>NA</w:t>
            </w:r>
          </w:p>
        </w:tc>
        <w:tc>
          <w:tcPr>
            <w:tcW w:w="2551" w:type="dxa"/>
            <w:tcBorders>
              <w:top w:val="nil"/>
              <w:bottom w:val="single" w:sz="4" w:space="0" w:color="auto"/>
            </w:tcBorders>
          </w:tcPr>
          <w:p w14:paraId="49E10954" w14:textId="77777777" w:rsidR="00795832" w:rsidRPr="00397FA2" w:rsidRDefault="00795832" w:rsidP="00795832">
            <w:pPr>
              <w:pStyle w:val="Table8ptText-ASDEFCON"/>
              <w:jc w:val="left"/>
            </w:pPr>
            <w:r w:rsidRPr="00397FA2">
              <w:t>The applicable SAA is the one that enables Transition of responsibility for the Training course.</w:t>
            </w:r>
          </w:p>
        </w:tc>
      </w:tr>
      <w:tr w:rsidR="00A60698" w:rsidRPr="00EC1CB3" w14:paraId="71F8896A" w14:textId="77777777" w:rsidTr="004275EA">
        <w:tc>
          <w:tcPr>
            <w:tcW w:w="736" w:type="dxa"/>
            <w:tcBorders>
              <w:top w:val="single" w:sz="4" w:space="0" w:color="auto"/>
              <w:bottom w:val="nil"/>
            </w:tcBorders>
          </w:tcPr>
          <w:p w14:paraId="30D9F9D0" w14:textId="7C2D11ED" w:rsidR="00795832" w:rsidRPr="00EC1CB3" w:rsidRDefault="00795832" w:rsidP="00795832">
            <w:pPr>
              <w:pStyle w:val="Table8ptText-ASDEFCON"/>
              <w:jc w:val="left"/>
            </w:pPr>
            <w:r>
              <w:t>ILS-930</w:t>
            </w:r>
          </w:p>
        </w:tc>
        <w:tc>
          <w:tcPr>
            <w:tcW w:w="1671" w:type="dxa"/>
            <w:tcBorders>
              <w:top w:val="single" w:sz="4" w:space="0" w:color="auto"/>
              <w:bottom w:val="nil"/>
            </w:tcBorders>
          </w:tcPr>
          <w:p w14:paraId="3551704A" w14:textId="77777777" w:rsidR="00795832" w:rsidRPr="00EC1CB3" w:rsidRDefault="00795832" w:rsidP="00795832">
            <w:pPr>
              <w:pStyle w:val="Table8ptText-ASDEFCON"/>
              <w:numPr>
                <w:ilvl w:val="0"/>
                <w:numId w:val="0"/>
              </w:numPr>
              <w:jc w:val="left"/>
            </w:pPr>
            <w:r>
              <w:t>Training Materials List (TML)</w:t>
            </w:r>
          </w:p>
        </w:tc>
        <w:tc>
          <w:tcPr>
            <w:tcW w:w="734" w:type="dxa"/>
            <w:tcBorders>
              <w:top w:val="single" w:sz="4" w:space="0" w:color="auto"/>
              <w:bottom w:val="nil"/>
            </w:tcBorders>
          </w:tcPr>
          <w:p w14:paraId="104D848D" w14:textId="77777777" w:rsidR="00795832" w:rsidRPr="00EC1CB3" w:rsidRDefault="00795832" w:rsidP="00795832">
            <w:pPr>
              <w:pStyle w:val="Table8ptText-ASDEFCON"/>
              <w:jc w:val="center"/>
            </w:pPr>
            <w:r>
              <w:t>5.2.8.4</w:t>
            </w:r>
          </w:p>
        </w:tc>
        <w:tc>
          <w:tcPr>
            <w:tcW w:w="318" w:type="dxa"/>
            <w:tcBorders>
              <w:top w:val="single" w:sz="4" w:space="0" w:color="auto"/>
              <w:bottom w:val="nil"/>
            </w:tcBorders>
          </w:tcPr>
          <w:p w14:paraId="08E2DB82" w14:textId="77777777" w:rsidR="00795832" w:rsidRDefault="00795832" w:rsidP="00795832">
            <w:pPr>
              <w:pStyle w:val="Table8ptText-ASDEFCON"/>
              <w:numPr>
                <w:ilvl w:val="0"/>
                <w:numId w:val="0"/>
              </w:numPr>
              <w:jc w:val="center"/>
            </w:pPr>
            <w:r>
              <w:t>a</w:t>
            </w:r>
          </w:p>
        </w:tc>
        <w:tc>
          <w:tcPr>
            <w:tcW w:w="931" w:type="dxa"/>
            <w:tcBorders>
              <w:top w:val="single" w:sz="4" w:space="0" w:color="auto"/>
              <w:bottom w:val="nil"/>
            </w:tcBorders>
          </w:tcPr>
          <w:p w14:paraId="020BCC3E" w14:textId="77777777" w:rsidR="00795832" w:rsidRPr="00EC1CB3" w:rsidRDefault="00795832" w:rsidP="00795832">
            <w:pPr>
              <w:pStyle w:val="Table8ptText-ASDEFCON"/>
              <w:numPr>
                <w:ilvl w:val="0"/>
                <w:numId w:val="0"/>
              </w:numPr>
              <w:jc w:val="center"/>
            </w:pPr>
            <w:r>
              <w:t>Final</w:t>
            </w:r>
          </w:p>
        </w:tc>
        <w:tc>
          <w:tcPr>
            <w:tcW w:w="1134" w:type="dxa"/>
            <w:tcBorders>
              <w:top w:val="single" w:sz="4" w:space="0" w:color="auto"/>
              <w:bottom w:val="nil"/>
            </w:tcBorders>
          </w:tcPr>
          <w:p w14:paraId="19A71AFA" w14:textId="77777777" w:rsidR="00795832" w:rsidRPr="00EC1CB3" w:rsidRDefault="00795832" w:rsidP="00795832">
            <w:pPr>
              <w:pStyle w:val="Table8ptText-ASDEFCON"/>
              <w:jc w:val="center"/>
            </w:pPr>
            <w:r>
              <w:t>SSDDR-20</w:t>
            </w:r>
          </w:p>
        </w:tc>
        <w:tc>
          <w:tcPr>
            <w:tcW w:w="709" w:type="dxa"/>
            <w:tcBorders>
              <w:top w:val="single" w:sz="4" w:space="0" w:color="auto"/>
              <w:bottom w:val="nil"/>
            </w:tcBorders>
          </w:tcPr>
          <w:p w14:paraId="3AC2A1FE" w14:textId="77777777" w:rsidR="00795832" w:rsidRPr="00EC1CB3" w:rsidRDefault="00795832" w:rsidP="00795832">
            <w:pPr>
              <w:pStyle w:val="Table8ptText-ASDEFCON"/>
              <w:jc w:val="center"/>
            </w:pPr>
            <w:r>
              <w:t>DMS</w:t>
            </w:r>
          </w:p>
        </w:tc>
        <w:tc>
          <w:tcPr>
            <w:tcW w:w="850" w:type="dxa"/>
            <w:tcBorders>
              <w:top w:val="single" w:sz="4" w:space="0" w:color="auto"/>
              <w:bottom w:val="nil"/>
            </w:tcBorders>
          </w:tcPr>
          <w:p w14:paraId="57CD6E74" w14:textId="77777777" w:rsidR="00795832" w:rsidRPr="00EC1CB3" w:rsidRDefault="00795832" w:rsidP="00795832">
            <w:pPr>
              <w:pStyle w:val="Table8ptText-ASDEFCON"/>
              <w:jc w:val="center"/>
            </w:pPr>
            <w:r>
              <w:t>CR</w:t>
            </w:r>
          </w:p>
        </w:tc>
        <w:tc>
          <w:tcPr>
            <w:tcW w:w="1418" w:type="dxa"/>
            <w:tcBorders>
              <w:top w:val="single" w:sz="4" w:space="0" w:color="auto"/>
              <w:bottom w:val="nil"/>
            </w:tcBorders>
          </w:tcPr>
          <w:p w14:paraId="7F134888" w14:textId="77777777" w:rsidR="00795832" w:rsidRPr="00EC1CB3" w:rsidRDefault="00795832" w:rsidP="00795832">
            <w:pPr>
              <w:pStyle w:val="Table8ptText-ASDEFCON"/>
              <w:jc w:val="center"/>
            </w:pPr>
            <w:r w:rsidRPr="00EC1CB3">
              <w:t>DID-ILS-TDATA-</w:t>
            </w:r>
            <w:r>
              <w:t>M</w:t>
            </w:r>
            <w:r w:rsidRPr="00EC1CB3">
              <w:t>TD</w:t>
            </w:r>
            <w:r>
              <w:t>I</w:t>
            </w:r>
          </w:p>
        </w:tc>
        <w:tc>
          <w:tcPr>
            <w:tcW w:w="708" w:type="dxa"/>
            <w:tcBorders>
              <w:top w:val="single" w:sz="4" w:space="0" w:color="auto"/>
              <w:bottom w:val="nil"/>
            </w:tcBorders>
          </w:tcPr>
          <w:p w14:paraId="21D274EE" w14:textId="77777777" w:rsidR="00795832" w:rsidRPr="00EC1CB3" w:rsidRDefault="00795832" w:rsidP="00795832">
            <w:pPr>
              <w:pStyle w:val="Table8ptText-ASDEFCON"/>
              <w:jc w:val="center"/>
            </w:pPr>
            <w:r>
              <w:t>by MSR</w:t>
            </w:r>
          </w:p>
        </w:tc>
        <w:tc>
          <w:tcPr>
            <w:tcW w:w="851" w:type="dxa"/>
            <w:tcBorders>
              <w:top w:val="single" w:sz="4" w:space="0" w:color="auto"/>
              <w:bottom w:val="nil"/>
            </w:tcBorders>
          </w:tcPr>
          <w:p w14:paraId="21DC9B1D" w14:textId="77777777" w:rsidR="00795832" w:rsidRPr="00EC1CB3" w:rsidRDefault="00795832" w:rsidP="00795832">
            <w:pPr>
              <w:pStyle w:val="Table8ptText-ASDEFCON"/>
              <w:jc w:val="center"/>
            </w:pPr>
            <w:r>
              <w:t>Approval</w:t>
            </w:r>
          </w:p>
        </w:tc>
        <w:tc>
          <w:tcPr>
            <w:tcW w:w="1134" w:type="dxa"/>
            <w:tcBorders>
              <w:top w:val="single" w:sz="4" w:space="0" w:color="auto"/>
              <w:bottom w:val="nil"/>
            </w:tcBorders>
          </w:tcPr>
          <w:p w14:paraId="27377A68" w14:textId="77777777" w:rsidR="00795832" w:rsidRPr="00EC1CB3" w:rsidRDefault="00795832" w:rsidP="00795832">
            <w:pPr>
              <w:pStyle w:val="Table8ptText-ASDEFCON"/>
              <w:jc w:val="center"/>
            </w:pPr>
            <w:r>
              <w:t>NA</w:t>
            </w:r>
          </w:p>
        </w:tc>
        <w:tc>
          <w:tcPr>
            <w:tcW w:w="2551" w:type="dxa"/>
            <w:tcBorders>
              <w:top w:val="single" w:sz="4" w:space="0" w:color="auto"/>
              <w:bottom w:val="nil"/>
            </w:tcBorders>
          </w:tcPr>
          <w:p w14:paraId="165FBD94" w14:textId="420A1FA8" w:rsidR="00795832" w:rsidRPr="00397FA2" w:rsidRDefault="00795832" w:rsidP="00795832">
            <w:pPr>
              <w:pStyle w:val="Table8ptText-ASDEFCON"/>
              <w:jc w:val="left"/>
            </w:pPr>
            <w:r w:rsidRPr="00397FA2">
              <w:rPr>
                <w:snapToGrid w:val="0"/>
              </w:rPr>
              <w:t>TML content is mostly contained within the SSTDL, if deliveries coincide.</w:t>
            </w:r>
          </w:p>
        </w:tc>
      </w:tr>
      <w:tr w:rsidR="00A60698" w:rsidRPr="00EC1CB3" w14:paraId="6C1DB9F9" w14:textId="77777777" w:rsidTr="004275EA">
        <w:tc>
          <w:tcPr>
            <w:tcW w:w="736" w:type="dxa"/>
            <w:tcBorders>
              <w:top w:val="nil"/>
              <w:bottom w:val="nil"/>
            </w:tcBorders>
          </w:tcPr>
          <w:p w14:paraId="66BC9F9E" w14:textId="77777777" w:rsidR="00795832" w:rsidRDefault="00795832" w:rsidP="00795832">
            <w:pPr>
              <w:pStyle w:val="Table8ptText-ASDEFCON"/>
              <w:jc w:val="left"/>
            </w:pPr>
          </w:p>
        </w:tc>
        <w:tc>
          <w:tcPr>
            <w:tcW w:w="1671" w:type="dxa"/>
            <w:tcBorders>
              <w:top w:val="nil"/>
              <w:bottom w:val="nil"/>
            </w:tcBorders>
          </w:tcPr>
          <w:p w14:paraId="6D4450D4" w14:textId="77777777" w:rsidR="00795832" w:rsidRDefault="00795832" w:rsidP="00795832">
            <w:pPr>
              <w:pStyle w:val="Table8ptText-ASDEFCON"/>
              <w:numPr>
                <w:ilvl w:val="0"/>
                <w:numId w:val="0"/>
              </w:numPr>
              <w:jc w:val="left"/>
            </w:pPr>
          </w:p>
        </w:tc>
        <w:tc>
          <w:tcPr>
            <w:tcW w:w="734" w:type="dxa"/>
            <w:tcBorders>
              <w:top w:val="nil"/>
              <w:bottom w:val="nil"/>
            </w:tcBorders>
          </w:tcPr>
          <w:p w14:paraId="70DDCC73" w14:textId="77777777" w:rsidR="00795832" w:rsidRDefault="00795832" w:rsidP="00795832">
            <w:pPr>
              <w:pStyle w:val="Table8ptText-ASDEFCON"/>
              <w:jc w:val="center"/>
            </w:pPr>
          </w:p>
        </w:tc>
        <w:tc>
          <w:tcPr>
            <w:tcW w:w="318" w:type="dxa"/>
            <w:tcBorders>
              <w:top w:val="nil"/>
              <w:bottom w:val="nil"/>
            </w:tcBorders>
          </w:tcPr>
          <w:p w14:paraId="07F9464D" w14:textId="77777777" w:rsidR="00795832" w:rsidRDefault="00795832" w:rsidP="00795832">
            <w:pPr>
              <w:pStyle w:val="Table8ptText-ASDEFCON"/>
              <w:numPr>
                <w:ilvl w:val="0"/>
                <w:numId w:val="0"/>
              </w:numPr>
              <w:jc w:val="center"/>
            </w:pPr>
            <w:r>
              <w:t>b</w:t>
            </w:r>
          </w:p>
        </w:tc>
        <w:tc>
          <w:tcPr>
            <w:tcW w:w="931" w:type="dxa"/>
            <w:tcBorders>
              <w:top w:val="nil"/>
              <w:bottom w:val="nil"/>
            </w:tcBorders>
          </w:tcPr>
          <w:p w14:paraId="010AA875" w14:textId="77777777" w:rsidR="00795832" w:rsidRDefault="00795832" w:rsidP="00795832">
            <w:pPr>
              <w:pStyle w:val="Table8ptText-ASDEFCON"/>
              <w:numPr>
                <w:ilvl w:val="0"/>
                <w:numId w:val="0"/>
              </w:numPr>
              <w:jc w:val="center"/>
            </w:pPr>
            <w:r>
              <w:t>Update</w:t>
            </w:r>
          </w:p>
        </w:tc>
        <w:tc>
          <w:tcPr>
            <w:tcW w:w="1134" w:type="dxa"/>
            <w:tcBorders>
              <w:top w:val="nil"/>
              <w:bottom w:val="nil"/>
            </w:tcBorders>
          </w:tcPr>
          <w:p w14:paraId="10ED31A0" w14:textId="77777777" w:rsidR="00795832" w:rsidRDefault="00795832" w:rsidP="00795832">
            <w:pPr>
              <w:pStyle w:val="Table8ptText-ASDEFCON"/>
              <w:jc w:val="center"/>
            </w:pPr>
            <w:r>
              <w:t>TNGRR-20</w:t>
            </w:r>
          </w:p>
        </w:tc>
        <w:tc>
          <w:tcPr>
            <w:tcW w:w="709" w:type="dxa"/>
            <w:tcBorders>
              <w:top w:val="nil"/>
              <w:bottom w:val="nil"/>
            </w:tcBorders>
          </w:tcPr>
          <w:p w14:paraId="7695858A" w14:textId="77777777" w:rsidR="00795832" w:rsidRDefault="00795832" w:rsidP="00795832">
            <w:pPr>
              <w:pStyle w:val="Table8ptText-ASDEFCON"/>
              <w:jc w:val="center"/>
            </w:pPr>
            <w:r>
              <w:t>DMS</w:t>
            </w:r>
          </w:p>
        </w:tc>
        <w:tc>
          <w:tcPr>
            <w:tcW w:w="850" w:type="dxa"/>
            <w:tcBorders>
              <w:top w:val="nil"/>
              <w:bottom w:val="nil"/>
            </w:tcBorders>
          </w:tcPr>
          <w:p w14:paraId="6130F03C" w14:textId="77777777" w:rsidR="00795832" w:rsidRDefault="00795832" w:rsidP="00795832">
            <w:pPr>
              <w:pStyle w:val="Table8ptText-ASDEFCON"/>
              <w:jc w:val="center"/>
            </w:pPr>
            <w:r>
              <w:t>CR</w:t>
            </w:r>
          </w:p>
        </w:tc>
        <w:tc>
          <w:tcPr>
            <w:tcW w:w="1418" w:type="dxa"/>
            <w:tcBorders>
              <w:top w:val="nil"/>
              <w:bottom w:val="nil"/>
            </w:tcBorders>
          </w:tcPr>
          <w:p w14:paraId="2D7D2203" w14:textId="77777777" w:rsidR="00795832" w:rsidRPr="00EC1CB3" w:rsidRDefault="00795832" w:rsidP="00795832">
            <w:pPr>
              <w:pStyle w:val="Table8ptText-ASDEFCON"/>
              <w:jc w:val="center"/>
            </w:pPr>
          </w:p>
        </w:tc>
        <w:tc>
          <w:tcPr>
            <w:tcW w:w="708" w:type="dxa"/>
            <w:tcBorders>
              <w:top w:val="nil"/>
              <w:bottom w:val="nil"/>
            </w:tcBorders>
          </w:tcPr>
          <w:p w14:paraId="348E9C5D" w14:textId="77777777" w:rsidR="00795832" w:rsidRDefault="00795832" w:rsidP="00795832">
            <w:pPr>
              <w:pStyle w:val="Table8ptText-ASDEFCON"/>
              <w:jc w:val="center"/>
            </w:pPr>
            <w:r>
              <w:t>by MSR</w:t>
            </w:r>
          </w:p>
        </w:tc>
        <w:tc>
          <w:tcPr>
            <w:tcW w:w="851" w:type="dxa"/>
            <w:tcBorders>
              <w:top w:val="nil"/>
              <w:bottom w:val="nil"/>
            </w:tcBorders>
          </w:tcPr>
          <w:p w14:paraId="5E117C5E" w14:textId="77777777" w:rsidR="00795832" w:rsidRDefault="00795832" w:rsidP="00795832">
            <w:pPr>
              <w:pStyle w:val="Table8ptText-ASDEFCON"/>
              <w:jc w:val="center"/>
            </w:pPr>
            <w:r>
              <w:t>Approval</w:t>
            </w:r>
          </w:p>
        </w:tc>
        <w:tc>
          <w:tcPr>
            <w:tcW w:w="1134" w:type="dxa"/>
            <w:tcBorders>
              <w:top w:val="nil"/>
              <w:bottom w:val="nil"/>
            </w:tcBorders>
          </w:tcPr>
          <w:p w14:paraId="5FDD0128" w14:textId="77777777" w:rsidR="00795832" w:rsidRPr="00EC1CB3" w:rsidRDefault="00795832" w:rsidP="00795832">
            <w:pPr>
              <w:pStyle w:val="Table8ptText-ASDEFCON"/>
              <w:jc w:val="center"/>
            </w:pPr>
            <w:r>
              <w:t>NA</w:t>
            </w:r>
          </w:p>
        </w:tc>
        <w:tc>
          <w:tcPr>
            <w:tcW w:w="2551" w:type="dxa"/>
            <w:tcBorders>
              <w:top w:val="nil"/>
              <w:bottom w:val="nil"/>
            </w:tcBorders>
          </w:tcPr>
          <w:p w14:paraId="3C8241A9" w14:textId="77777777" w:rsidR="00795832" w:rsidRPr="00397FA2" w:rsidRDefault="00795832" w:rsidP="00795832">
            <w:pPr>
              <w:pStyle w:val="Table8ptText-ASDEFCON"/>
              <w:jc w:val="left"/>
            </w:pPr>
          </w:p>
        </w:tc>
      </w:tr>
      <w:tr w:rsidR="00A60698" w:rsidRPr="00EC1CB3" w14:paraId="7358B39D" w14:textId="77777777" w:rsidTr="004275EA">
        <w:tc>
          <w:tcPr>
            <w:tcW w:w="736" w:type="dxa"/>
            <w:tcBorders>
              <w:top w:val="nil"/>
              <w:bottom w:val="single" w:sz="4" w:space="0" w:color="auto"/>
            </w:tcBorders>
          </w:tcPr>
          <w:p w14:paraId="4B746D88" w14:textId="77777777" w:rsidR="00795832" w:rsidRDefault="00795832" w:rsidP="00795832">
            <w:pPr>
              <w:pStyle w:val="Table8ptText-ASDEFCON"/>
              <w:jc w:val="left"/>
            </w:pPr>
          </w:p>
        </w:tc>
        <w:tc>
          <w:tcPr>
            <w:tcW w:w="1671" w:type="dxa"/>
            <w:tcBorders>
              <w:top w:val="nil"/>
              <w:bottom w:val="single" w:sz="4" w:space="0" w:color="auto"/>
            </w:tcBorders>
          </w:tcPr>
          <w:p w14:paraId="4C9ADFC9" w14:textId="77777777" w:rsidR="00795832" w:rsidRDefault="00795832" w:rsidP="00795832">
            <w:pPr>
              <w:pStyle w:val="Table8ptText-ASDEFCON"/>
              <w:numPr>
                <w:ilvl w:val="0"/>
                <w:numId w:val="0"/>
              </w:numPr>
              <w:jc w:val="left"/>
            </w:pPr>
          </w:p>
        </w:tc>
        <w:tc>
          <w:tcPr>
            <w:tcW w:w="734" w:type="dxa"/>
            <w:tcBorders>
              <w:top w:val="nil"/>
              <w:bottom w:val="single" w:sz="4" w:space="0" w:color="auto"/>
            </w:tcBorders>
          </w:tcPr>
          <w:p w14:paraId="6C87F2A4" w14:textId="77777777" w:rsidR="00795832" w:rsidRDefault="00795832" w:rsidP="00795832">
            <w:pPr>
              <w:pStyle w:val="Table8ptText-ASDEFCON"/>
              <w:jc w:val="center"/>
            </w:pPr>
          </w:p>
        </w:tc>
        <w:tc>
          <w:tcPr>
            <w:tcW w:w="318" w:type="dxa"/>
            <w:tcBorders>
              <w:top w:val="nil"/>
              <w:bottom w:val="single" w:sz="4" w:space="0" w:color="auto"/>
            </w:tcBorders>
          </w:tcPr>
          <w:p w14:paraId="36746880" w14:textId="77777777" w:rsidR="00795832" w:rsidRDefault="00795832" w:rsidP="00795832">
            <w:pPr>
              <w:pStyle w:val="Table8ptText-ASDEFCON"/>
              <w:numPr>
                <w:ilvl w:val="0"/>
                <w:numId w:val="0"/>
              </w:numPr>
              <w:jc w:val="center"/>
            </w:pPr>
            <w:r>
              <w:t>c</w:t>
            </w:r>
          </w:p>
        </w:tc>
        <w:tc>
          <w:tcPr>
            <w:tcW w:w="931" w:type="dxa"/>
            <w:tcBorders>
              <w:top w:val="nil"/>
              <w:bottom w:val="single" w:sz="4" w:space="0" w:color="auto"/>
            </w:tcBorders>
          </w:tcPr>
          <w:p w14:paraId="2AD9D822" w14:textId="77777777" w:rsidR="00795832" w:rsidRDefault="00795832" w:rsidP="00795832">
            <w:pPr>
              <w:pStyle w:val="Table8ptText-ASDEFCON"/>
              <w:numPr>
                <w:ilvl w:val="0"/>
                <w:numId w:val="0"/>
              </w:numPr>
              <w:jc w:val="center"/>
            </w:pPr>
            <w:r>
              <w:t>Update</w:t>
            </w:r>
          </w:p>
        </w:tc>
        <w:tc>
          <w:tcPr>
            <w:tcW w:w="1134" w:type="dxa"/>
            <w:tcBorders>
              <w:top w:val="nil"/>
              <w:bottom w:val="single" w:sz="4" w:space="0" w:color="auto"/>
            </w:tcBorders>
          </w:tcPr>
          <w:p w14:paraId="02455DD5" w14:textId="6815A409" w:rsidR="00795832" w:rsidRDefault="00795832" w:rsidP="00795832">
            <w:pPr>
              <w:pStyle w:val="Table8ptText-ASDEFCON"/>
              <w:numPr>
                <w:ilvl w:val="0"/>
                <w:numId w:val="0"/>
              </w:numPr>
              <w:jc w:val="center"/>
            </w:pPr>
            <w:r>
              <w:t>FA-40</w:t>
            </w:r>
          </w:p>
        </w:tc>
        <w:tc>
          <w:tcPr>
            <w:tcW w:w="709" w:type="dxa"/>
            <w:tcBorders>
              <w:top w:val="nil"/>
              <w:bottom w:val="single" w:sz="4" w:space="0" w:color="auto"/>
            </w:tcBorders>
          </w:tcPr>
          <w:p w14:paraId="3A2D60D0" w14:textId="77777777" w:rsidR="00795832" w:rsidRDefault="00795832" w:rsidP="00795832">
            <w:pPr>
              <w:pStyle w:val="Table8ptText-ASDEFCON"/>
              <w:numPr>
                <w:ilvl w:val="0"/>
                <w:numId w:val="0"/>
              </w:numPr>
              <w:jc w:val="center"/>
            </w:pPr>
            <w:r>
              <w:t>DMS</w:t>
            </w:r>
          </w:p>
        </w:tc>
        <w:tc>
          <w:tcPr>
            <w:tcW w:w="850" w:type="dxa"/>
            <w:tcBorders>
              <w:top w:val="nil"/>
              <w:bottom w:val="single" w:sz="4" w:space="0" w:color="auto"/>
            </w:tcBorders>
          </w:tcPr>
          <w:p w14:paraId="79E7DA63" w14:textId="77777777" w:rsidR="00795832" w:rsidRDefault="00795832" w:rsidP="00795832">
            <w:pPr>
              <w:pStyle w:val="Table8ptText-ASDEFCON"/>
              <w:numPr>
                <w:ilvl w:val="0"/>
                <w:numId w:val="0"/>
              </w:numPr>
              <w:jc w:val="center"/>
            </w:pPr>
            <w:r>
              <w:t>CR</w:t>
            </w:r>
          </w:p>
        </w:tc>
        <w:tc>
          <w:tcPr>
            <w:tcW w:w="1418" w:type="dxa"/>
            <w:tcBorders>
              <w:top w:val="nil"/>
              <w:bottom w:val="single" w:sz="4" w:space="0" w:color="auto"/>
            </w:tcBorders>
          </w:tcPr>
          <w:p w14:paraId="4EB1FC1A" w14:textId="77777777" w:rsidR="00795832" w:rsidRPr="00EC1CB3" w:rsidRDefault="00795832" w:rsidP="00795832">
            <w:pPr>
              <w:pStyle w:val="Table8ptText-ASDEFCON"/>
              <w:jc w:val="center"/>
            </w:pPr>
          </w:p>
        </w:tc>
        <w:tc>
          <w:tcPr>
            <w:tcW w:w="708" w:type="dxa"/>
            <w:tcBorders>
              <w:top w:val="nil"/>
              <w:bottom w:val="single" w:sz="4" w:space="0" w:color="auto"/>
            </w:tcBorders>
          </w:tcPr>
          <w:p w14:paraId="1D216044" w14:textId="77777777" w:rsidR="00795832" w:rsidRDefault="00795832" w:rsidP="00795832">
            <w:pPr>
              <w:pStyle w:val="Table8ptText-ASDEFCON"/>
              <w:jc w:val="center"/>
            </w:pPr>
            <w:r>
              <w:t>20</w:t>
            </w:r>
          </w:p>
        </w:tc>
        <w:tc>
          <w:tcPr>
            <w:tcW w:w="851" w:type="dxa"/>
            <w:tcBorders>
              <w:top w:val="nil"/>
              <w:bottom w:val="single" w:sz="4" w:space="0" w:color="auto"/>
            </w:tcBorders>
          </w:tcPr>
          <w:p w14:paraId="2476DCFB" w14:textId="77777777" w:rsidR="00795832" w:rsidRDefault="00795832" w:rsidP="00795832">
            <w:pPr>
              <w:pStyle w:val="Table8ptText-ASDEFCON"/>
              <w:jc w:val="center"/>
            </w:pPr>
            <w:r>
              <w:t>Approval</w:t>
            </w:r>
          </w:p>
        </w:tc>
        <w:tc>
          <w:tcPr>
            <w:tcW w:w="1134" w:type="dxa"/>
            <w:tcBorders>
              <w:top w:val="nil"/>
              <w:bottom w:val="single" w:sz="4" w:space="0" w:color="auto"/>
            </w:tcBorders>
          </w:tcPr>
          <w:p w14:paraId="7F085F93" w14:textId="77777777" w:rsidR="00795832" w:rsidRDefault="00795832" w:rsidP="00795832">
            <w:pPr>
              <w:pStyle w:val="Table8ptText-ASDEFCON"/>
              <w:numPr>
                <w:ilvl w:val="0"/>
                <w:numId w:val="0"/>
              </w:numPr>
              <w:jc w:val="center"/>
            </w:pPr>
            <w:r>
              <w:t>NA</w:t>
            </w:r>
          </w:p>
        </w:tc>
        <w:tc>
          <w:tcPr>
            <w:tcW w:w="2551" w:type="dxa"/>
            <w:tcBorders>
              <w:top w:val="nil"/>
              <w:bottom w:val="single" w:sz="4" w:space="0" w:color="auto"/>
            </w:tcBorders>
          </w:tcPr>
          <w:p w14:paraId="7F4774CC" w14:textId="0C36DB7B" w:rsidR="00795832" w:rsidRPr="00397FA2" w:rsidRDefault="00795832" w:rsidP="00795832">
            <w:pPr>
              <w:pStyle w:val="Table8ptText-ASDEFCON"/>
              <w:jc w:val="left"/>
            </w:pPr>
            <w:r w:rsidRPr="00397FA2">
              <w:t>Delivered with</w:t>
            </w:r>
            <w:r w:rsidR="00FA09AF">
              <w:t>/</w:t>
            </w:r>
            <w:r w:rsidRPr="00397FA2">
              <w:t>as part of the final SSTDL update.</w:t>
            </w:r>
          </w:p>
        </w:tc>
      </w:tr>
      <w:tr w:rsidR="00A60698" w:rsidRPr="00EC1CB3" w14:paraId="1BC6AAAC" w14:textId="77777777" w:rsidTr="004275EA">
        <w:tc>
          <w:tcPr>
            <w:tcW w:w="736" w:type="dxa"/>
            <w:tcBorders>
              <w:bottom w:val="nil"/>
            </w:tcBorders>
          </w:tcPr>
          <w:p w14:paraId="3F4402F9" w14:textId="2142DFB0" w:rsidR="00795832" w:rsidRPr="00EC1CB3" w:rsidRDefault="00795832" w:rsidP="00795832">
            <w:pPr>
              <w:pStyle w:val="Table8ptText-ASDEFCON"/>
              <w:jc w:val="left"/>
            </w:pPr>
            <w:r w:rsidRPr="00EC1CB3">
              <w:t>ILS-9</w:t>
            </w:r>
            <w:r>
              <w:t>4</w:t>
            </w:r>
            <w:r w:rsidRPr="00EC1CB3">
              <w:t>0</w:t>
            </w:r>
          </w:p>
        </w:tc>
        <w:tc>
          <w:tcPr>
            <w:tcW w:w="1671" w:type="dxa"/>
            <w:tcBorders>
              <w:bottom w:val="nil"/>
            </w:tcBorders>
          </w:tcPr>
          <w:p w14:paraId="2F32E186" w14:textId="77777777" w:rsidR="00795832" w:rsidRPr="00EC1CB3" w:rsidRDefault="00795832" w:rsidP="00795832">
            <w:pPr>
              <w:pStyle w:val="Table8ptText-ASDEFCON"/>
              <w:jc w:val="left"/>
            </w:pPr>
            <w:r w:rsidRPr="00EC1CB3">
              <w:t>Training Equipment List (TEL)</w:t>
            </w:r>
          </w:p>
        </w:tc>
        <w:tc>
          <w:tcPr>
            <w:tcW w:w="734" w:type="dxa"/>
            <w:tcBorders>
              <w:bottom w:val="nil"/>
            </w:tcBorders>
          </w:tcPr>
          <w:p w14:paraId="4E02AE11" w14:textId="77777777" w:rsidR="00795832" w:rsidRPr="00EC1CB3" w:rsidRDefault="00795832" w:rsidP="00795832">
            <w:pPr>
              <w:pStyle w:val="Table8ptText-ASDEFCON"/>
              <w:jc w:val="center"/>
            </w:pPr>
            <w:r>
              <w:t>5.2.8.4</w:t>
            </w:r>
          </w:p>
        </w:tc>
        <w:tc>
          <w:tcPr>
            <w:tcW w:w="318" w:type="dxa"/>
            <w:tcBorders>
              <w:bottom w:val="nil"/>
            </w:tcBorders>
          </w:tcPr>
          <w:p w14:paraId="57DC9A97" w14:textId="77777777" w:rsidR="00795832" w:rsidRPr="00EC1CB3" w:rsidRDefault="00795832" w:rsidP="00795832">
            <w:pPr>
              <w:pStyle w:val="Table8ptText-ASDEFCON"/>
              <w:jc w:val="center"/>
            </w:pPr>
            <w:r w:rsidRPr="00EC1CB3">
              <w:t>a</w:t>
            </w:r>
          </w:p>
        </w:tc>
        <w:tc>
          <w:tcPr>
            <w:tcW w:w="931" w:type="dxa"/>
            <w:tcBorders>
              <w:bottom w:val="nil"/>
            </w:tcBorders>
          </w:tcPr>
          <w:p w14:paraId="45237995" w14:textId="77777777" w:rsidR="00795832" w:rsidRPr="00EC1CB3" w:rsidRDefault="00795832" w:rsidP="00795832">
            <w:pPr>
              <w:pStyle w:val="Table8ptText-ASDEFCON"/>
              <w:jc w:val="center"/>
            </w:pPr>
            <w:r w:rsidRPr="00EC1CB3">
              <w:t>Draft 1</w:t>
            </w:r>
          </w:p>
        </w:tc>
        <w:tc>
          <w:tcPr>
            <w:tcW w:w="1134" w:type="dxa"/>
            <w:tcBorders>
              <w:bottom w:val="nil"/>
            </w:tcBorders>
          </w:tcPr>
          <w:p w14:paraId="7CFC2417" w14:textId="77777777" w:rsidR="00795832" w:rsidRPr="00EC1CB3" w:rsidRDefault="00795832" w:rsidP="00795832">
            <w:pPr>
              <w:pStyle w:val="Table8ptText-ASDEFCON"/>
              <w:jc w:val="center"/>
            </w:pPr>
            <w:r w:rsidRPr="00EC1CB3">
              <w:t>LLTIR-20</w:t>
            </w:r>
          </w:p>
        </w:tc>
        <w:tc>
          <w:tcPr>
            <w:tcW w:w="709" w:type="dxa"/>
            <w:tcBorders>
              <w:bottom w:val="nil"/>
            </w:tcBorders>
          </w:tcPr>
          <w:p w14:paraId="700173D3" w14:textId="77777777" w:rsidR="00795832" w:rsidRPr="00EC1CB3" w:rsidRDefault="00795832" w:rsidP="00795832">
            <w:pPr>
              <w:pStyle w:val="Table8ptText-ASDEFCON"/>
              <w:jc w:val="center"/>
            </w:pPr>
            <w:r w:rsidRPr="00EC1CB3">
              <w:t>DMS</w:t>
            </w:r>
          </w:p>
        </w:tc>
        <w:tc>
          <w:tcPr>
            <w:tcW w:w="850" w:type="dxa"/>
            <w:tcBorders>
              <w:bottom w:val="nil"/>
            </w:tcBorders>
          </w:tcPr>
          <w:p w14:paraId="02C54E08" w14:textId="77777777" w:rsidR="00795832" w:rsidRPr="00EC1CB3" w:rsidRDefault="00795832" w:rsidP="00795832">
            <w:pPr>
              <w:pStyle w:val="Table8ptText-ASDEFCON"/>
              <w:jc w:val="center"/>
            </w:pPr>
            <w:r w:rsidRPr="00EC1CB3">
              <w:t>CR</w:t>
            </w:r>
          </w:p>
        </w:tc>
        <w:tc>
          <w:tcPr>
            <w:tcW w:w="1418" w:type="dxa"/>
            <w:tcBorders>
              <w:bottom w:val="nil"/>
            </w:tcBorders>
          </w:tcPr>
          <w:p w14:paraId="664F3D6E" w14:textId="77777777" w:rsidR="00795832" w:rsidRPr="00EC1CB3" w:rsidRDefault="00795832" w:rsidP="00795832">
            <w:pPr>
              <w:pStyle w:val="Table8ptText-ASDEFCON"/>
              <w:jc w:val="center"/>
            </w:pPr>
            <w:r w:rsidRPr="00EC1CB3">
              <w:t>DID-ILS-TNG-TEL</w:t>
            </w:r>
          </w:p>
        </w:tc>
        <w:tc>
          <w:tcPr>
            <w:tcW w:w="708" w:type="dxa"/>
            <w:tcBorders>
              <w:bottom w:val="nil"/>
            </w:tcBorders>
          </w:tcPr>
          <w:p w14:paraId="08F48B78" w14:textId="77777777" w:rsidR="00795832" w:rsidRPr="00EC1CB3" w:rsidRDefault="00795832" w:rsidP="00795832">
            <w:pPr>
              <w:pStyle w:val="Table8ptText-ASDEFCON"/>
              <w:jc w:val="center"/>
            </w:pPr>
            <w:r w:rsidRPr="00EC1CB3">
              <w:t>by MSR</w:t>
            </w:r>
          </w:p>
        </w:tc>
        <w:tc>
          <w:tcPr>
            <w:tcW w:w="851" w:type="dxa"/>
            <w:tcBorders>
              <w:bottom w:val="nil"/>
            </w:tcBorders>
          </w:tcPr>
          <w:p w14:paraId="2897314B" w14:textId="77777777" w:rsidR="00795832" w:rsidRPr="00EC1CB3" w:rsidRDefault="00795832" w:rsidP="00795832">
            <w:pPr>
              <w:pStyle w:val="Table8ptText-ASDEFCON"/>
              <w:jc w:val="center"/>
            </w:pPr>
            <w:r w:rsidRPr="00EC1CB3">
              <w:t>Approval</w:t>
            </w:r>
          </w:p>
        </w:tc>
        <w:tc>
          <w:tcPr>
            <w:tcW w:w="1134" w:type="dxa"/>
            <w:tcBorders>
              <w:bottom w:val="nil"/>
            </w:tcBorders>
          </w:tcPr>
          <w:p w14:paraId="4B4AD4A6" w14:textId="77777777" w:rsidR="00795832" w:rsidRPr="00EC1CB3" w:rsidRDefault="00795832" w:rsidP="00795832">
            <w:pPr>
              <w:pStyle w:val="Table8ptText-ASDEFCON"/>
              <w:jc w:val="center"/>
            </w:pPr>
            <w:r w:rsidRPr="00EC1CB3">
              <w:t>NA</w:t>
            </w:r>
          </w:p>
        </w:tc>
        <w:tc>
          <w:tcPr>
            <w:tcW w:w="2551" w:type="dxa"/>
            <w:tcBorders>
              <w:bottom w:val="nil"/>
            </w:tcBorders>
          </w:tcPr>
          <w:p w14:paraId="10CCCC4F" w14:textId="77777777" w:rsidR="00795832" w:rsidRPr="00397FA2" w:rsidRDefault="00795832" w:rsidP="00795832">
            <w:pPr>
              <w:pStyle w:val="Table8ptText-ASDEFCON"/>
              <w:jc w:val="left"/>
            </w:pPr>
            <w:r w:rsidRPr="00397FA2">
              <w:t>For consideration of LLTIs only.</w:t>
            </w:r>
          </w:p>
        </w:tc>
      </w:tr>
      <w:tr w:rsidR="00A60698" w:rsidRPr="00EC1CB3" w14:paraId="53811C36" w14:textId="77777777" w:rsidTr="004275EA">
        <w:tc>
          <w:tcPr>
            <w:tcW w:w="736" w:type="dxa"/>
            <w:tcBorders>
              <w:top w:val="nil"/>
              <w:bottom w:val="nil"/>
            </w:tcBorders>
          </w:tcPr>
          <w:p w14:paraId="2F8E5643" w14:textId="77777777" w:rsidR="00795832" w:rsidRPr="00EC1CB3" w:rsidRDefault="00795832" w:rsidP="00795832">
            <w:pPr>
              <w:pStyle w:val="Table8ptText-ASDEFCON"/>
              <w:jc w:val="left"/>
            </w:pPr>
          </w:p>
        </w:tc>
        <w:tc>
          <w:tcPr>
            <w:tcW w:w="1671" w:type="dxa"/>
            <w:tcBorders>
              <w:top w:val="nil"/>
              <w:bottom w:val="nil"/>
            </w:tcBorders>
          </w:tcPr>
          <w:p w14:paraId="029010A6" w14:textId="77777777" w:rsidR="00795832" w:rsidRPr="00EC1CB3" w:rsidRDefault="00795832" w:rsidP="00795832">
            <w:pPr>
              <w:pStyle w:val="Table8ptText-ASDEFCON"/>
              <w:jc w:val="left"/>
            </w:pPr>
          </w:p>
        </w:tc>
        <w:tc>
          <w:tcPr>
            <w:tcW w:w="734" w:type="dxa"/>
            <w:tcBorders>
              <w:top w:val="nil"/>
              <w:bottom w:val="nil"/>
            </w:tcBorders>
          </w:tcPr>
          <w:p w14:paraId="6BDB6EA5" w14:textId="77777777" w:rsidR="00795832" w:rsidRPr="00EC1CB3" w:rsidRDefault="00795832" w:rsidP="00795832">
            <w:pPr>
              <w:pStyle w:val="Table8ptText-ASDEFCON"/>
              <w:jc w:val="center"/>
            </w:pPr>
          </w:p>
        </w:tc>
        <w:tc>
          <w:tcPr>
            <w:tcW w:w="318" w:type="dxa"/>
            <w:tcBorders>
              <w:top w:val="nil"/>
              <w:bottom w:val="nil"/>
            </w:tcBorders>
          </w:tcPr>
          <w:p w14:paraId="5C308E94" w14:textId="77777777" w:rsidR="00795832" w:rsidRPr="00EC1CB3" w:rsidRDefault="00795832" w:rsidP="00795832">
            <w:pPr>
              <w:pStyle w:val="Table8ptText-ASDEFCON"/>
              <w:jc w:val="center"/>
            </w:pPr>
            <w:r>
              <w:t>b</w:t>
            </w:r>
          </w:p>
        </w:tc>
        <w:tc>
          <w:tcPr>
            <w:tcW w:w="931" w:type="dxa"/>
            <w:tcBorders>
              <w:top w:val="nil"/>
              <w:bottom w:val="nil"/>
            </w:tcBorders>
          </w:tcPr>
          <w:p w14:paraId="4DDA9E0E" w14:textId="77777777" w:rsidR="00795832" w:rsidRPr="00EC1CB3" w:rsidRDefault="00795832" w:rsidP="00795832">
            <w:pPr>
              <w:pStyle w:val="Table8ptText-ASDEFCON"/>
              <w:jc w:val="center"/>
            </w:pPr>
            <w:r w:rsidRPr="00EC1CB3">
              <w:t xml:space="preserve">Draft </w:t>
            </w:r>
            <w:r>
              <w:t>2</w:t>
            </w:r>
          </w:p>
        </w:tc>
        <w:tc>
          <w:tcPr>
            <w:tcW w:w="1134" w:type="dxa"/>
            <w:tcBorders>
              <w:top w:val="nil"/>
              <w:bottom w:val="nil"/>
            </w:tcBorders>
          </w:tcPr>
          <w:p w14:paraId="56EE5434"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102135EC"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51E48D8"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5DD6374" w14:textId="77777777" w:rsidR="00795832" w:rsidRPr="00EC1CB3" w:rsidRDefault="00795832" w:rsidP="00795832">
            <w:pPr>
              <w:pStyle w:val="Table8ptText-ASDEFCON"/>
              <w:jc w:val="center"/>
            </w:pPr>
          </w:p>
        </w:tc>
        <w:tc>
          <w:tcPr>
            <w:tcW w:w="708" w:type="dxa"/>
            <w:tcBorders>
              <w:top w:val="nil"/>
              <w:bottom w:val="nil"/>
            </w:tcBorders>
          </w:tcPr>
          <w:p w14:paraId="293D42F1"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E3DDD4F"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165FFDAA"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7B930DB0" w14:textId="77777777" w:rsidR="00795832" w:rsidRPr="00397FA2" w:rsidRDefault="00795832" w:rsidP="00795832">
            <w:pPr>
              <w:pStyle w:val="Table8ptText-ASDEFCON"/>
              <w:jc w:val="left"/>
            </w:pPr>
            <w:r w:rsidRPr="00397FA2">
              <w:t>For consideration in conjunction with the PNAR.</w:t>
            </w:r>
          </w:p>
        </w:tc>
      </w:tr>
      <w:tr w:rsidR="00A60698" w:rsidRPr="00EC1CB3" w14:paraId="4C78F385" w14:textId="77777777" w:rsidTr="004275EA">
        <w:tc>
          <w:tcPr>
            <w:tcW w:w="736" w:type="dxa"/>
            <w:tcBorders>
              <w:top w:val="nil"/>
              <w:bottom w:val="nil"/>
            </w:tcBorders>
          </w:tcPr>
          <w:p w14:paraId="1B242673" w14:textId="77777777" w:rsidR="00795832" w:rsidRPr="00EC1CB3" w:rsidRDefault="00795832" w:rsidP="00795832">
            <w:pPr>
              <w:pStyle w:val="Table8ptText-ASDEFCON"/>
              <w:jc w:val="left"/>
            </w:pPr>
          </w:p>
        </w:tc>
        <w:tc>
          <w:tcPr>
            <w:tcW w:w="1671" w:type="dxa"/>
            <w:tcBorders>
              <w:top w:val="nil"/>
              <w:bottom w:val="nil"/>
            </w:tcBorders>
          </w:tcPr>
          <w:p w14:paraId="54E3D3A8" w14:textId="77777777" w:rsidR="00795832" w:rsidRPr="00EC1CB3" w:rsidRDefault="00795832" w:rsidP="00795832">
            <w:pPr>
              <w:pStyle w:val="Table8ptText-ASDEFCON"/>
              <w:jc w:val="left"/>
            </w:pPr>
          </w:p>
        </w:tc>
        <w:tc>
          <w:tcPr>
            <w:tcW w:w="734" w:type="dxa"/>
            <w:tcBorders>
              <w:top w:val="nil"/>
              <w:bottom w:val="nil"/>
            </w:tcBorders>
          </w:tcPr>
          <w:p w14:paraId="433BB19E" w14:textId="77777777" w:rsidR="00795832" w:rsidRPr="00EC1CB3" w:rsidRDefault="00795832" w:rsidP="00795832">
            <w:pPr>
              <w:pStyle w:val="Table8ptText-ASDEFCON"/>
              <w:jc w:val="center"/>
            </w:pPr>
          </w:p>
        </w:tc>
        <w:tc>
          <w:tcPr>
            <w:tcW w:w="318" w:type="dxa"/>
            <w:tcBorders>
              <w:top w:val="nil"/>
              <w:bottom w:val="nil"/>
            </w:tcBorders>
          </w:tcPr>
          <w:p w14:paraId="6419CF37" w14:textId="77777777" w:rsidR="00795832" w:rsidRPr="00EC1CB3" w:rsidRDefault="00795832" w:rsidP="00795832">
            <w:pPr>
              <w:pStyle w:val="Table8ptText-ASDEFCON"/>
              <w:jc w:val="center"/>
            </w:pPr>
            <w:r>
              <w:t>c</w:t>
            </w:r>
          </w:p>
        </w:tc>
        <w:tc>
          <w:tcPr>
            <w:tcW w:w="931" w:type="dxa"/>
            <w:tcBorders>
              <w:top w:val="nil"/>
              <w:bottom w:val="nil"/>
            </w:tcBorders>
          </w:tcPr>
          <w:p w14:paraId="4D2F627F" w14:textId="77777777" w:rsidR="00795832" w:rsidRPr="00EC1CB3" w:rsidRDefault="00795832" w:rsidP="00795832">
            <w:pPr>
              <w:pStyle w:val="Table8ptText-ASDEFCON"/>
              <w:jc w:val="center"/>
            </w:pPr>
            <w:r w:rsidRPr="00EC1CB3">
              <w:t xml:space="preserve">Draft </w:t>
            </w:r>
            <w:r>
              <w:t>3</w:t>
            </w:r>
          </w:p>
        </w:tc>
        <w:tc>
          <w:tcPr>
            <w:tcW w:w="1134" w:type="dxa"/>
            <w:tcBorders>
              <w:top w:val="nil"/>
              <w:bottom w:val="nil"/>
            </w:tcBorders>
          </w:tcPr>
          <w:p w14:paraId="2DE28318" w14:textId="77777777" w:rsidR="00795832" w:rsidRPr="00EC1CB3" w:rsidRDefault="00795832" w:rsidP="00795832">
            <w:pPr>
              <w:pStyle w:val="Table8ptText-ASDEFCON"/>
              <w:jc w:val="center"/>
            </w:pPr>
            <w:r>
              <w:t>TAR</w:t>
            </w:r>
            <w:r w:rsidRPr="00EC1CB3">
              <w:t>R-20</w:t>
            </w:r>
          </w:p>
        </w:tc>
        <w:tc>
          <w:tcPr>
            <w:tcW w:w="709" w:type="dxa"/>
            <w:tcBorders>
              <w:top w:val="nil"/>
              <w:bottom w:val="nil"/>
            </w:tcBorders>
          </w:tcPr>
          <w:p w14:paraId="65CC0B34"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5FD6C1C6"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CD4BABF" w14:textId="77777777" w:rsidR="00795832" w:rsidRPr="00EC1CB3" w:rsidRDefault="00795832" w:rsidP="00795832">
            <w:pPr>
              <w:pStyle w:val="Table8ptText-ASDEFCON"/>
              <w:jc w:val="center"/>
            </w:pPr>
          </w:p>
        </w:tc>
        <w:tc>
          <w:tcPr>
            <w:tcW w:w="708" w:type="dxa"/>
            <w:tcBorders>
              <w:top w:val="nil"/>
              <w:bottom w:val="nil"/>
            </w:tcBorders>
          </w:tcPr>
          <w:p w14:paraId="180D07DB"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6F32790"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79419254"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6397AA9B" w14:textId="77777777" w:rsidR="00795832" w:rsidRPr="00397FA2" w:rsidRDefault="00795832" w:rsidP="00795832">
            <w:pPr>
              <w:pStyle w:val="Table8ptText-ASDEFCON"/>
              <w:jc w:val="left"/>
            </w:pPr>
            <w:r w:rsidRPr="00397FA2">
              <w:t>To ensure that the Training Equipment required and the Support System design are consistent.</w:t>
            </w:r>
          </w:p>
        </w:tc>
      </w:tr>
      <w:tr w:rsidR="00A60698" w:rsidRPr="00EC1CB3" w14:paraId="11E55EC3" w14:textId="77777777" w:rsidTr="004275EA">
        <w:tc>
          <w:tcPr>
            <w:tcW w:w="736" w:type="dxa"/>
            <w:tcBorders>
              <w:top w:val="nil"/>
              <w:bottom w:val="single" w:sz="4" w:space="0" w:color="auto"/>
            </w:tcBorders>
          </w:tcPr>
          <w:p w14:paraId="57230EC8" w14:textId="77777777" w:rsidR="00795832" w:rsidRPr="00EC1CB3" w:rsidRDefault="00795832" w:rsidP="00795832">
            <w:pPr>
              <w:pStyle w:val="Table8ptText-ASDEFCON"/>
              <w:jc w:val="left"/>
            </w:pPr>
          </w:p>
        </w:tc>
        <w:tc>
          <w:tcPr>
            <w:tcW w:w="1671" w:type="dxa"/>
            <w:tcBorders>
              <w:top w:val="nil"/>
              <w:bottom w:val="single" w:sz="4" w:space="0" w:color="auto"/>
            </w:tcBorders>
          </w:tcPr>
          <w:p w14:paraId="76FAE3D9" w14:textId="77777777" w:rsidR="00795832" w:rsidRPr="00EC1CB3" w:rsidRDefault="00795832" w:rsidP="00795832">
            <w:pPr>
              <w:pStyle w:val="Table8ptText-ASDEFCON"/>
              <w:jc w:val="left"/>
            </w:pPr>
          </w:p>
        </w:tc>
        <w:tc>
          <w:tcPr>
            <w:tcW w:w="734" w:type="dxa"/>
            <w:tcBorders>
              <w:top w:val="nil"/>
              <w:bottom w:val="single" w:sz="4" w:space="0" w:color="auto"/>
            </w:tcBorders>
          </w:tcPr>
          <w:p w14:paraId="1203E9D4" w14:textId="77777777" w:rsidR="00795832" w:rsidRPr="00EC1CB3" w:rsidRDefault="00795832" w:rsidP="00795832">
            <w:pPr>
              <w:pStyle w:val="Table8ptText-ASDEFCON"/>
              <w:jc w:val="center"/>
            </w:pPr>
          </w:p>
        </w:tc>
        <w:tc>
          <w:tcPr>
            <w:tcW w:w="318" w:type="dxa"/>
            <w:tcBorders>
              <w:top w:val="nil"/>
              <w:bottom w:val="single" w:sz="4" w:space="0" w:color="auto"/>
            </w:tcBorders>
          </w:tcPr>
          <w:p w14:paraId="3B2E365E" w14:textId="77777777" w:rsidR="00795832" w:rsidRPr="00EC1CB3" w:rsidRDefault="00795832" w:rsidP="00795832">
            <w:pPr>
              <w:pStyle w:val="Table8ptText-ASDEFCON"/>
              <w:jc w:val="center"/>
            </w:pPr>
            <w:r>
              <w:t>d</w:t>
            </w:r>
          </w:p>
        </w:tc>
        <w:tc>
          <w:tcPr>
            <w:tcW w:w="931" w:type="dxa"/>
            <w:tcBorders>
              <w:top w:val="nil"/>
              <w:bottom w:val="single" w:sz="4" w:space="0" w:color="auto"/>
            </w:tcBorders>
          </w:tcPr>
          <w:p w14:paraId="76E89182"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53230E81" w14:textId="77777777" w:rsidR="00795832" w:rsidRPr="00EC1CB3" w:rsidRDefault="00795832" w:rsidP="00795832">
            <w:pPr>
              <w:pStyle w:val="Table8ptText-ASDEFCON"/>
              <w:jc w:val="center"/>
            </w:pPr>
            <w:r w:rsidRPr="00EC1CB3">
              <w:t>TEPPR-20</w:t>
            </w:r>
          </w:p>
        </w:tc>
        <w:tc>
          <w:tcPr>
            <w:tcW w:w="709" w:type="dxa"/>
            <w:tcBorders>
              <w:top w:val="nil"/>
              <w:bottom w:val="single" w:sz="4" w:space="0" w:color="auto"/>
            </w:tcBorders>
          </w:tcPr>
          <w:p w14:paraId="02F04275"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563242F1"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613EF97C" w14:textId="77777777" w:rsidR="00795832" w:rsidRPr="00EC1CB3" w:rsidRDefault="00795832" w:rsidP="00795832">
            <w:pPr>
              <w:pStyle w:val="Table8ptText-ASDEFCON"/>
              <w:jc w:val="center"/>
            </w:pPr>
          </w:p>
        </w:tc>
        <w:tc>
          <w:tcPr>
            <w:tcW w:w="708" w:type="dxa"/>
            <w:tcBorders>
              <w:top w:val="nil"/>
              <w:bottom w:val="single" w:sz="4" w:space="0" w:color="auto"/>
            </w:tcBorders>
          </w:tcPr>
          <w:p w14:paraId="47F5E409"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3F3A0CE1"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310CE4E3" w14:textId="783FEEC5" w:rsidR="00795832" w:rsidRPr="00EC1CB3" w:rsidRDefault="00795832" w:rsidP="00795832">
            <w:pPr>
              <w:pStyle w:val="Table8ptText-ASDEFCON"/>
              <w:jc w:val="center"/>
            </w:pPr>
            <w:r>
              <w:t>6</w:t>
            </w:r>
            <w:r w:rsidRPr="00EC1CB3">
              <w:t>M</w:t>
            </w:r>
          </w:p>
        </w:tc>
        <w:tc>
          <w:tcPr>
            <w:tcW w:w="2551" w:type="dxa"/>
            <w:tcBorders>
              <w:top w:val="nil"/>
              <w:bottom w:val="single" w:sz="4" w:space="0" w:color="auto"/>
            </w:tcBorders>
          </w:tcPr>
          <w:p w14:paraId="56B5A770" w14:textId="77777777" w:rsidR="00795832" w:rsidRPr="00397FA2" w:rsidRDefault="00795832" w:rsidP="00795832">
            <w:pPr>
              <w:pStyle w:val="Table8ptText-ASDEFCON"/>
              <w:jc w:val="left"/>
            </w:pPr>
          </w:p>
        </w:tc>
      </w:tr>
      <w:tr w:rsidR="00A60698" w:rsidRPr="00EC1CB3" w14:paraId="640923D8" w14:textId="77777777" w:rsidTr="004275EA">
        <w:tc>
          <w:tcPr>
            <w:tcW w:w="736" w:type="dxa"/>
            <w:tcBorders>
              <w:top w:val="single" w:sz="4" w:space="0" w:color="auto"/>
              <w:bottom w:val="nil"/>
            </w:tcBorders>
          </w:tcPr>
          <w:p w14:paraId="09CCC564" w14:textId="489B0FB2" w:rsidR="00795832" w:rsidRPr="00EC1CB3" w:rsidRDefault="00795832" w:rsidP="00795832">
            <w:pPr>
              <w:pStyle w:val="Table8ptText-ASDEFCON"/>
              <w:jc w:val="left"/>
            </w:pPr>
            <w:r>
              <w:t>ILS-95</w:t>
            </w:r>
            <w:r w:rsidRPr="00EC1CB3">
              <w:t>0</w:t>
            </w:r>
          </w:p>
        </w:tc>
        <w:tc>
          <w:tcPr>
            <w:tcW w:w="1671" w:type="dxa"/>
            <w:tcBorders>
              <w:top w:val="single" w:sz="4" w:space="0" w:color="auto"/>
              <w:bottom w:val="nil"/>
            </w:tcBorders>
          </w:tcPr>
          <w:p w14:paraId="0FBD533D" w14:textId="77777777" w:rsidR="00795832" w:rsidRPr="00EC1CB3" w:rsidRDefault="00795832" w:rsidP="00795832">
            <w:pPr>
              <w:pStyle w:val="Table8ptText-ASDEFCON"/>
              <w:jc w:val="left"/>
            </w:pPr>
            <w:r w:rsidRPr="00EC1CB3">
              <w:t>Computer Based Training (CBT)</w:t>
            </w:r>
          </w:p>
        </w:tc>
        <w:tc>
          <w:tcPr>
            <w:tcW w:w="734" w:type="dxa"/>
            <w:tcBorders>
              <w:top w:val="single" w:sz="4" w:space="0" w:color="auto"/>
              <w:bottom w:val="nil"/>
            </w:tcBorders>
          </w:tcPr>
          <w:p w14:paraId="6D2F10B1" w14:textId="30BCC08D" w:rsidR="00795832" w:rsidRPr="00EC1CB3" w:rsidRDefault="00795832" w:rsidP="00795832">
            <w:pPr>
              <w:pStyle w:val="Table8ptText-ASDEFCON"/>
              <w:jc w:val="center"/>
            </w:pPr>
            <w:r>
              <w:t>5.3.4</w:t>
            </w:r>
          </w:p>
        </w:tc>
        <w:tc>
          <w:tcPr>
            <w:tcW w:w="318" w:type="dxa"/>
            <w:tcBorders>
              <w:top w:val="single" w:sz="4" w:space="0" w:color="auto"/>
              <w:bottom w:val="nil"/>
            </w:tcBorders>
          </w:tcPr>
          <w:p w14:paraId="41A045B8"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3C9F8194" w14:textId="004CD156" w:rsidR="00795832" w:rsidRPr="00EC1CB3" w:rsidRDefault="00795832" w:rsidP="00795832">
            <w:pPr>
              <w:pStyle w:val="Table8ptText-ASDEFCON"/>
              <w:jc w:val="center"/>
            </w:pPr>
            <w:r>
              <w:fldChar w:fldCharType="begin">
                <w:ffData>
                  <w:name w:val="Text3"/>
                  <w:enabled/>
                  <w:calcOnExit w:val="0"/>
                  <w:textInput>
                    <w:default w:val="[...TBD...]"/>
                  </w:textInput>
                </w:ffData>
              </w:fldChar>
            </w:r>
            <w:r>
              <w:instrText xml:space="preserve"> FORMTEXT </w:instrText>
            </w:r>
            <w:r>
              <w:fldChar w:fldCharType="separate"/>
            </w:r>
            <w:r>
              <w:rPr>
                <w:noProof/>
              </w:rPr>
              <w:t>[...TBD...]</w:t>
            </w:r>
            <w:r>
              <w:fldChar w:fldCharType="end"/>
            </w:r>
          </w:p>
        </w:tc>
        <w:tc>
          <w:tcPr>
            <w:tcW w:w="1134" w:type="dxa"/>
            <w:tcBorders>
              <w:top w:val="single" w:sz="4" w:space="0" w:color="auto"/>
              <w:bottom w:val="nil"/>
            </w:tcBorders>
          </w:tcPr>
          <w:p w14:paraId="4E3AED85" w14:textId="2154FB85" w:rsidR="00795832" w:rsidRPr="00EC1CB3" w:rsidRDefault="00795832" w:rsidP="00795832">
            <w:pPr>
              <w:pStyle w:val="Table8ptText-ASDEFCON"/>
              <w:jc w:val="center"/>
            </w:pPr>
            <w:r>
              <w:fldChar w:fldCharType="begin">
                <w:ffData>
                  <w:name w:val="Text3"/>
                  <w:enabled/>
                  <w:calcOnExit w:val="0"/>
                  <w:textInput>
                    <w:default w:val="[...TBD...]"/>
                  </w:textInput>
                </w:ffData>
              </w:fldChar>
            </w:r>
            <w:r>
              <w:instrText xml:space="preserve"> FORMTEXT </w:instrText>
            </w:r>
            <w:r>
              <w:fldChar w:fldCharType="separate"/>
            </w:r>
            <w:r>
              <w:rPr>
                <w:noProof/>
              </w:rPr>
              <w:t>[...TBD...]</w:t>
            </w:r>
            <w:r>
              <w:fldChar w:fldCharType="end"/>
            </w:r>
          </w:p>
        </w:tc>
        <w:tc>
          <w:tcPr>
            <w:tcW w:w="709" w:type="dxa"/>
            <w:tcBorders>
              <w:top w:val="single" w:sz="4" w:space="0" w:color="auto"/>
              <w:bottom w:val="nil"/>
            </w:tcBorders>
          </w:tcPr>
          <w:p w14:paraId="45B6F097" w14:textId="7E0A755C" w:rsidR="00795832" w:rsidRPr="00EC1CB3" w:rsidRDefault="00795832" w:rsidP="00795832">
            <w:pPr>
              <w:pStyle w:val="Table8ptText-ASDEFCON"/>
              <w:jc w:val="center"/>
            </w:pPr>
            <w:r>
              <w:fldChar w:fldCharType="begin">
                <w:ffData>
                  <w:name w:val="Text3"/>
                  <w:enabled/>
                  <w:calcOnExit w:val="0"/>
                  <w:textInput>
                    <w:default w:val="[...TBD...]"/>
                  </w:textInput>
                </w:ffData>
              </w:fldChar>
            </w:r>
            <w:r>
              <w:instrText xml:space="preserve"> FORMTEXT </w:instrText>
            </w:r>
            <w:r>
              <w:fldChar w:fldCharType="separate"/>
            </w:r>
            <w:r>
              <w:rPr>
                <w:noProof/>
              </w:rPr>
              <w:t>[...TBD...]</w:t>
            </w:r>
            <w:r>
              <w:fldChar w:fldCharType="end"/>
            </w:r>
          </w:p>
        </w:tc>
        <w:tc>
          <w:tcPr>
            <w:tcW w:w="850" w:type="dxa"/>
            <w:tcBorders>
              <w:top w:val="single" w:sz="4" w:space="0" w:color="auto"/>
              <w:bottom w:val="nil"/>
            </w:tcBorders>
          </w:tcPr>
          <w:p w14:paraId="1638B291"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182712C2" w14:textId="77777777" w:rsidR="00795832" w:rsidRPr="00EC1CB3" w:rsidRDefault="00795832" w:rsidP="00795832">
            <w:pPr>
              <w:pStyle w:val="Table8ptText-ASDEFCON"/>
              <w:jc w:val="center"/>
            </w:pPr>
            <w:r w:rsidRPr="00EC1CB3">
              <w:t>DID-ILS-TNG-CBT</w:t>
            </w:r>
          </w:p>
        </w:tc>
        <w:tc>
          <w:tcPr>
            <w:tcW w:w="708" w:type="dxa"/>
            <w:tcBorders>
              <w:top w:val="single" w:sz="4" w:space="0" w:color="auto"/>
              <w:bottom w:val="nil"/>
            </w:tcBorders>
          </w:tcPr>
          <w:p w14:paraId="2E076B27" w14:textId="77777777" w:rsidR="00795832" w:rsidRPr="00EC1CB3" w:rsidRDefault="00795832" w:rsidP="00795832">
            <w:pPr>
              <w:pStyle w:val="Table8ptText-ASDEFCON"/>
              <w:jc w:val="center"/>
            </w:pPr>
            <w:r w:rsidRPr="00EC1CB3">
              <w:t>20</w:t>
            </w:r>
          </w:p>
        </w:tc>
        <w:tc>
          <w:tcPr>
            <w:tcW w:w="851" w:type="dxa"/>
            <w:tcBorders>
              <w:top w:val="single" w:sz="4" w:space="0" w:color="auto"/>
              <w:bottom w:val="nil"/>
            </w:tcBorders>
          </w:tcPr>
          <w:p w14:paraId="6DA6865D" w14:textId="77777777" w:rsidR="00795832" w:rsidRPr="00EC1CB3" w:rsidRDefault="00795832" w:rsidP="00795832">
            <w:pPr>
              <w:pStyle w:val="Table8ptText-ASDEFCON"/>
              <w:jc w:val="center"/>
            </w:pPr>
            <w:r w:rsidRPr="00EC1CB3">
              <w:t>Approval</w:t>
            </w:r>
          </w:p>
        </w:tc>
        <w:tc>
          <w:tcPr>
            <w:tcW w:w="1134" w:type="dxa"/>
            <w:tcBorders>
              <w:top w:val="single" w:sz="4" w:space="0" w:color="auto"/>
              <w:bottom w:val="nil"/>
            </w:tcBorders>
          </w:tcPr>
          <w:p w14:paraId="287D9DC4" w14:textId="47B7F746" w:rsidR="00795832" w:rsidRPr="00EC1CB3" w:rsidRDefault="00795832" w:rsidP="00795832">
            <w:pPr>
              <w:pStyle w:val="Table8ptText-ASDEFCON"/>
              <w:jc w:val="center"/>
            </w:pPr>
            <w:r>
              <w:t>6</w:t>
            </w:r>
            <w:r w:rsidRPr="00EC1CB3">
              <w:t>M</w:t>
            </w:r>
          </w:p>
        </w:tc>
        <w:tc>
          <w:tcPr>
            <w:tcW w:w="2551" w:type="dxa"/>
            <w:tcBorders>
              <w:top w:val="single" w:sz="4" w:space="0" w:color="auto"/>
              <w:bottom w:val="nil"/>
            </w:tcBorders>
          </w:tcPr>
          <w:p w14:paraId="761A24F8" w14:textId="043FC823" w:rsidR="00795832" w:rsidRPr="00397FA2" w:rsidRDefault="00795832" w:rsidP="00795832">
            <w:pPr>
              <w:pStyle w:val="NoteToDrafters-ASDEFCON"/>
              <w:rPr>
                <w:sz w:val="16"/>
                <w:szCs w:val="16"/>
              </w:rPr>
            </w:pPr>
            <w:r w:rsidRPr="00397FA2">
              <w:rPr>
                <w:sz w:val="16"/>
                <w:szCs w:val="16"/>
              </w:rPr>
              <w:t>Note to drafters:  Include CBT packages / materials if required in Specifications, otherwise delete.</w:t>
            </w:r>
          </w:p>
        </w:tc>
      </w:tr>
      <w:tr w:rsidR="00A60698" w:rsidRPr="00EC1CB3" w14:paraId="79BAC7B0" w14:textId="77777777" w:rsidTr="004275EA">
        <w:tc>
          <w:tcPr>
            <w:tcW w:w="736" w:type="dxa"/>
            <w:tcBorders>
              <w:top w:val="nil"/>
              <w:bottom w:val="single" w:sz="4" w:space="0" w:color="auto"/>
            </w:tcBorders>
          </w:tcPr>
          <w:p w14:paraId="4DB10915" w14:textId="77777777" w:rsidR="00795832" w:rsidRPr="00EC1CB3" w:rsidRDefault="00795832" w:rsidP="00795832">
            <w:pPr>
              <w:pStyle w:val="Table8ptText-ASDEFCON"/>
              <w:jc w:val="left"/>
            </w:pPr>
          </w:p>
        </w:tc>
        <w:tc>
          <w:tcPr>
            <w:tcW w:w="1671" w:type="dxa"/>
            <w:tcBorders>
              <w:top w:val="nil"/>
              <w:bottom w:val="single" w:sz="4" w:space="0" w:color="auto"/>
            </w:tcBorders>
          </w:tcPr>
          <w:p w14:paraId="1BB64EE3" w14:textId="77777777" w:rsidR="00795832" w:rsidRPr="00EC1CB3" w:rsidRDefault="00795832" w:rsidP="00795832">
            <w:pPr>
              <w:pStyle w:val="Table8ptText-ASDEFCON"/>
              <w:jc w:val="left"/>
            </w:pPr>
          </w:p>
        </w:tc>
        <w:tc>
          <w:tcPr>
            <w:tcW w:w="734" w:type="dxa"/>
            <w:tcBorders>
              <w:top w:val="nil"/>
              <w:bottom w:val="single" w:sz="4" w:space="0" w:color="auto"/>
            </w:tcBorders>
          </w:tcPr>
          <w:p w14:paraId="3BFD0F4A" w14:textId="77777777" w:rsidR="00795832" w:rsidRPr="00EC1CB3" w:rsidRDefault="00795832" w:rsidP="00795832">
            <w:pPr>
              <w:pStyle w:val="Table8ptText-ASDEFCON"/>
              <w:jc w:val="center"/>
            </w:pPr>
          </w:p>
        </w:tc>
        <w:tc>
          <w:tcPr>
            <w:tcW w:w="318" w:type="dxa"/>
            <w:tcBorders>
              <w:top w:val="nil"/>
              <w:bottom w:val="single" w:sz="4" w:space="0" w:color="auto"/>
            </w:tcBorders>
          </w:tcPr>
          <w:p w14:paraId="764065E4" w14:textId="77777777" w:rsidR="00795832" w:rsidRPr="00EC1CB3" w:rsidRDefault="00795832" w:rsidP="00795832">
            <w:pPr>
              <w:pStyle w:val="Table8ptText-ASDEFCON"/>
              <w:jc w:val="center"/>
            </w:pPr>
            <w:r w:rsidRPr="00EC1CB3">
              <w:t>b</w:t>
            </w:r>
          </w:p>
        </w:tc>
        <w:tc>
          <w:tcPr>
            <w:tcW w:w="931" w:type="dxa"/>
            <w:tcBorders>
              <w:top w:val="nil"/>
              <w:bottom w:val="single" w:sz="4" w:space="0" w:color="auto"/>
            </w:tcBorders>
          </w:tcPr>
          <w:p w14:paraId="1F91DE21" w14:textId="67582D5A" w:rsidR="00795832" w:rsidRPr="00EC1CB3" w:rsidRDefault="00795832" w:rsidP="00795832">
            <w:pPr>
              <w:pStyle w:val="Table8ptText-ASDEFCON"/>
              <w:jc w:val="center"/>
            </w:pPr>
            <w:r>
              <w:fldChar w:fldCharType="begin">
                <w:ffData>
                  <w:name w:val="Text3"/>
                  <w:enabled/>
                  <w:calcOnExit w:val="0"/>
                  <w:textInput>
                    <w:default w:val="[...TBD...]"/>
                  </w:textInput>
                </w:ffData>
              </w:fldChar>
            </w:r>
            <w:r>
              <w:instrText xml:space="preserve"> FORMTEXT </w:instrText>
            </w:r>
            <w:r>
              <w:fldChar w:fldCharType="separate"/>
            </w:r>
            <w:r>
              <w:rPr>
                <w:noProof/>
              </w:rPr>
              <w:t>[...TBD...]</w:t>
            </w:r>
            <w:r>
              <w:fldChar w:fldCharType="end"/>
            </w:r>
          </w:p>
        </w:tc>
        <w:tc>
          <w:tcPr>
            <w:tcW w:w="1134" w:type="dxa"/>
            <w:tcBorders>
              <w:top w:val="nil"/>
              <w:bottom w:val="single" w:sz="4" w:space="0" w:color="auto"/>
            </w:tcBorders>
          </w:tcPr>
          <w:p w14:paraId="3A036D08" w14:textId="312F3B4C" w:rsidR="00795832" w:rsidRPr="00EC1CB3" w:rsidRDefault="00795832" w:rsidP="00795832">
            <w:pPr>
              <w:pStyle w:val="Table8ptText-ASDEFCON"/>
              <w:jc w:val="center"/>
            </w:pPr>
            <w:r>
              <w:fldChar w:fldCharType="begin">
                <w:ffData>
                  <w:name w:val="Text3"/>
                  <w:enabled/>
                  <w:calcOnExit w:val="0"/>
                  <w:textInput>
                    <w:default w:val="[...TBD...]"/>
                  </w:textInput>
                </w:ffData>
              </w:fldChar>
            </w:r>
            <w:r>
              <w:instrText xml:space="preserve"> FORMTEXT </w:instrText>
            </w:r>
            <w:r>
              <w:fldChar w:fldCharType="separate"/>
            </w:r>
            <w:r>
              <w:rPr>
                <w:noProof/>
              </w:rPr>
              <w:t>[...TBD...]</w:t>
            </w:r>
            <w:r>
              <w:fldChar w:fldCharType="end"/>
            </w:r>
          </w:p>
        </w:tc>
        <w:tc>
          <w:tcPr>
            <w:tcW w:w="709" w:type="dxa"/>
            <w:tcBorders>
              <w:top w:val="nil"/>
              <w:bottom w:val="single" w:sz="4" w:space="0" w:color="auto"/>
            </w:tcBorders>
          </w:tcPr>
          <w:p w14:paraId="307AABF7" w14:textId="77777777" w:rsidR="00795832" w:rsidRPr="00EC1CB3" w:rsidRDefault="00795832" w:rsidP="00795832">
            <w:pPr>
              <w:pStyle w:val="Table8ptText-ASDEFCON"/>
              <w:jc w:val="center"/>
            </w:pPr>
            <w:r w:rsidRPr="00EC1CB3">
              <w:t>As per Att B to the Contract</w:t>
            </w:r>
          </w:p>
        </w:tc>
        <w:tc>
          <w:tcPr>
            <w:tcW w:w="850" w:type="dxa"/>
            <w:tcBorders>
              <w:top w:val="nil"/>
              <w:bottom w:val="single" w:sz="4" w:space="0" w:color="auto"/>
            </w:tcBorders>
          </w:tcPr>
          <w:p w14:paraId="6D23F752"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17D407C4" w14:textId="77777777" w:rsidR="00795832" w:rsidRPr="00EC1CB3" w:rsidRDefault="00795832" w:rsidP="00795832">
            <w:pPr>
              <w:pStyle w:val="Table8ptText-ASDEFCON"/>
              <w:jc w:val="center"/>
            </w:pPr>
          </w:p>
        </w:tc>
        <w:tc>
          <w:tcPr>
            <w:tcW w:w="708" w:type="dxa"/>
            <w:tcBorders>
              <w:top w:val="nil"/>
              <w:bottom w:val="single" w:sz="4" w:space="0" w:color="auto"/>
            </w:tcBorders>
          </w:tcPr>
          <w:p w14:paraId="3C3AB129" w14:textId="77777777" w:rsidR="00795832" w:rsidRPr="00EC1CB3" w:rsidRDefault="00795832" w:rsidP="00795832">
            <w:pPr>
              <w:pStyle w:val="Table8ptText-ASDEFCON"/>
              <w:jc w:val="center"/>
            </w:pPr>
          </w:p>
        </w:tc>
        <w:tc>
          <w:tcPr>
            <w:tcW w:w="851" w:type="dxa"/>
            <w:tcBorders>
              <w:top w:val="nil"/>
              <w:bottom w:val="single" w:sz="4" w:space="0" w:color="auto"/>
            </w:tcBorders>
          </w:tcPr>
          <w:p w14:paraId="32AB4C42" w14:textId="77777777" w:rsidR="00795832" w:rsidRPr="00EC1CB3" w:rsidRDefault="00795832" w:rsidP="00795832">
            <w:pPr>
              <w:pStyle w:val="Table8ptText-ASDEFCON"/>
              <w:jc w:val="center"/>
            </w:pPr>
            <w:r w:rsidRPr="00EC1CB3">
              <w:t>Acceptance</w:t>
            </w:r>
          </w:p>
        </w:tc>
        <w:tc>
          <w:tcPr>
            <w:tcW w:w="1134" w:type="dxa"/>
            <w:tcBorders>
              <w:top w:val="nil"/>
              <w:bottom w:val="single" w:sz="4" w:space="0" w:color="auto"/>
            </w:tcBorders>
          </w:tcPr>
          <w:p w14:paraId="70995C10" w14:textId="77777777" w:rsidR="00795832" w:rsidRPr="00EC1CB3" w:rsidRDefault="00795832" w:rsidP="00795832">
            <w:pPr>
              <w:pStyle w:val="Table8ptText-ASDEFCON"/>
              <w:jc w:val="center"/>
            </w:pPr>
          </w:p>
        </w:tc>
        <w:tc>
          <w:tcPr>
            <w:tcW w:w="2551" w:type="dxa"/>
            <w:tcBorders>
              <w:top w:val="nil"/>
              <w:bottom w:val="single" w:sz="4" w:space="0" w:color="auto"/>
            </w:tcBorders>
          </w:tcPr>
          <w:p w14:paraId="466DB4B8" w14:textId="77777777" w:rsidR="00795832" w:rsidRPr="00397FA2" w:rsidRDefault="00795832" w:rsidP="00795832">
            <w:pPr>
              <w:pStyle w:val="Table8ptText-ASDEFCON"/>
              <w:jc w:val="left"/>
            </w:pPr>
          </w:p>
        </w:tc>
      </w:tr>
      <w:tr w:rsidR="00A60698" w:rsidRPr="00EC1CB3" w:rsidDel="006F2DFA" w14:paraId="31A87366" w14:textId="27B81DC4" w:rsidTr="004275EA">
        <w:tc>
          <w:tcPr>
            <w:tcW w:w="736" w:type="dxa"/>
            <w:tcBorders>
              <w:top w:val="single" w:sz="4" w:space="0" w:color="auto"/>
              <w:bottom w:val="nil"/>
            </w:tcBorders>
          </w:tcPr>
          <w:p w14:paraId="63BCA5E0" w14:textId="24D55A78" w:rsidR="00795832" w:rsidRPr="00EC1CB3" w:rsidDel="006F2DFA" w:rsidRDefault="00795832" w:rsidP="00795832">
            <w:pPr>
              <w:pStyle w:val="Table8ptText-ASDEFCON"/>
              <w:jc w:val="left"/>
            </w:pPr>
            <w:r w:rsidRPr="00EC1CB3" w:rsidDel="006F2DFA">
              <w:t>ILS-1000</w:t>
            </w:r>
          </w:p>
        </w:tc>
        <w:tc>
          <w:tcPr>
            <w:tcW w:w="1671" w:type="dxa"/>
            <w:tcBorders>
              <w:top w:val="single" w:sz="4" w:space="0" w:color="auto"/>
              <w:bottom w:val="nil"/>
            </w:tcBorders>
          </w:tcPr>
          <w:p w14:paraId="57347983" w14:textId="27FC809E" w:rsidR="00795832" w:rsidRPr="00EC1CB3" w:rsidDel="006F2DFA" w:rsidRDefault="00795832" w:rsidP="00795832">
            <w:pPr>
              <w:pStyle w:val="Table8ptText-ASDEFCON"/>
              <w:jc w:val="left"/>
            </w:pPr>
            <w:r w:rsidRPr="00EC1CB3" w:rsidDel="006F2DFA">
              <w:t>Technical Data Plan (TDP)</w:t>
            </w:r>
          </w:p>
        </w:tc>
        <w:tc>
          <w:tcPr>
            <w:tcW w:w="734" w:type="dxa"/>
            <w:tcBorders>
              <w:top w:val="single" w:sz="4" w:space="0" w:color="auto"/>
              <w:bottom w:val="nil"/>
            </w:tcBorders>
          </w:tcPr>
          <w:p w14:paraId="13266917" w14:textId="2EE131FA" w:rsidR="00795832" w:rsidRPr="00EC1CB3" w:rsidDel="006F2DFA" w:rsidRDefault="00795832" w:rsidP="00795832">
            <w:pPr>
              <w:pStyle w:val="Table8ptText-ASDEFCON"/>
              <w:jc w:val="center"/>
            </w:pPr>
            <w:r w:rsidDel="006F2DFA">
              <w:t>5.1.2</w:t>
            </w:r>
          </w:p>
        </w:tc>
        <w:tc>
          <w:tcPr>
            <w:tcW w:w="318" w:type="dxa"/>
            <w:tcBorders>
              <w:top w:val="single" w:sz="4" w:space="0" w:color="auto"/>
              <w:bottom w:val="nil"/>
            </w:tcBorders>
          </w:tcPr>
          <w:p w14:paraId="439A4A4F" w14:textId="10471652" w:rsidR="00795832" w:rsidRPr="00EC1CB3" w:rsidDel="006F2DFA" w:rsidRDefault="00795832" w:rsidP="00795832">
            <w:pPr>
              <w:pStyle w:val="Table8ptText-ASDEFCON"/>
              <w:jc w:val="center"/>
            </w:pPr>
            <w:r w:rsidRPr="00EC1CB3" w:rsidDel="006F2DFA">
              <w:t>a</w:t>
            </w:r>
          </w:p>
        </w:tc>
        <w:tc>
          <w:tcPr>
            <w:tcW w:w="931" w:type="dxa"/>
            <w:tcBorders>
              <w:top w:val="single" w:sz="4" w:space="0" w:color="auto"/>
              <w:bottom w:val="nil"/>
            </w:tcBorders>
          </w:tcPr>
          <w:p w14:paraId="11217FF6" w14:textId="122FFABE" w:rsidR="00795832" w:rsidRPr="00EC1CB3" w:rsidDel="006F2DFA" w:rsidRDefault="00795832" w:rsidP="00795832">
            <w:pPr>
              <w:pStyle w:val="Table8ptText-ASDEFCON"/>
              <w:jc w:val="center"/>
            </w:pPr>
            <w:r w:rsidRPr="00EC1CB3" w:rsidDel="006F2DFA">
              <w:t>Final</w:t>
            </w:r>
          </w:p>
        </w:tc>
        <w:tc>
          <w:tcPr>
            <w:tcW w:w="1134" w:type="dxa"/>
            <w:tcBorders>
              <w:top w:val="single" w:sz="4" w:space="0" w:color="auto"/>
              <w:bottom w:val="nil"/>
            </w:tcBorders>
          </w:tcPr>
          <w:p w14:paraId="4D36A9E1" w14:textId="5F601282" w:rsidR="00795832" w:rsidRPr="00EC1CB3" w:rsidDel="006F2DFA" w:rsidRDefault="00795832" w:rsidP="00795832">
            <w:pPr>
              <w:pStyle w:val="Table8ptText-ASDEFCON"/>
              <w:jc w:val="center"/>
            </w:pPr>
            <w:r w:rsidRPr="00EC1CB3" w:rsidDel="006F2DFA">
              <w:t>ED</w:t>
            </w:r>
            <w:r w:rsidDel="006F2DFA">
              <w:t>+40</w:t>
            </w:r>
          </w:p>
        </w:tc>
        <w:tc>
          <w:tcPr>
            <w:tcW w:w="709" w:type="dxa"/>
            <w:tcBorders>
              <w:top w:val="single" w:sz="4" w:space="0" w:color="auto"/>
              <w:bottom w:val="nil"/>
            </w:tcBorders>
          </w:tcPr>
          <w:p w14:paraId="451FE857" w14:textId="03B2E9A2" w:rsidR="00795832" w:rsidRPr="00EC1CB3" w:rsidDel="006F2DFA" w:rsidRDefault="00795832" w:rsidP="00795832">
            <w:pPr>
              <w:pStyle w:val="Table8ptText-ASDEFCON"/>
              <w:jc w:val="center"/>
            </w:pPr>
            <w:r w:rsidRPr="00EC1CB3" w:rsidDel="006F2DFA">
              <w:t>DMS</w:t>
            </w:r>
          </w:p>
        </w:tc>
        <w:tc>
          <w:tcPr>
            <w:tcW w:w="850" w:type="dxa"/>
            <w:tcBorders>
              <w:top w:val="single" w:sz="4" w:space="0" w:color="auto"/>
              <w:bottom w:val="nil"/>
            </w:tcBorders>
          </w:tcPr>
          <w:p w14:paraId="74213602" w14:textId="01B9AE9E" w:rsidR="00795832" w:rsidRPr="00EC1CB3" w:rsidDel="006F2DFA" w:rsidRDefault="00795832" w:rsidP="00795832">
            <w:pPr>
              <w:pStyle w:val="Table8ptText-ASDEFCON"/>
              <w:jc w:val="center"/>
            </w:pPr>
            <w:r w:rsidRPr="00EC1CB3" w:rsidDel="006F2DFA">
              <w:t>CR</w:t>
            </w:r>
          </w:p>
        </w:tc>
        <w:tc>
          <w:tcPr>
            <w:tcW w:w="1418" w:type="dxa"/>
            <w:tcBorders>
              <w:top w:val="single" w:sz="4" w:space="0" w:color="auto"/>
              <w:bottom w:val="nil"/>
            </w:tcBorders>
          </w:tcPr>
          <w:p w14:paraId="3921D3DA" w14:textId="4B6C90CE" w:rsidR="00795832" w:rsidRPr="00EC1CB3" w:rsidDel="006F2DFA" w:rsidRDefault="00795832" w:rsidP="00795832">
            <w:pPr>
              <w:pStyle w:val="Table8ptText-ASDEFCON"/>
              <w:jc w:val="center"/>
            </w:pPr>
            <w:r w:rsidRPr="00EC1CB3" w:rsidDel="006F2DFA">
              <w:t>DID-ILS-TDATA-TDP</w:t>
            </w:r>
          </w:p>
        </w:tc>
        <w:tc>
          <w:tcPr>
            <w:tcW w:w="708" w:type="dxa"/>
            <w:tcBorders>
              <w:top w:val="single" w:sz="4" w:space="0" w:color="auto"/>
              <w:bottom w:val="nil"/>
            </w:tcBorders>
          </w:tcPr>
          <w:p w14:paraId="61C9260A" w14:textId="4652F89C" w:rsidR="00795832" w:rsidRPr="00EC1CB3" w:rsidDel="006F2DFA" w:rsidRDefault="00795832" w:rsidP="00795832">
            <w:pPr>
              <w:pStyle w:val="Table8ptText-ASDEFCON"/>
              <w:jc w:val="center"/>
            </w:pPr>
            <w:r w:rsidDel="006F2DFA">
              <w:t>20</w:t>
            </w:r>
          </w:p>
        </w:tc>
        <w:tc>
          <w:tcPr>
            <w:tcW w:w="851" w:type="dxa"/>
            <w:tcBorders>
              <w:top w:val="single" w:sz="4" w:space="0" w:color="auto"/>
              <w:bottom w:val="nil"/>
            </w:tcBorders>
          </w:tcPr>
          <w:p w14:paraId="7CC53149" w14:textId="781845D8" w:rsidR="00795832" w:rsidRPr="00EC1CB3" w:rsidDel="006F2DFA" w:rsidRDefault="00795832" w:rsidP="00795832">
            <w:pPr>
              <w:pStyle w:val="Table8ptText-ASDEFCON"/>
              <w:jc w:val="center"/>
            </w:pPr>
            <w:r w:rsidRPr="00EC1CB3" w:rsidDel="006F2DFA">
              <w:t>Approval</w:t>
            </w:r>
          </w:p>
        </w:tc>
        <w:tc>
          <w:tcPr>
            <w:tcW w:w="1134" w:type="dxa"/>
            <w:tcBorders>
              <w:top w:val="single" w:sz="4" w:space="0" w:color="auto"/>
              <w:bottom w:val="nil"/>
            </w:tcBorders>
          </w:tcPr>
          <w:p w14:paraId="3400ADB0" w14:textId="77960E12" w:rsidR="00795832" w:rsidRPr="00EC1CB3" w:rsidDel="006F2DFA" w:rsidRDefault="00795832" w:rsidP="00795832">
            <w:pPr>
              <w:pStyle w:val="Table8ptText-ASDEFCON"/>
              <w:jc w:val="center"/>
            </w:pPr>
            <w:r>
              <w:t>12</w:t>
            </w:r>
            <w:r w:rsidRPr="00EC1CB3" w:rsidDel="006F2DFA">
              <w:t>M</w:t>
            </w:r>
          </w:p>
        </w:tc>
        <w:tc>
          <w:tcPr>
            <w:tcW w:w="2551" w:type="dxa"/>
            <w:tcBorders>
              <w:top w:val="single" w:sz="4" w:space="0" w:color="auto"/>
              <w:bottom w:val="nil"/>
            </w:tcBorders>
          </w:tcPr>
          <w:p w14:paraId="19140FA2" w14:textId="68192548" w:rsidR="00795832" w:rsidRPr="00397FA2" w:rsidDel="006F2DFA" w:rsidRDefault="00795832" w:rsidP="00795832">
            <w:pPr>
              <w:pStyle w:val="Table8ptText-ASDEFCON"/>
              <w:jc w:val="left"/>
            </w:pPr>
          </w:p>
        </w:tc>
      </w:tr>
      <w:tr w:rsidR="00A60698" w:rsidRPr="00EC1CB3" w14:paraId="1E8D7125" w14:textId="77777777" w:rsidTr="004275EA">
        <w:tc>
          <w:tcPr>
            <w:tcW w:w="736" w:type="dxa"/>
            <w:tcBorders>
              <w:top w:val="nil"/>
              <w:bottom w:val="single" w:sz="4" w:space="0" w:color="auto"/>
            </w:tcBorders>
          </w:tcPr>
          <w:p w14:paraId="71596409" w14:textId="77777777" w:rsidR="00795832" w:rsidRPr="00EC1CB3" w:rsidRDefault="00795832" w:rsidP="00795832">
            <w:pPr>
              <w:pStyle w:val="Table8ptText-ASDEFCON"/>
              <w:jc w:val="left"/>
            </w:pPr>
          </w:p>
        </w:tc>
        <w:tc>
          <w:tcPr>
            <w:tcW w:w="1671" w:type="dxa"/>
            <w:tcBorders>
              <w:top w:val="nil"/>
              <w:bottom w:val="single" w:sz="4" w:space="0" w:color="auto"/>
            </w:tcBorders>
          </w:tcPr>
          <w:p w14:paraId="0D5FABE7" w14:textId="77777777" w:rsidR="00795832" w:rsidRPr="00EC1CB3" w:rsidRDefault="00795832" w:rsidP="00795832">
            <w:pPr>
              <w:pStyle w:val="Table8ptText-ASDEFCON"/>
              <w:jc w:val="left"/>
            </w:pPr>
          </w:p>
        </w:tc>
        <w:tc>
          <w:tcPr>
            <w:tcW w:w="734" w:type="dxa"/>
            <w:tcBorders>
              <w:top w:val="nil"/>
              <w:bottom w:val="single" w:sz="4" w:space="0" w:color="auto"/>
            </w:tcBorders>
          </w:tcPr>
          <w:p w14:paraId="2A526F7F" w14:textId="77777777" w:rsidR="00795832" w:rsidRDefault="00795832" w:rsidP="00795832">
            <w:pPr>
              <w:pStyle w:val="Table8ptText-ASDEFCON"/>
              <w:jc w:val="center"/>
            </w:pPr>
          </w:p>
        </w:tc>
        <w:tc>
          <w:tcPr>
            <w:tcW w:w="318" w:type="dxa"/>
            <w:tcBorders>
              <w:top w:val="nil"/>
              <w:bottom w:val="single" w:sz="4" w:space="0" w:color="auto"/>
            </w:tcBorders>
          </w:tcPr>
          <w:p w14:paraId="378C25EA" w14:textId="77777777" w:rsidR="00795832" w:rsidRPr="00EC1CB3" w:rsidRDefault="00795832" w:rsidP="00795832">
            <w:pPr>
              <w:pStyle w:val="Table8ptText-ASDEFCON"/>
              <w:jc w:val="center"/>
            </w:pPr>
            <w:r>
              <w:t>b</w:t>
            </w:r>
          </w:p>
        </w:tc>
        <w:tc>
          <w:tcPr>
            <w:tcW w:w="931" w:type="dxa"/>
            <w:tcBorders>
              <w:top w:val="nil"/>
              <w:bottom w:val="single" w:sz="4" w:space="0" w:color="auto"/>
            </w:tcBorders>
          </w:tcPr>
          <w:p w14:paraId="1697667D" w14:textId="77777777" w:rsidR="00795832" w:rsidRPr="00EC1CB3" w:rsidRDefault="00795832" w:rsidP="00795832">
            <w:pPr>
              <w:pStyle w:val="Table8ptText-ASDEFCON"/>
              <w:numPr>
                <w:ilvl w:val="0"/>
                <w:numId w:val="0"/>
              </w:numPr>
              <w:jc w:val="center"/>
            </w:pPr>
            <w:r>
              <w:t>Update</w:t>
            </w:r>
          </w:p>
        </w:tc>
        <w:tc>
          <w:tcPr>
            <w:tcW w:w="1134" w:type="dxa"/>
            <w:tcBorders>
              <w:top w:val="nil"/>
              <w:bottom w:val="single" w:sz="4" w:space="0" w:color="auto"/>
            </w:tcBorders>
          </w:tcPr>
          <w:p w14:paraId="49439324" w14:textId="77777777" w:rsidR="00795832" w:rsidRPr="00EC1CB3" w:rsidRDefault="00795832" w:rsidP="00795832">
            <w:pPr>
              <w:pStyle w:val="Table8ptText-ASDEFCON"/>
              <w:numPr>
                <w:ilvl w:val="0"/>
                <w:numId w:val="0"/>
              </w:numPr>
              <w:jc w:val="center"/>
            </w:pPr>
            <w:r>
              <w:t>DDR-20</w:t>
            </w:r>
          </w:p>
        </w:tc>
        <w:tc>
          <w:tcPr>
            <w:tcW w:w="709" w:type="dxa"/>
            <w:tcBorders>
              <w:top w:val="nil"/>
              <w:bottom w:val="single" w:sz="4" w:space="0" w:color="auto"/>
            </w:tcBorders>
          </w:tcPr>
          <w:p w14:paraId="40709BBA" w14:textId="77777777" w:rsidR="00795832" w:rsidRPr="00EC1CB3" w:rsidRDefault="00795832" w:rsidP="00795832">
            <w:pPr>
              <w:pStyle w:val="Table8ptText-ASDEFCON"/>
              <w:jc w:val="center"/>
            </w:pPr>
            <w:r>
              <w:t>DMS</w:t>
            </w:r>
          </w:p>
        </w:tc>
        <w:tc>
          <w:tcPr>
            <w:tcW w:w="850" w:type="dxa"/>
            <w:tcBorders>
              <w:top w:val="nil"/>
              <w:bottom w:val="single" w:sz="4" w:space="0" w:color="auto"/>
            </w:tcBorders>
          </w:tcPr>
          <w:p w14:paraId="3B130BA2" w14:textId="77777777" w:rsidR="00795832" w:rsidRPr="00EC1CB3" w:rsidRDefault="00795832" w:rsidP="00795832">
            <w:pPr>
              <w:pStyle w:val="Table8ptText-ASDEFCON"/>
              <w:jc w:val="center"/>
            </w:pPr>
          </w:p>
        </w:tc>
        <w:tc>
          <w:tcPr>
            <w:tcW w:w="1418" w:type="dxa"/>
            <w:tcBorders>
              <w:top w:val="nil"/>
              <w:bottom w:val="single" w:sz="4" w:space="0" w:color="auto"/>
            </w:tcBorders>
          </w:tcPr>
          <w:p w14:paraId="64B21041" w14:textId="77777777" w:rsidR="00795832" w:rsidRPr="00EC1CB3" w:rsidRDefault="00795832" w:rsidP="00795832">
            <w:pPr>
              <w:pStyle w:val="Table8ptText-ASDEFCON"/>
              <w:jc w:val="center"/>
            </w:pPr>
          </w:p>
        </w:tc>
        <w:tc>
          <w:tcPr>
            <w:tcW w:w="708" w:type="dxa"/>
            <w:tcBorders>
              <w:top w:val="nil"/>
              <w:bottom w:val="single" w:sz="4" w:space="0" w:color="auto"/>
            </w:tcBorders>
          </w:tcPr>
          <w:p w14:paraId="1E26759E" w14:textId="373BAFE1" w:rsidR="00795832" w:rsidRPr="00EC1CB3" w:rsidRDefault="00795832" w:rsidP="00795832">
            <w:pPr>
              <w:pStyle w:val="Table8ptText-ASDEFCON"/>
              <w:jc w:val="center"/>
            </w:pPr>
            <w:r>
              <w:t>by MSR</w:t>
            </w:r>
          </w:p>
        </w:tc>
        <w:tc>
          <w:tcPr>
            <w:tcW w:w="851" w:type="dxa"/>
            <w:tcBorders>
              <w:top w:val="nil"/>
              <w:bottom w:val="single" w:sz="4" w:space="0" w:color="auto"/>
            </w:tcBorders>
          </w:tcPr>
          <w:p w14:paraId="447AE65F" w14:textId="77777777" w:rsidR="00795832" w:rsidRPr="00EC1CB3" w:rsidRDefault="00795832" w:rsidP="00795832">
            <w:pPr>
              <w:pStyle w:val="Table8ptText-ASDEFCON"/>
              <w:jc w:val="center"/>
            </w:pPr>
            <w:r>
              <w:t>Approval</w:t>
            </w:r>
          </w:p>
        </w:tc>
        <w:tc>
          <w:tcPr>
            <w:tcW w:w="1134" w:type="dxa"/>
            <w:tcBorders>
              <w:top w:val="nil"/>
              <w:bottom w:val="single" w:sz="4" w:space="0" w:color="auto"/>
            </w:tcBorders>
          </w:tcPr>
          <w:p w14:paraId="39E4984A" w14:textId="77777777" w:rsidR="00795832" w:rsidRPr="00EC1CB3" w:rsidDel="00397FA2" w:rsidRDefault="00795832" w:rsidP="00795832">
            <w:pPr>
              <w:pStyle w:val="Table8ptText-ASDEFCON"/>
              <w:jc w:val="center"/>
            </w:pPr>
          </w:p>
        </w:tc>
        <w:tc>
          <w:tcPr>
            <w:tcW w:w="2551" w:type="dxa"/>
            <w:tcBorders>
              <w:top w:val="nil"/>
              <w:bottom w:val="single" w:sz="4" w:space="0" w:color="auto"/>
            </w:tcBorders>
          </w:tcPr>
          <w:p w14:paraId="11B31731" w14:textId="3D50A461" w:rsidR="00795832" w:rsidRPr="00397FA2" w:rsidRDefault="00795832" w:rsidP="00795832">
            <w:pPr>
              <w:pStyle w:val="Table8ptText-ASDEFCON"/>
              <w:jc w:val="left"/>
            </w:pPr>
            <w:r>
              <w:t>For final ‘Business Rules Decision Points’ for S1000D Technical Data.</w:t>
            </w:r>
          </w:p>
        </w:tc>
      </w:tr>
      <w:tr w:rsidR="00A60698" w:rsidRPr="00EC1CB3" w14:paraId="3BC7ED1A" w14:textId="77777777" w:rsidTr="004275EA">
        <w:tc>
          <w:tcPr>
            <w:tcW w:w="736" w:type="dxa"/>
            <w:tcBorders>
              <w:bottom w:val="nil"/>
            </w:tcBorders>
          </w:tcPr>
          <w:p w14:paraId="265FD6B7" w14:textId="77777777" w:rsidR="00795832" w:rsidRPr="00EC1CB3" w:rsidRDefault="00795832" w:rsidP="00795832">
            <w:pPr>
              <w:pStyle w:val="Table8ptText-ASDEFCON"/>
              <w:jc w:val="left"/>
            </w:pPr>
            <w:r w:rsidRPr="00EC1CB3">
              <w:t>ILS-1010</w:t>
            </w:r>
          </w:p>
        </w:tc>
        <w:tc>
          <w:tcPr>
            <w:tcW w:w="1671" w:type="dxa"/>
            <w:tcBorders>
              <w:bottom w:val="nil"/>
            </w:tcBorders>
          </w:tcPr>
          <w:p w14:paraId="45BCE8F8" w14:textId="13158762" w:rsidR="00795832" w:rsidRPr="00EC1CB3" w:rsidRDefault="00795832" w:rsidP="00795832">
            <w:pPr>
              <w:pStyle w:val="Table8ptText-ASDEFCON"/>
              <w:jc w:val="left"/>
            </w:pPr>
            <w:r>
              <w:t xml:space="preserve">Support System </w:t>
            </w:r>
            <w:r w:rsidRPr="00EC1CB3">
              <w:t>Technical Data List (</w:t>
            </w:r>
            <w:r>
              <w:t>SS</w:t>
            </w:r>
            <w:r w:rsidRPr="00EC1CB3">
              <w:t>TDL)</w:t>
            </w:r>
          </w:p>
        </w:tc>
        <w:tc>
          <w:tcPr>
            <w:tcW w:w="734" w:type="dxa"/>
            <w:tcBorders>
              <w:bottom w:val="nil"/>
            </w:tcBorders>
          </w:tcPr>
          <w:p w14:paraId="7B425EA9" w14:textId="77777777" w:rsidR="00795832" w:rsidRPr="00EC1CB3" w:rsidRDefault="00795832" w:rsidP="00795832">
            <w:pPr>
              <w:pStyle w:val="Table8ptText-ASDEFCON"/>
              <w:jc w:val="center"/>
            </w:pPr>
            <w:r>
              <w:t>5.2.8.5</w:t>
            </w:r>
          </w:p>
        </w:tc>
        <w:tc>
          <w:tcPr>
            <w:tcW w:w="318" w:type="dxa"/>
            <w:tcBorders>
              <w:bottom w:val="nil"/>
            </w:tcBorders>
          </w:tcPr>
          <w:p w14:paraId="3C36812A" w14:textId="77777777" w:rsidR="00795832" w:rsidRPr="00EC1CB3" w:rsidRDefault="00795832" w:rsidP="00795832">
            <w:pPr>
              <w:pStyle w:val="Table8ptText-ASDEFCON"/>
              <w:jc w:val="center"/>
            </w:pPr>
            <w:r w:rsidRPr="00EC1CB3">
              <w:t>a</w:t>
            </w:r>
          </w:p>
        </w:tc>
        <w:tc>
          <w:tcPr>
            <w:tcW w:w="931" w:type="dxa"/>
            <w:tcBorders>
              <w:bottom w:val="nil"/>
            </w:tcBorders>
          </w:tcPr>
          <w:p w14:paraId="12060732" w14:textId="77777777" w:rsidR="00795832" w:rsidRPr="00EC1CB3" w:rsidRDefault="00795832" w:rsidP="00795832">
            <w:pPr>
              <w:pStyle w:val="Table8ptText-ASDEFCON"/>
              <w:jc w:val="center"/>
            </w:pPr>
            <w:r w:rsidRPr="00EC1CB3">
              <w:t>Final</w:t>
            </w:r>
          </w:p>
        </w:tc>
        <w:tc>
          <w:tcPr>
            <w:tcW w:w="1134" w:type="dxa"/>
            <w:tcBorders>
              <w:bottom w:val="nil"/>
            </w:tcBorders>
          </w:tcPr>
          <w:p w14:paraId="0C4EC1F7" w14:textId="77777777" w:rsidR="00795832" w:rsidRPr="00EC1CB3" w:rsidRDefault="00795832" w:rsidP="00795832">
            <w:pPr>
              <w:pStyle w:val="Table8ptText-ASDEFCON"/>
              <w:jc w:val="center"/>
            </w:pPr>
            <w:r w:rsidRPr="00EC1CB3">
              <w:t>ED</w:t>
            </w:r>
          </w:p>
        </w:tc>
        <w:tc>
          <w:tcPr>
            <w:tcW w:w="709" w:type="dxa"/>
            <w:tcBorders>
              <w:bottom w:val="nil"/>
            </w:tcBorders>
          </w:tcPr>
          <w:p w14:paraId="4473C811" w14:textId="013FCD6B" w:rsidR="00795832" w:rsidRPr="00EC1CB3" w:rsidRDefault="00795832" w:rsidP="00795832">
            <w:pPr>
              <w:pStyle w:val="Table8ptText-ASDEFCON"/>
              <w:jc w:val="center"/>
            </w:pPr>
            <w:r>
              <w:t xml:space="preserve">1S, </w:t>
            </w:r>
            <w:r w:rsidRPr="00EC1CB3">
              <w:t>DMS</w:t>
            </w:r>
          </w:p>
        </w:tc>
        <w:tc>
          <w:tcPr>
            <w:tcW w:w="850" w:type="dxa"/>
            <w:tcBorders>
              <w:bottom w:val="nil"/>
            </w:tcBorders>
          </w:tcPr>
          <w:p w14:paraId="28CF1BE1" w14:textId="77777777" w:rsidR="00795832" w:rsidRPr="00EC1CB3" w:rsidRDefault="00795832" w:rsidP="00795832">
            <w:pPr>
              <w:pStyle w:val="Table8ptText-ASDEFCON"/>
              <w:jc w:val="center"/>
            </w:pPr>
            <w:r w:rsidRPr="00EC1CB3">
              <w:t>CR</w:t>
            </w:r>
          </w:p>
        </w:tc>
        <w:tc>
          <w:tcPr>
            <w:tcW w:w="1418" w:type="dxa"/>
            <w:tcBorders>
              <w:bottom w:val="nil"/>
            </w:tcBorders>
          </w:tcPr>
          <w:p w14:paraId="2C6D4934" w14:textId="77777777" w:rsidR="00795832" w:rsidRPr="00EC1CB3" w:rsidRDefault="00795832" w:rsidP="00795832">
            <w:pPr>
              <w:pStyle w:val="Table8ptText-ASDEFCON"/>
              <w:jc w:val="center"/>
            </w:pPr>
            <w:r w:rsidRPr="00EC1CB3">
              <w:t>DID-ILS-TDATA-</w:t>
            </w:r>
            <w:r>
              <w:t>M</w:t>
            </w:r>
            <w:r w:rsidRPr="00EC1CB3">
              <w:t>TD</w:t>
            </w:r>
            <w:r>
              <w:t>I</w:t>
            </w:r>
          </w:p>
        </w:tc>
        <w:tc>
          <w:tcPr>
            <w:tcW w:w="708" w:type="dxa"/>
            <w:tcBorders>
              <w:bottom w:val="nil"/>
            </w:tcBorders>
          </w:tcPr>
          <w:p w14:paraId="779E07C9" w14:textId="77777777" w:rsidR="00795832" w:rsidRPr="00EC1CB3" w:rsidRDefault="00795832" w:rsidP="00795832">
            <w:pPr>
              <w:pStyle w:val="Table8ptText-ASDEFCON"/>
              <w:jc w:val="center"/>
            </w:pPr>
            <w:r w:rsidRPr="00EC1CB3">
              <w:t>20</w:t>
            </w:r>
          </w:p>
        </w:tc>
        <w:tc>
          <w:tcPr>
            <w:tcW w:w="851" w:type="dxa"/>
            <w:tcBorders>
              <w:bottom w:val="nil"/>
            </w:tcBorders>
          </w:tcPr>
          <w:p w14:paraId="049D9732" w14:textId="77777777" w:rsidR="00795832" w:rsidRPr="00EC1CB3" w:rsidRDefault="00795832" w:rsidP="00795832">
            <w:pPr>
              <w:pStyle w:val="Table8ptText-ASDEFCON"/>
              <w:jc w:val="center"/>
            </w:pPr>
            <w:r w:rsidRPr="00EC1CB3">
              <w:t>Approval</w:t>
            </w:r>
          </w:p>
        </w:tc>
        <w:tc>
          <w:tcPr>
            <w:tcW w:w="1134" w:type="dxa"/>
            <w:tcBorders>
              <w:bottom w:val="nil"/>
            </w:tcBorders>
          </w:tcPr>
          <w:p w14:paraId="2CBDFF4E" w14:textId="1D8C246D" w:rsidR="00795832" w:rsidRPr="00EC1CB3" w:rsidRDefault="00795832" w:rsidP="00795832">
            <w:pPr>
              <w:pStyle w:val="Table8ptText-ASDEFCON"/>
              <w:jc w:val="center"/>
            </w:pPr>
            <w:r w:rsidRPr="00EC1CB3">
              <w:t>R(</w:t>
            </w:r>
            <w:r>
              <w:t>L</w:t>
            </w:r>
            <w:r w:rsidRPr="00EC1CB3">
              <w:t>)</w:t>
            </w:r>
          </w:p>
        </w:tc>
        <w:tc>
          <w:tcPr>
            <w:tcW w:w="2551" w:type="dxa"/>
            <w:tcBorders>
              <w:bottom w:val="nil"/>
            </w:tcBorders>
          </w:tcPr>
          <w:p w14:paraId="0FF81846" w14:textId="77777777" w:rsidR="00795832" w:rsidRPr="00397FA2" w:rsidRDefault="00795832" w:rsidP="00795832">
            <w:pPr>
              <w:pStyle w:val="Table8ptText-ASDEFCON"/>
              <w:jc w:val="left"/>
            </w:pPr>
          </w:p>
        </w:tc>
      </w:tr>
      <w:tr w:rsidR="00A60698" w:rsidRPr="00EC1CB3" w14:paraId="1AA88D81" w14:textId="77777777" w:rsidTr="004275EA">
        <w:tc>
          <w:tcPr>
            <w:tcW w:w="736" w:type="dxa"/>
            <w:tcBorders>
              <w:top w:val="nil"/>
              <w:bottom w:val="nil"/>
            </w:tcBorders>
          </w:tcPr>
          <w:p w14:paraId="7FDFD6B5" w14:textId="77777777" w:rsidR="00795832" w:rsidRPr="00EC1CB3" w:rsidRDefault="00795832" w:rsidP="00795832">
            <w:pPr>
              <w:pStyle w:val="Table8ptText-ASDEFCON"/>
              <w:jc w:val="left"/>
            </w:pPr>
          </w:p>
        </w:tc>
        <w:tc>
          <w:tcPr>
            <w:tcW w:w="1671" w:type="dxa"/>
            <w:tcBorders>
              <w:top w:val="nil"/>
              <w:bottom w:val="nil"/>
            </w:tcBorders>
          </w:tcPr>
          <w:p w14:paraId="493CDCE8" w14:textId="77777777" w:rsidR="00795832" w:rsidRPr="00EC1CB3" w:rsidRDefault="00795832" w:rsidP="00795832">
            <w:pPr>
              <w:pStyle w:val="Table8ptText-ASDEFCON"/>
              <w:jc w:val="left"/>
            </w:pPr>
          </w:p>
        </w:tc>
        <w:tc>
          <w:tcPr>
            <w:tcW w:w="734" w:type="dxa"/>
            <w:tcBorders>
              <w:top w:val="nil"/>
              <w:bottom w:val="nil"/>
            </w:tcBorders>
          </w:tcPr>
          <w:p w14:paraId="3EF39390" w14:textId="77777777" w:rsidR="00795832" w:rsidRPr="00EC1CB3" w:rsidRDefault="00795832" w:rsidP="00795832">
            <w:pPr>
              <w:pStyle w:val="Table8ptText-ASDEFCON"/>
              <w:jc w:val="center"/>
            </w:pPr>
          </w:p>
        </w:tc>
        <w:tc>
          <w:tcPr>
            <w:tcW w:w="318" w:type="dxa"/>
            <w:tcBorders>
              <w:top w:val="nil"/>
              <w:bottom w:val="nil"/>
            </w:tcBorders>
          </w:tcPr>
          <w:p w14:paraId="2170C8A4"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7ECE006F" w14:textId="77777777" w:rsidR="00795832" w:rsidRPr="00EC1CB3" w:rsidRDefault="00795832" w:rsidP="00795832">
            <w:pPr>
              <w:pStyle w:val="Table8ptText-ASDEFCON"/>
              <w:jc w:val="center"/>
            </w:pPr>
            <w:r w:rsidRPr="00EC1CB3">
              <w:t>Update</w:t>
            </w:r>
          </w:p>
        </w:tc>
        <w:tc>
          <w:tcPr>
            <w:tcW w:w="1134" w:type="dxa"/>
            <w:tcBorders>
              <w:top w:val="nil"/>
              <w:bottom w:val="nil"/>
            </w:tcBorders>
          </w:tcPr>
          <w:p w14:paraId="3FF39FC1"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00448BA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0AE45A8"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18B31C85" w14:textId="77777777" w:rsidR="00795832" w:rsidRPr="00EC1CB3" w:rsidRDefault="00795832" w:rsidP="00795832">
            <w:pPr>
              <w:pStyle w:val="Table8ptText-ASDEFCON"/>
              <w:jc w:val="center"/>
            </w:pPr>
          </w:p>
        </w:tc>
        <w:tc>
          <w:tcPr>
            <w:tcW w:w="708" w:type="dxa"/>
            <w:tcBorders>
              <w:top w:val="nil"/>
              <w:bottom w:val="nil"/>
            </w:tcBorders>
          </w:tcPr>
          <w:p w14:paraId="2A59DE0E"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54A87A5A"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5E6AC288" w14:textId="77777777" w:rsidR="00795832" w:rsidRPr="00EC1CB3" w:rsidDel="00350F30" w:rsidRDefault="00795832" w:rsidP="00795832">
            <w:pPr>
              <w:pStyle w:val="Table8ptText-ASDEFCON"/>
              <w:jc w:val="center"/>
            </w:pPr>
            <w:r w:rsidRPr="00EC1CB3">
              <w:t>NA</w:t>
            </w:r>
          </w:p>
        </w:tc>
        <w:tc>
          <w:tcPr>
            <w:tcW w:w="2551" w:type="dxa"/>
            <w:tcBorders>
              <w:top w:val="nil"/>
              <w:bottom w:val="nil"/>
            </w:tcBorders>
          </w:tcPr>
          <w:p w14:paraId="40B5D491" w14:textId="77777777" w:rsidR="00795832" w:rsidRPr="00397FA2" w:rsidRDefault="00795832" w:rsidP="00795832">
            <w:pPr>
              <w:pStyle w:val="Table8ptText-ASDEFCON"/>
              <w:jc w:val="left"/>
            </w:pPr>
          </w:p>
        </w:tc>
      </w:tr>
      <w:tr w:rsidR="00A60698" w:rsidRPr="00EC1CB3" w14:paraId="35345B25" w14:textId="77777777" w:rsidTr="004275EA">
        <w:tc>
          <w:tcPr>
            <w:tcW w:w="736" w:type="dxa"/>
            <w:tcBorders>
              <w:top w:val="nil"/>
              <w:bottom w:val="nil"/>
            </w:tcBorders>
          </w:tcPr>
          <w:p w14:paraId="4F4944A3" w14:textId="77777777" w:rsidR="00795832" w:rsidRPr="00EC1CB3" w:rsidRDefault="00795832" w:rsidP="00795832">
            <w:pPr>
              <w:pStyle w:val="Table8ptText-ASDEFCON"/>
              <w:jc w:val="left"/>
            </w:pPr>
          </w:p>
        </w:tc>
        <w:tc>
          <w:tcPr>
            <w:tcW w:w="1671" w:type="dxa"/>
            <w:tcBorders>
              <w:top w:val="nil"/>
              <w:bottom w:val="nil"/>
            </w:tcBorders>
          </w:tcPr>
          <w:p w14:paraId="48DAF296" w14:textId="77777777" w:rsidR="00795832" w:rsidRPr="00EC1CB3" w:rsidRDefault="00795832" w:rsidP="00795832">
            <w:pPr>
              <w:pStyle w:val="Table8ptText-ASDEFCON"/>
              <w:jc w:val="left"/>
            </w:pPr>
          </w:p>
        </w:tc>
        <w:tc>
          <w:tcPr>
            <w:tcW w:w="734" w:type="dxa"/>
            <w:tcBorders>
              <w:top w:val="nil"/>
              <w:bottom w:val="nil"/>
            </w:tcBorders>
          </w:tcPr>
          <w:p w14:paraId="12994860" w14:textId="77777777" w:rsidR="00795832" w:rsidRPr="00EC1CB3" w:rsidRDefault="00795832" w:rsidP="00795832">
            <w:pPr>
              <w:pStyle w:val="Table8ptText-ASDEFCON"/>
              <w:jc w:val="center"/>
            </w:pPr>
          </w:p>
        </w:tc>
        <w:tc>
          <w:tcPr>
            <w:tcW w:w="318" w:type="dxa"/>
            <w:tcBorders>
              <w:top w:val="nil"/>
              <w:bottom w:val="nil"/>
            </w:tcBorders>
          </w:tcPr>
          <w:p w14:paraId="1D7A4339"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7671ABF5" w14:textId="77777777" w:rsidR="00795832" w:rsidRPr="00EC1CB3" w:rsidRDefault="00795832" w:rsidP="00795832">
            <w:pPr>
              <w:pStyle w:val="Table8ptText-ASDEFCON"/>
              <w:jc w:val="center"/>
            </w:pPr>
            <w:r w:rsidRPr="00EC1CB3">
              <w:t>Update</w:t>
            </w:r>
          </w:p>
        </w:tc>
        <w:tc>
          <w:tcPr>
            <w:tcW w:w="1134" w:type="dxa"/>
            <w:tcBorders>
              <w:top w:val="nil"/>
              <w:bottom w:val="nil"/>
            </w:tcBorders>
          </w:tcPr>
          <w:p w14:paraId="01DED66F"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5CD520B0"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7753DAE6"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6701AE07" w14:textId="77777777" w:rsidR="00795832" w:rsidRPr="00EC1CB3" w:rsidRDefault="00795832" w:rsidP="00795832">
            <w:pPr>
              <w:pStyle w:val="Table8ptText-ASDEFCON"/>
              <w:jc w:val="center"/>
            </w:pPr>
          </w:p>
        </w:tc>
        <w:tc>
          <w:tcPr>
            <w:tcW w:w="708" w:type="dxa"/>
            <w:tcBorders>
              <w:top w:val="nil"/>
              <w:bottom w:val="nil"/>
            </w:tcBorders>
          </w:tcPr>
          <w:p w14:paraId="467E21C7"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6FE2A3F6"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64B8F7F2" w14:textId="52A6B9FB" w:rsidR="00795832" w:rsidRPr="00EC1CB3" w:rsidDel="00350F30" w:rsidRDefault="00795832" w:rsidP="00795832">
            <w:pPr>
              <w:pStyle w:val="Table8ptText-ASDEFCON"/>
              <w:jc w:val="center"/>
            </w:pPr>
            <w:r>
              <w:t>6</w:t>
            </w:r>
            <w:r w:rsidRPr="00EC1CB3">
              <w:t>M</w:t>
            </w:r>
          </w:p>
        </w:tc>
        <w:tc>
          <w:tcPr>
            <w:tcW w:w="2551" w:type="dxa"/>
            <w:tcBorders>
              <w:top w:val="nil"/>
              <w:bottom w:val="nil"/>
            </w:tcBorders>
          </w:tcPr>
          <w:p w14:paraId="270CE831" w14:textId="77777777" w:rsidR="00795832" w:rsidRPr="00397FA2" w:rsidRDefault="00795832" w:rsidP="00795832">
            <w:pPr>
              <w:pStyle w:val="Table8ptText-ASDEFCON"/>
              <w:jc w:val="left"/>
            </w:pPr>
          </w:p>
        </w:tc>
      </w:tr>
      <w:tr w:rsidR="00A60698" w:rsidRPr="00EC1CB3" w14:paraId="7DE72344" w14:textId="77777777" w:rsidTr="004275EA">
        <w:tc>
          <w:tcPr>
            <w:tcW w:w="736" w:type="dxa"/>
            <w:tcBorders>
              <w:top w:val="nil"/>
              <w:bottom w:val="nil"/>
            </w:tcBorders>
          </w:tcPr>
          <w:p w14:paraId="34996EE3" w14:textId="77777777" w:rsidR="00795832" w:rsidRPr="00EC1CB3" w:rsidRDefault="00795832" w:rsidP="00795832">
            <w:pPr>
              <w:pStyle w:val="Table8ptText-ASDEFCON"/>
              <w:jc w:val="left"/>
            </w:pPr>
          </w:p>
        </w:tc>
        <w:tc>
          <w:tcPr>
            <w:tcW w:w="1671" w:type="dxa"/>
            <w:tcBorders>
              <w:top w:val="nil"/>
              <w:bottom w:val="nil"/>
            </w:tcBorders>
          </w:tcPr>
          <w:p w14:paraId="7D3FC923" w14:textId="77777777" w:rsidR="00795832" w:rsidRPr="00EC1CB3" w:rsidRDefault="00795832" w:rsidP="00795832">
            <w:pPr>
              <w:pStyle w:val="Table8ptText-ASDEFCON"/>
              <w:jc w:val="left"/>
            </w:pPr>
          </w:p>
        </w:tc>
        <w:tc>
          <w:tcPr>
            <w:tcW w:w="734" w:type="dxa"/>
            <w:tcBorders>
              <w:top w:val="nil"/>
              <w:bottom w:val="nil"/>
            </w:tcBorders>
          </w:tcPr>
          <w:p w14:paraId="13143948" w14:textId="77777777" w:rsidR="00795832" w:rsidRPr="00EC1CB3" w:rsidRDefault="00795832" w:rsidP="00795832">
            <w:pPr>
              <w:pStyle w:val="Table8ptText-ASDEFCON"/>
              <w:jc w:val="center"/>
            </w:pPr>
          </w:p>
        </w:tc>
        <w:tc>
          <w:tcPr>
            <w:tcW w:w="318" w:type="dxa"/>
            <w:tcBorders>
              <w:top w:val="nil"/>
              <w:bottom w:val="nil"/>
            </w:tcBorders>
          </w:tcPr>
          <w:p w14:paraId="09E6327C" w14:textId="77777777" w:rsidR="00795832" w:rsidRPr="00EC1CB3" w:rsidRDefault="00795832" w:rsidP="00795832">
            <w:pPr>
              <w:pStyle w:val="Table8ptText-ASDEFCON"/>
              <w:jc w:val="center"/>
            </w:pPr>
            <w:r w:rsidRPr="00EC1CB3">
              <w:t>d</w:t>
            </w:r>
          </w:p>
        </w:tc>
        <w:tc>
          <w:tcPr>
            <w:tcW w:w="931" w:type="dxa"/>
            <w:tcBorders>
              <w:top w:val="nil"/>
              <w:bottom w:val="nil"/>
            </w:tcBorders>
          </w:tcPr>
          <w:p w14:paraId="5F2B82C8" w14:textId="77777777" w:rsidR="00795832" w:rsidRPr="00EC1CB3" w:rsidRDefault="00795832" w:rsidP="00795832">
            <w:pPr>
              <w:pStyle w:val="Table8ptText-ASDEFCON"/>
              <w:jc w:val="center"/>
            </w:pPr>
            <w:r w:rsidRPr="00EC1CB3">
              <w:t>Update</w:t>
            </w:r>
          </w:p>
        </w:tc>
        <w:tc>
          <w:tcPr>
            <w:tcW w:w="1134" w:type="dxa"/>
            <w:tcBorders>
              <w:top w:val="nil"/>
              <w:bottom w:val="nil"/>
            </w:tcBorders>
          </w:tcPr>
          <w:p w14:paraId="2345144A" w14:textId="77777777" w:rsidR="00795832" w:rsidRPr="00EC1CB3" w:rsidRDefault="00795832" w:rsidP="00795832">
            <w:pPr>
              <w:pStyle w:val="Table8ptText-ASDEFCON"/>
              <w:jc w:val="center"/>
            </w:pPr>
            <w:r w:rsidRPr="00EC1CB3">
              <w:t>Each SA-20</w:t>
            </w:r>
          </w:p>
        </w:tc>
        <w:tc>
          <w:tcPr>
            <w:tcW w:w="709" w:type="dxa"/>
            <w:tcBorders>
              <w:top w:val="nil"/>
              <w:bottom w:val="nil"/>
            </w:tcBorders>
          </w:tcPr>
          <w:p w14:paraId="2C28285C"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1BA12438"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0FF7472C" w14:textId="77777777" w:rsidR="00795832" w:rsidRPr="00EC1CB3" w:rsidRDefault="00795832" w:rsidP="00795832">
            <w:pPr>
              <w:pStyle w:val="Table8ptText-ASDEFCON"/>
              <w:jc w:val="center"/>
            </w:pPr>
          </w:p>
        </w:tc>
        <w:tc>
          <w:tcPr>
            <w:tcW w:w="708" w:type="dxa"/>
            <w:tcBorders>
              <w:top w:val="nil"/>
              <w:bottom w:val="nil"/>
            </w:tcBorders>
          </w:tcPr>
          <w:p w14:paraId="1C7219C2"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6052F8D9"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6A2180B6" w14:textId="6139AC52" w:rsidR="00795832" w:rsidRPr="00EC1CB3" w:rsidDel="00350F30" w:rsidRDefault="00795832" w:rsidP="00795832">
            <w:pPr>
              <w:pStyle w:val="Table8ptText-ASDEFCON"/>
              <w:jc w:val="center"/>
            </w:pPr>
            <w:r>
              <w:t>6</w:t>
            </w:r>
            <w:r w:rsidRPr="00EC1CB3">
              <w:t>M</w:t>
            </w:r>
          </w:p>
        </w:tc>
        <w:tc>
          <w:tcPr>
            <w:tcW w:w="2551" w:type="dxa"/>
            <w:tcBorders>
              <w:top w:val="nil"/>
              <w:bottom w:val="nil"/>
            </w:tcBorders>
          </w:tcPr>
          <w:p w14:paraId="2253A4D4" w14:textId="77777777" w:rsidR="00795832" w:rsidRPr="00397FA2" w:rsidRDefault="00795832" w:rsidP="00795832">
            <w:pPr>
              <w:pStyle w:val="Table8ptText-ASDEFCON"/>
              <w:jc w:val="left"/>
            </w:pPr>
          </w:p>
        </w:tc>
      </w:tr>
      <w:tr w:rsidR="00A60698" w:rsidRPr="00EC1CB3" w14:paraId="5342C1F6" w14:textId="77777777" w:rsidTr="004275EA">
        <w:tc>
          <w:tcPr>
            <w:tcW w:w="736" w:type="dxa"/>
            <w:tcBorders>
              <w:top w:val="nil"/>
            </w:tcBorders>
          </w:tcPr>
          <w:p w14:paraId="2740E822" w14:textId="77777777" w:rsidR="00795832" w:rsidRPr="00EC1CB3" w:rsidRDefault="00795832" w:rsidP="00795832">
            <w:pPr>
              <w:pStyle w:val="Table8ptText-ASDEFCON"/>
              <w:jc w:val="left"/>
            </w:pPr>
          </w:p>
        </w:tc>
        <w:tc>
          <w:tcPr>
            <w:tcW w:w="1671" w:type="dxa"/>
            <w:tcBorders>
              <w:top w:val="nil"/>
            </w:tcBorders>
          </w:tcPr>
          <w:p w14:paraId="001620B8" w14:textId="77777777" w:rsidR="00795832" w:rsidRPr="00EC1CB3" w:rsidRDefault="00795832" w:rsidP="00795832">
            <w:pPr>
              <w:pStyle w:val="Table8ptText-ASDEFCON"/>
              <w:jc w:val="left"/>
            </w:pPr>
          </w:p>
        </w:tc>
        <w:tc>
          <w:tcPr>
            <w:tcW w:w="734" w:type="dxa"/>
            <w:tcBorders>
              <w:top w:val="nil"/>
            </w:tcBorders>
          </w:tcPr>
          <w:p w14:paraId="6BF1E771" w14:textId="77777777" w:rsidR="00795832" w:rsidRPr="00EC1CB3" w:rsidRDefault="00795832" w:rsidP="00795832">
            <w:pPr>
              <w:pStyle w:val="Table8ptText-ASDEFCON"/>
              <w:jc w:val="center"/>
            </w:pPr>
          </w:p>
        </w:tc>
        <w:tc>
          <w:tcPr>
            <w:tcW w:w="318" w:type="dxa"/>
            <w:tcBorders>
              <w:top w:val="nil"/>
            </w:tcBorders>
          </w:tcPr>
          <w:p w14:paraId="3A48C786" w14:textId="77777777" w:rsidR="00795832" w:rsidRPr="00EC1CB3" w:rsidRDefault="00795832" w:rsidP="00795832">
            <w:pPr>
              <w:pStyle w:val="Table8ptText-ASDEFCON"/>
              <w:jc w:val="center"/>
            </w:pPr>
            <w:r w:rsidRPr="00EC1CB3">
              <w:t>e</w:t>
            </w:r>
          </w:p>
        </w:tc>
        <w:tc>
          <w:tcPr>
            <w:tcW w:w="931" w:type="dxa"/>
            <w:tcBorders>
              <w:top w:val="nil"/>
            </w:tcBorders>
          </w:tcPr>
          <w:p w14:paraId="151B2F55" w14:textId="77777777" w:rsidR="00795832" w:rsidRPr="00EC1CB3" w:rsidRDefault="00795832" w:rsidP="00795832">
            <w:pPr>
              <w:pStyle w:val="Table8ptText-ASDEFCON"/>
              <w:jc w:val="center"/>
            </w:pPr>
            <w:r w:rsidRPr="00EC1CB3">
              <w:t>Update</w:t>
            </w:r>
          </w:p>
        </w:tc>
        <w:tc>
          <w:tcPr>
            <w:tcW w:w="1134" w:type="dxa"/>
            <w:tcBorders>
              <w:top w:val="nil"/>
            </w:tcBorders>
          </w:tcPr>
          <w:p w14:paraId="4EF38693" w14:textId="245E39FF" w:rsidR="00795832" w:rsidRPr="00EC1CB3" w:rsidRDefault="00795832" w:rsidP="00795832">
            <w:pPr>
              <w:pStyle w:val="Table8ptText-ASDEFCON"/>
              <w:jc w:val="center"/>
            </w:pPr>
            <w:r>
              <w:t>FA</w:t>
            </w:r>
            <w:r w:rsidRPr="00EC1CB3">
              <w:noBreakHyphen/>
            </w:r>
            <w:r>
              <w:t>4</w:t>
            </w:r>
            <w:r w:rsidRPr="00EC1CB3">
              <w:t>0</w:t>
            </w:r>
          </w:p>
        </w:tc>
        <w:tc>
          <w:tcPr>
            <w:tcW w:w="709" w:type="dxa"/>
            <w:tcBorders>
              <w:top w:val="nil"/>
            </w:tcBorders>
          </w:tcPr>
          <w:p w14:paraId="6F7EA62B" w14:textId="77777777" w:rsidR="00795832" w:rsidRPr="00EC1CB3" w:rsidRDefault="00795832" w:rsidP="00795832">
            <w:pPr>
              <w:pStyle w:val="Table8ptText-ASDEFCON"/>
              <w:jc w:val="center"/>
            </w:pPr>
            <w:r w:rsidRPr="00EC1CB3">
              <w:t>DMS</w:t>
            </w:r>
          </w:p>
        </w:tc>
        <w:tc>
          <w:tcPr>
            <w:tcW w:w="850" w:type="dxa"/>
            <w:tcBorders>
              <w:top w:val="nil"/>
            </w:tcBorders>
          </w:tcPr>
          <w:p w14:paraId="68B9A79F" w14:textId="77777777" w:rsidR="00795832" w:rsidRPr="00EC1CB3" w:rsidRDefault="00795832" w:rsidP="00795832">
            <w:pPr>
              <w:pStyle w:val="Table8ptText-ASDEFCON"/>
              <w:jc w:val="center"/>
            </w:pPr>
            <w:r w:rsidRPr="00EC1CB3">
              <w:t>CR</w:t>
            </w:r>
          </w:p>
        </w:tc>
        <w:tc>
          <w:tcPr>
            <w:tcW w:w="1418" w:type="dxa"/>
            <w:tcBorders>
              <w:top w:val="nil"/>
            </w:tcBorders>
          </w:tcPr>
          <w:p w14:paraId="35605D19" w14:textId="77777777" w:rsidR="00795832" w:rsidRPr="00EC1CB3" w:rsidRDefault="00795832" w:rsidP="00795832">
            <w:pPr>
              <w:pStyle w:val="Table8ptText-ASDEFCON"/>
              <w:jc w:val="center"/>
            </w:pPr>
          </w:p>
        </w:tc>
        <w:tc>
          <w:tcPr>
            <w:tcW w:w="708" w:type="dxa"/>
            <w:tcBorders>
              <w:top w:val="nil"/>
            </w:tcBorders>
          </w:tcPr>
          <w:p w14:paraId="4CE055DB" w14:textId="77777777" w:rsidR="00795832" w:rsidRPr="00EC1CB3" w:rsidRDefault="00795832" w:rsidP="00795832">
            <w:pPr>
              <w:pStyle w:val="Table8ptText-ASDEFCON"/>
              <w:jc w:val="center"/>
            </w:pPr>
            <w:r w:rsidRPr="00EC1CB3">
              <w:t>20</w:t>
            </w:r>
          </w:p>
        </w:tc>
        <w:tc>
          <w:tcPr>
            <w:tcW w:w="851" w:type="dxa"/>
            <w:tcBorders>
              <w:top w:val="nil"/>
            </w:tcBorders>
          </w:tcPr>
          <w:p w14:paraId="554AA13A" w14:textId="77777777" w:rsidR="00795832" w:rsidRPr="00EC1CB3" w:rsidRDefault="00795832" w:rsidP="00795832">
            <w:pPr>
              <w:pStyle w:val="Table8ptText-ASDEFCON"/>
              <w:jc w:val="center"/>
            </w:pPr>
            <w:r w:rsidRPr="00EC1CB3">
              <w:t>Approval</w:t>
            </w:r>
          </w:p>
        </w:tc>
        <w:tc>
          <w:tcPr>
            <w:tcW w:w="1134" w:type="dxa"/>
            <w:tcBorders>
              <w:top w:val="nil"/>
            </w:tcBorders>
          </w:tcPr>
          <w:p w14:paraId="2B1812C7" w14:textId="77777777" w:rsidR="00795832" w:rsidRPr="00EC1CB3" w:rsidDel="00350F30" w:rsidRDefault="00795832" w:rsidP="00795832">
            <w:pPr>
              <w:pStyle w:val="Table8ptText-ASDEFCON"/>
              <w:jc w:val="center"/>
            </w:pPr>
            <w:r w:rsidRPr="00EC1CB3">
              <w:t>NA</w:t>
            </w:r>
          </w:p>
        </w:tc>
        <w:tc>
          <w:tcPr>
            <w:tcW w:w="2551" w:type="dxa"/>
            <w:tcBorders>
              <w:top w:val="nil"/>
            </w:tcBorders>
          </w:tcPr>
          <w:p w14:paraId="55951490" w14:textId="77777777" w:rsidR="00795832" w:rsidRPr="00397FA2" w:rsidRDefault="00795832" w:rsidP="00795832">
            <w:pPr>
              <w:pStyle w:val="Table8ptText-ASDEFCON"/>
              <w:jc w:val="left"/>
            </w:pPr>
          </w:p>
        </w:tc>
      </w:tr>
      <w:tr w:rsidR="00A60698" w:rsidRPr="00EC1CB3" w14:paraId="1A5FE38E" w14:textId="77777777" w:rsidTr="004275EA">
        <w:tc>
          <w:tcPr>
            <w:tcW w:w="736" w:type="dxa"/>
          </w:tcPr>
          <w:p w14:paraId="4317D88D" w14:textId="77777777" w:rsidR="00795832" w:rsidRPr="00EC1CB3" w:rsidRDefault="00795832" w:rsidP="00795832">
            <w:pPr>
              <w:pStyle w:val="Table8ptText-ASDEFCON"/>
              <w:jc w:val="left"/>
            </w:pPr>
            <w:r w:rsidRPr="00EC1CB3">
              <w:t>ILS-1020</w:t>
            </w:r>
          </w:p>
        </w:tc>
        <w:tc>
          <w:tcPr>
            <w:tcW w:w="1671" w:type="dxa"/>
          </w:tcPr>
          <w:p w14:paraId="04DB7F6E" w14:textId="77777777" w:rsidR="00795832" w:rsidRPr="00EC1CB3" w:rsidRDefault="00795832" w:rsidP="00795832">
            <w:pPr>
              <w:pStyle w:val="Table8ptText-ASDEFCON"/>
              <w:jc w:val="left"/>
            </w:pPr>
            <w:r w:rsidRPr="00EC1CB3">
              <w:t>Data Accession List (DAL)</w:t>
            </w:r>
          </w:p>
        </w:tc>
        <w:tc>
          <w:tcPr>
            <w:tcW w:w="734" w:type="dxa"/>
          </w:tcPr>
          <w:p w14:paraId="73B44925" w14:textId="77777777" w:rsidR="00795832" w:rsidRPr="00EC1CB3" w:rsidRDefault="00795832" w:rsidP="00795832">
            <w:pPr>
              <w:pStyle w:val="Table8ptText-ASDEFCON"/>
              <w:jc w:val="center"/>
            </w:pPr>
            <w:r>
              <w:t>5.2.8.5</w:t>
            </w:r>
          </w:p>
        </w:tc>
        <w:tc>
          <w:tcPr>
            <w:tcW w:w="318" w:type="dxa"/>
          </w:tcPr>
          <w:p w14:paraId="6666F465" w14:textId="77777777" w:rsidR="00795832" w:rsidRPr="00EC1CB3" w:rsidRDefault="00795832" w:rsidP="00795832">
            <w:pPr>
              <w:pStyle w:val="Table8ptText-ASDEFCON"/>
              <w:jc w:val="center"/>
            </w:pPr>
            <w:r w:rsidRPr="00EC1CB3">
              <w:t>a</w:t>
            </w:r>
          </w:p>
        </w:tc>
        <w:tc>
          <w:tcPr>
            <w:tcW w:w="931" w:type="dxa"/>
          </w:tcPr>
          <w:p w14:paraId="16BAAC86" w14:textId="77777777" w:rsidR="00795832" w:rsidRPr="00EC1CB3" w:rsidRDefault="00795832" w:rsidP="00795832">
            <w:pPr>
              <w:pStyle w:val="Table8ptText-ASDEFCON"/>
              <w:jc w:val="center"/>
            </w:pPr>
            <w:r w:rsidRPr="00EC1CB3">
              <w:t>Progressive</w:t>
            </w:r>
          </w:p>
        </w:tc>
        <w:tc>
          <w:tcPr>
            <w:tcW w:w="1134" w:type="dxa"/>
          </w:tcPr>
          <w:p w14:paraId="12793E64" w14:textId="2F8EB489" w:rsidR="00795832" w:rsidRPr="00EC1CB3" w:rsidRDefault="00795832" w:rsidP="00ED512A">
            <w:pPr>
              <w:pStyle w:val="Table8ptText-ASDEFCON"/>
              <w:jc w:val="center"/>
            </w:pPr>
            <w:r w:rsidRPr="00EC1CB3">
              <w:t>Two monthly</w:t>
            </w:r>
            <w:r w:rsidR="00B0285A">
              <w:t xml:space="preserve"> </w:t>
            </w:r>
            <w:r w:rsidRPr="00EC1CB3">
              <w:t>after SDR</w:t>
            </w:r>
          </w:p>
        </w:tc>
        <w:tc>
          <w:tcPr>
            <w:tcW w:w="709" w:type="dxa"/>
          </w:tcPr>
          <w:p w14:paraId="505B2E29" w14:textId="77777777" w:rsidR="00795832" w:rsidRPr="00EC1CB3" w:rsidRDefault="00795832" w:rsidP="00795832">
            <w:pPr>
              <w:pStyle w:val="Table8ptText-ASDEFCON"/>
              <w:jc w:val="center"/>
            </w:pPr>
            <w:r w:rsidRPr="00EC1CB3">
              <w:t>DMS</w:t>
            </w:r>
          </w:p>
        </w:tc>
        <w:tc>
          <w:tcPr>
            <w:tcW w:w="850" w:type="dxa"/>
          </w:tcPr>
          <w:p w14:paraId="5506BEB3" w14:textId="77777777" w:rsidR="00795832" w:rsidRPr="00EC1CB3" w:rsidRDefault="00795832" w:rsidP="00795832">
            <w:pPr>
              <w:pStyle w:val="Table8ptText-ASDEFCON"/>
              <w:jc w:val="center"/>
            </w:pPr>
            <w:r w:rsidRPr="00EC1CB3">
              <w:t>CR</w:t>
            </w:r>
          </w:p>
        </w:tc>
        <w:tc>
          <w:tcPr>
            <w:tcW w:w="1418" w:type="dxa"/>
          </w:tcPr>
          <w:p w14:paraId="7ECEB0C4" w14:textId="77777777" w:rsidR="00795832" w:rsidRPr="00EC1CB3" w:rsidRDefault="00795832" w:rsidP="00795832">
            <w:pPr>
              <w:pStyle w:val="Table8ptText-ASDEFCON"/>
              <w:jc w:val="center"/>
            </w:pPr>
            <w:r w:rsidRPr="00EC1CB3">
              <w:t>DID-ILS-TDATA-DAL</w:t>
            </w:r>
          </w:p>
        </w:tc>
        <w:tc>
          <w:tcPr>
            <w:tcW w:w="708" w:type="dxa"/>
          </w:tcPr>
          <w:p w14:paraId="5A6043F1" w14:textId="77777777" w:rsidR="00795832" w:rsidRPr="00EC1CB3" w:rsidRDefault="00795832" w:rsidP="00795832">
            <w:pPr>
              <w:pStyle w:val="Table8ptText-ASDEFCON"/>
              <w:jc w:val="center"/>
            </w:pPr>
            <w:r w:rsidRPr="00EC1CB3">
              <w:t>20</w:t>
            </w:r>
          </w:p>
        </w:tc>
        <w:tc>
          <w:tcPr>
            <w:tcW w:w="851" w:type="dxa"/>
          </w:tcPr>
          <w:p w14:paraId="3A1B4E64" w14:textId="77777777" w:rsidR="00795832" w:rsidRPr="00EC1CB3" w:rsidRDefault="00795832" w:rsidP="00795832">
            <w:pPr>
              <w:pStyle w:val="Table8ptText-ASDEFCON"/>
              <w:jc w:val="center"/>
            </w:pPr>
            <w:r w:rsidRPr="00EC1CB3">
              <w:t>Review</w:t>
            </w:r>
          </w:p>
        </w:tc>
        <w:tc>
          <w:tcPr>
            <w:tcW w:w="1134" w:type="dxa"/>
          </w:tcPr>
          <w:p w14:paraId="449B2400" w14:textId="77777777" w:rsidR="00795832" w:rsidRPr="00EC1CB3" w:rsidRDefault="00795832" w:rsidP="00795832">
            <w:pPr>
              <w:pStyle w:val="Table8ptText-ASDEFCON"/>
              <w:jc w:val="center"/>
            </w:pPr>
            <w:r w:rsidRPr="00EC1CB3">
              <w:t>NA</w:t>
            </w:r>
          </w:p>
        </w:tc>
        <w:tc>
          <w:tcPr>
            <w:tcW w:w="2551" w:type="dxa"/>
          </w:tcPr>
          <w:p w14:paraId="0EC0ED65" w14:textId="77777777" w:rsidR="00795832" w:rsidRPr="00397FA2" w:rsidRDefault="00795832" w:rsidP="00795832">
            <w:pPr>
              <w:pStyle w:val="Table8ptText-ASDEFCON"/>
              <w:jc w:val="left"/>
            </w:pPr>
          </w:p>
        </w:tc>
      </w:tr>
      <w:tr w:rsidR="00A60698" w:rsidRPr="00EC1CB3" w14:paraId="4E7F7E9A" w14:textId="77777777" w:rsidTr="004275EA">
        <w:tc>
          <w:tcPr>
            <w:tcW w:w="736" w:type="dxa"/>
            <w:tcBorders>
              <w:bottom w:val="nil"/>
            </w:tcBorders>
          </w:tcPr>
          <w:p w14:paraId="6BA98A56" w14:textId="77777777" w:rsidR="00795832" w:rsidRPr="00EC1CB3" w:rsidRDefault="00795832" w:rsidP="00795832">
            <w:pPr>
              <w:pStyle w:val="Table8ptText-ASDEFCON"/>
              <w:jc w:val="left"/>
            </w:pPr>
            <w:r w:rsidRPr="00EC1CB3">
              <w:t>ILS-1030</w:t>
            </w:r>
          </w:p>
        </w:tc>
        <w:tc>
          <w:tcPr>
            <w:tcW w:w="1671" w:type="dxa"/>
            <w:tcBorders>
              <w:bottom w:val="nil"/>
            </w:tcBorders>
          </w:tcPr>
          <w:p w14:paraId="622CF795" w14:textId="77777777" w:rsidR="00795832" w:rsidRPr="00EC1CB3" w:rsidRDefault="00795832" w:rsidP="00795832">
            <w:pPr>
              <w:pStyle w:val="Table8ptText-ASDEFCON"/>
              <w:jc w:val="left"/>
            </w:pPr>
            <w:r w:rsidRPr="00EC1CB3">
              <w:t>Publications Tree</w:t>
            </w:r>
          </w:p>
        </w:tc>
        <w:tc>
          <w:tcPr>
            <w:tcW w:w="734" w:type="dxa"/>
            <w:tcBorders>
              <w:bottom w:val="nil"/>
            </w:tcBorders>
          </w:tcPr>
          <w:p w14:paraId="7222F029" w14:textId="77777777" w:rsidR="00795832" w:rsidRPr="00EC1CB3" w:rsidRDefault="00795832" w:rsidP="00795832">
            <w:pPr>
              <w:pStyle w:val="Table8ptText-ASDEFCON"/>
              <w:jc w:val="center"/>
            </w:pPr>
            <w:r>
              <w:t>5.3.3</w:t>
            </w:r>
          </w:p>
        </w:tc>
        <w:tc>
          <w:tcPr>
            <w:tcW w:w="318" w:type="dxa"/>
            <w:tcBorders>
              <w:bottom w:val="nil"/>
            </w:tcBorders>
          </w:tcPr>
          <w:p w14:paraId="4164375A" w14:textId="77777777" w:rsidR="00795832" w:rsidRPr="00EC1CB3" w:rsidRDefault="00795832" w:rsidP="00795832">
            <w:pPr>
              <w:pStyle w:val="Table8ptText-ASDEFCON"/>
              <w:jc w:val="center"/>
            </w:pPr>
            <w:r w:rsidRPr="00EC1CB3">
              <w:t>a</w:t>
            </w:r>
          </w:p>
        </w:tc>
        <w:tc>
          <w:tcPr>
            <w:tcW w:w="931" w:type="dxa"/>
            <w:tcBorders>
              <w:bottom w:val="nil"/>
            </w:tcBorders>
          </w:tcPr>
          <w:p w14:paraId="3CAC453F" w14:textId="77777777" w:rsidR="00795832" w:rsidRPr="00EC1CB3" w:rsidRDefault="00795832" w:rsidP="00795832">
            <w:pPr>
              <w:pStyle w:val="Table8ptText-ASDEFCON"/>
              <w:jc w:val="center"/>
            </w:pPr>
            <w:r w:rsidRPr="00EC1CB3">
              <w:t>Draft 1</w:t>
            </w:r>
          </w:p>
        </w:tc>
        <w:tc>
          <w:tcPr>
            <w:tcW w:w="1134" w:type="dxa"/>
            <w:tcBorders>
              <w:bottom w:val="nil"/>
            </w:tcBorders>
          </w:tcPr>
          <w:p w14:paraId="37E95BA7" w14:textId="77777777" w:rsidR="00795832" w:rsidRPr="00EC1CB3" w:rsidRDefault="00795832" w:rsidP="00795832">
            <w:pPr>
              <w:pStyle w:val="Table8ptText-ASDEFCON"/>
              <w:jc w:val="center"/>
            </w:pPr>
            <w:r w:rsidRPr="00EC1CB3">
              <w:t>PDR-20</w:t>
            </w:r>
          </w:p>
        </w:tc>
        <w:tc>
          <w:tcPr>
            <w:tcW w:w="709" w:type="dxa"/>
            <w:tcBorders>
              <w:bottom w:val="nil"/>
            </w:tcBorders>
          </w:tcPr>
          <w:p w14:paraId="0E6DE060" w14:textId="77777777" w:rsidR="00795832" w:rsidRPr="00EC1CB3" w:rsidRDefault="00795832" w:rsidP="00795832">
            <w:pPr>
              <w:pStyle w:val="Table8ptText-ASDEFCON"/>
              <w:jc w:val="center"/>
            </w:pPr>
            <w:r w:rsidRPr="00EC1CB3">
              <w:t>DMS</w:t>
            </w:r>
          </w:p>
        </w:tc>
        <w:tc>
          <w:tcPr>
            <w:tcW w:w="850" w:type="dxa"/>
            <w:tcBorders>
              <w:bottom w:val="nil"/>
            </w:tcBorders>
          </w:tcPr>
          <w:p w14:paraId="28457A06" w14:textId="77777777" w:rsidR="00795832" w:rsidRPr="00EC1CB3" w:rsidRDefault="00795832" w:rsidP="00795832">
            <w:pPr>
              <w:pStyle w:val="Table8ptText-ASDEFCON"/>
              <w:jc w:val="center"/>
            </w:pPr>
            <w:r w:rsidRPr="00EC1CB3">
              <w:t>CR</w:t>
            </w:r>
          </w:p>
        </w:tc>
        <w:tc>
          <w:tcPr>
            <w:tcW w:w="1418" w:type="dxa"/>
            <w:tcBorders>
              <w:bottom w:val="nil"/>
            </w:tcBorders>
          </w:tcPr>
          <w:p w14:paraId="0C670609" w14:textId="77777777" w:rsidR="00795832" w:rsidRPr="00EC1CB3" w:rsidRDefault="00795832" w:rsidP="00795832">
            <w:pPr>
              <w:pStyle w:val="Table8ptText-ASDEFCON"/>
              <w:jc w:val="center"/>
            </w:pPr>
            <w:r w:rsidRPr="00EC1CB3">
              <w:t>DID-ILS-TDATA-</w:t>
            </w:r>
            <w:r>
              <w:t>MTDI</w:t>
            </w:r>
          </w:p>
        </w:tc>
        <w:tc>
          <w:tcPr>
            <w:tcW w:w="708" w:type="dxa"/>
            <w:tcBorders>
              <w:bottom w:val="nil"/>
            </w:tcBorders>
          </w:tcPr>
          <w:p w14:paraId="675F302E" w14:textId="77777777" w:rsidR="00795832" w:rsidRPr="00EC1CB3" w:rsidRDefault="00795832" w:rsidP="00795832">
            <w:pPr>
              <w:pStyle w:val="Table8ptText-ASDEFCON"/>
              <w:jc w:val="center"/>
            </w:pPr>
            <w:r w:rsidRPr="00EC1CB3">
              <w:t>by MSR</w:t>
            </w:r>
          </w:p>
        </w:tc>
        <w:tc>
          <w:tcPr>
            <w:tcW w:w="851" w:type="dxa"/>
            <w:tcBorders>
              <w:bottom w:val="nil"/>
            </w:tcBorders>
          </w:tcPr>
          <w:p w14:paraId="49C8354B" w14:textId="77777777" w:rsidR="00795832" w:rsidRPr="00EC1CB3" w:rsidRDefault="00795832" w:rsidP="00795832">
            <w:pPr>
              <w:pStyle w:val="Table8ptText-ASDEFCON"/>
              <w:jc w:val="center"/>
            </w:pPr>
            <w:r w:rsidRPr="00EC1CB3">
              <w:t>Review</w:t>
            </w:r>
          </w:p>
        </w:tc>
        <w:tc>
          <w:tcPr>
            <w:tcW w:w="1134" w:type="dxa"/>
            <w:tcBorders>
              <w:bottom w:val="nil"/>
            </w:tcBorders>
          </w:tcPr>
          <w:p w14:paraId="20B15D42" w14:textId="77777777" w:rsidR="00795832" w:rsidRPr="00EC1CB3" w:rsidRDefault="00795832" w:rsidP="00795832">
            <w:pPr>
              <w:pStyle w:val="Table8ptText-ASDEFCON"/>
              <w:jc w:val="center"/>
            </w:pPr>
            <w:r w:rsidRPr="00EC1CB3">
              <w:t>NA</w:t>
            </w:r>
          </w:p>
        </w:tc>
        <w:tc>
          <w:tcPr>
            <w:tcW w:w="2551" w:type="dxa"/>
            <w:tcBorders>
              <w:bottom w:val="nil"/>
            </w:tcBorders>
          </w:tcPr>
          <w:p w14:paraId="4F536CBD" w14:textId="577F613B" w:rsidR="00795832" w:rsidRPr="00397FA2" w:rsidRDefault="00795832" w:rsidP="00795832">
            <w:pPr>
              <w:pStyle w:val="Table8ptText-ASDEFCON"/>
              <w:jc w:val="left"/>
            </w:pPr>
            <w:r w:rsidRPr="00397FA2">
              <w:t xml:space="preserve">To ensure consistency with Mission System design.  </w:t>
            </w:r>
            <w:r w:rsidR="00FA09AF">
              <w:t xml:space="preserve"> </w:t>
            </w:r>
            <w:r w:rsidRPr="00397FA2">
              <w:t>Publications Tree content is mostly contained in the SSTDL, if deliveries coincide.</w:t>
            </w:r>
          </w:p>
        </w:tc>
      </w:tr>
      <w:tr w:rsidR="00A60698" w:rsidRPr="00EC1CB3" w14:paraId="54D17860" w14:textId="77777777" w:rsidTr="004275EA">
        <w:tc>
          <w:tcPr>
            <w:tcW w:w="736" w:type="dxa"/>
            <w:tcBorders>
              <w:top w:val="nil"/>
              <w:bottom w:val="nil"/>
            </w:tcBorders>
          </w:tcPr>
          <w:p w14:paraId="0C28C206" w14:textId="77777777" w:rsidR="00795832" w:rsidRPr="00EC1CB3" w:rsidRDefault="00795832" w:rsidP="00795832">
            <w:pPr>
              <w:pStyle w:val="Table8ptText-ASDEFCON"/>
              <w:jc w:val="left"/>
            </w:pPr>
          </w:p>
        </w:tc>
        <w:tc>
          <w:tcPr>
            <w:tcW w:w="1671" w:type="dxa"/>
            <w:tcBorders>
              <w:top w:val="nil"/>
              <w:bottom w:val="nil"/>
            </w:tcBorders>
          </w:tcPr>
          <w:p w14:paraId="12A81F1F" w14:textId="77777777" w:rsidR="00795832" w:rsidRPr="00EC1CB3" w:rsidRDefault="00795832" w:rsidP="00795832">
            <w:pPr>
              <w:pStyle w:val="Table8ptText-ASDEFCON"/>
              <w:jc w:val="left"/>
            </w:pPr>
          </w:p>
        </w:tc>
        <w:tc>
          <w:tcPr>
            <w:tcW w:w="734" w:type="dxa"/>
            <w:tcBorders>
              <w:top w:val="nil"/>
              <w:bottom w:val="nil"/>
            </w:tcBorders>
          </w:tcPr>
          <w:p w14:paraId="56BEB1EA" w14:textId="77777777" w:rsidR="00795832" w:rsidRPr="00EC1CB3" w:rsidRDefault="00795832" w:rsidP="00795832">
            <w:pPr>
              <w:pStyle w:val="Table8ptText-ASDEFCON"/>
              <w:jc w:val="center"/>
            </w:pPr>
          </w:p>
        </w:tc>
        <w:tc>
          <w:tcPr>
            <w:tcW w:w="318" w:type="dxa"/>
            <w:tcBorders>
              <w:top w:val="nil"/>
              <w:bottom w:val="nil"/>
            </w:tcBorders>
          </w:tcPr>
          <w:p w14:paraId="6CBC4D0D"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0EE4CCE8"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7A95AA62"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5AB66417"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222AB52D"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5B754BA0" w14:textId="77777777" w:rsidR="00795832" w:rsidRPr="00EC1CB3" w:rsidRDefault="00795832" w:rsidP="00795832">
            <w:pPr>
              <w:pStyle w:val="Table8ptText-ASDEFCON"/>
              <w:jc w:val="center"/>
            </w:pPr>
          </w:p>
        </w:tc>
        <w:tc>
          <w:tcPr>
            <w:tcW w:w="708" w:type="dxa"/>
            <w:tcBorders>
              <w:top w:val="nil"/>
              <w:bottom w:val="nil"/>
            </w:tcBorders>
          </w:tcPr>
          <w:p w14:paraId="3DE30F85"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4AD7255A"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3AC0C4D6"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104C291A" w14:textId="10B0A940" w:rsidR="00795832" w:rsidRPr="00397FA2" w:rsidRDefault="00B0285A" w:rsidP="00795832">
            <w:pPr>
              <w:pStyle w:val="Table8ptText-ASDEFCON"/>
              <w:jc w:val="left"/>
            </w:pPr>
            <w:r>
              <w:t>As above</w:t>
            </w:r>
          </w:p>
        </w:tc>
      </w:tr>
      <w:tr w:rsidR="00A60698" w:rsidRPr="00EC1CB3" w14:paraId="6C318EC2" w14:textId="77777777" w:rsidTr="004275EA">
        <w:tc>
          <w:tcPr>
            <w:tcW w:w="736" w:type="dxa"/>
            <w:tcBorders>
              <w:top w:val="nil"/>
            </w:tcBorders>
          </w:tcPr>
          <w:p w14:paraId="0303E1FB" w14:textId="77777777" w:rsidR="00795832" w:rsidRPr="00EC1CB3" w:rsidRDefault="00795832" w:rsidP="00795832">
            <w:pPr>
              <w:pStyle w:val="Table8ptText-ASDEFCON"/>
              <w:jc w:val="left"/>
            </w:pPr>
          </w:p>
        </w:tc>
        <w:tc>
          <w:tcPr>
            <w:tcW w:w="1671" w:type="dxa"/>
            <w:tcBorders>
              <w:top w:val="nil"/>
            </w:tcBorders>
          </w:tcPr>
          <w:p w14:paraId="47010B43" w14:textId="77777777" w:rsidR="00795832" w:rsidRPr="00EC1CB3" w:rsidRDefault="00795832" w:rsidP="00795832">
            <w:pPr>
              <w:pStyle w:val="Table8ptText-ASDEFCON"/>
              <w:jc w:val="left"/>
            </w:pPr>
          </w:p>
        </w:tc>
        <w:tc>
          <w:tcPr>
            <w:tcW w:w="734" w:type="dxa"/>
            <w:tcBorders>
              <w:top w:val="nil"/>
            </w:tcBorders>
          </w:tcPr>
          <w:p w14:paraId="0E19E236" w14:textId="77777777" w:rsidR="00795832" w:rsidRPr="00EC1CB3" w:rsidRDefault="00795832" w:rsidP="00795832">
            <w:pPr>
              <w:pStyle w:val="Table8ptText-ASDEFCON"/>
              <w:jc w:val="center"/>
            </w:pPr>
          </w:p>
        </w:tc>
        <w:tc>
          <w:tcPr>
            <w:tcW w:w="318" w:type="dxa"/>
            <w:tcBorders>
              <w:top w:val="nil"/>
            </w:tcBorders>
          </w:tcPr>
          <w:p w14:paraId="1207E612" w14:textId="77777777" w:rsidR="00795832" w:rsidRPr="00EC1CB3" w:rsidRDefault="00795832" w:rsidP="00795832">
            <w:pPr>
              <w:pStyle w:val="Table8ptText-ASDEFCON"/>
              <w:jc w:val="center"/>
            </w:pPr>
            <w:r w:rsidRPr="00EC1CB3">
              <w:t>c</w:t>
            </w:r>
          </w:p>
        </w:tc>
        <w:tc>
          <w:tcPr>
            <w:tcW w:w="931" w:type="dxa"/>
            <w:tcBorders>
              <w:top w:val="nil"/>
            </w:tcBorders>
          </w:tcPr>
          <w:p w14:paraId="5411F9B5" w14:textId="77777777" w:rsidR="00795832" w:rsidRPr="00EC1CB3" w:rsidRDefault="00795832" w:rsidP="00795832">
            <w:pPr>
              <w:pStyle w:val="Table8ptText-ASDEFCON"/>
              <w:jc w:val="center"/>
            </w:pPr>
            <w:r w:rsidRPr="00EC1CB3">
              <w:t>Final</w:t>
            </w:r>
          </w:p>
        </w:tc>
        <w:tc>
          <w:tcPr>
            <w:tcW w:w="1134" w:type="dxa"/>
            <w:tcBorders>
              <w:top w:val="nil"/>
            </w:tcBorders>
          </w:tcPr>
          <w:p w14:paraId="50A5854C" w14:textId="77777777" w:rsidR="00795832" w:rsidRPr="00EC1CB3" w:rsidRDefault="00795832" w:rsidP="00795832">
            <w:pPr>
              <w:pStyle w:val="Table8ptText-ASDEFCON"/>
              <w:jc w:val="center"/>
            </w:pPr>
            <w:r w:rsidRPr="00EC1CB3">
              <w:t>SSDDR-20</w:t>
            </w:r>
          </w:p>
        </w:tc>
        <w:tc>
          <w:tcPr>
            <w:tcW w:w="709" w:type="dxa"/>
            <w:tcBorders>
              <w:top w:val="nil"/>
            </w:tcBorders>
          </w:tcPr>
          <w:p w14:paraId="78F787B4" w14:textId="77777777" w:rsidR="00795832" w:rsidRPr="00EC1CB3" w:rsidRDefault="00795832" w:rsidP="00795832">
            <w:pPr>
              <w:pStyle w:val="Table8ptText-ASDEFCON"/>
              <w:jc w:val="center"/>
            </w:pPr>
            <w:r w:rsidRPr="00EC1CB3">
              <w:t>DMS</w:t>
            </w:r>
          </w:p>
        </w:tc>
        <w:tc>
          <w:tcPr>
            <w:tcW w:w="850" w:type="dxa"/>
            <w:tcBorders>
              <w:top w:val="nil"/>
            </w:tcBorders>
          </w:tcPr>
          <w:p w14:paraId="4B1DEF17" w14:textId="77777777" w:rsidR="00795832" w:rsidRPr="00EC1CB3" w:rsidRDefault="00795832" w:rsidP="00795832">
            <w:pPr>
              <w:pStyle w:val="Table8ptText-ASDEFCON"/>
              <w:jc w:val="center"/>
            </w:pPr>
            <w:r w:rsidRPr="00EC1CB3">
              <w:t>CR</w:t>
            </w:r>
          </w:p>
        </w:tc>
        <w:tc>
          <w:tcPr>
            <w:tcW w:w="1418" w:type="dxa"/>
            <w:tcBorders>
              <w:top w:val="nil"/>
            </w:tcBorders>
          </w:tcPr>
          <w:p w14:paraId="566A1202" w14:textId="77777777" w:rsidR="00795832" w:rsidRPr="00EC1CB3" w:rsidRDefault="00795832" w:rsidP="00795832">
            <w:pPr>
              <w:pStyle w:val="Table8ptText-ASDEFCON"/>
              <w:jc w:val="center"/>
            </w:pPr>
          </w:p>
        </w:tc>
        <w:tc>
          <w:tcPr>
            <w:tcW w:w="708" w:type="dxa"/>
            <w:tcBorders>
              <w:top w:val="nil"/>
            </w:tcBorders>
          </w:tcPr>
          <w:p w14:paraId="3E41A999" w14:textId="77777777" w:rsidR="00795832" w:rsidRPr="00EC1CB3" w:rsidRDefault="00795832" w:rsidP="00795832">
            <w:pPr>
              <w:pStyle w:val="Table8ptText-ASDEFCON"/>
              <w:jc w:val="center"/>
            </w:pPr>
            <w:r w:rsidRPr="00EC1CB3">
              <w:t>by MSR</w:t>
            </w:r>
          </w:p>
        </w:tc>
        <w:tc>
          <w:tcPr>
            <w:tcW w:w="851" w:type="dxa"/>
            <w:tcBorders>
              <w:top w:val="nil"/>
            </w:tcBorders>
          </w:tcPr>
          <w:p w14:paraId="7814285F" w14:textId="77777777" w:rsidR="00795832" w:rsidRPr="00EC1CB3" w:rsidRDefault="00795832" w:rsidP="00795832">
            <w:pPr>
              <w:pStyle w:val="Table8ptText-ASDEFCON"/>
              <w:jc w:val="center"/>
            </w:pPr>
            <w:r w:rsidRPr="00EC1CB3">
              <w:t>Approval</w:t>
            </w:r>
          </w:p>
        </w:tc>
        <w:tc>
          <w:tcPr>
            <w:tcW w:w="1134" w:type="dxa"/>
            <w:tcBorders>
              <w:top w:val="nil"/>
            </w:tcBorders>
          </w:tcPr>
          <w:p w14:paraId="385DC3E4" w14:textId="7C94B355" w:rsidR="00795832" w:rsidRPr="00EC1CB3" w:rsidRDefault="00795832" w:rsidP="00795832">
            <w:pPr>
              <w:pStyle w:val="Table8ptText-ASDEFCON"/>
              <w:jc w:val="center"/>
            </w:pPr>
            <w:r>
              <w:t>12</w:t>
            </w:r>
            <w:r w:rsidRPr="00EC1CB3">
              <w:t>M</w:t>
            </w:r>
          </w:p>
        </w:tc>
        <w:tc>
          <w:tcPr>
            <w:tcW w:w="2551" w:type="dxa"/>
            <w:tcBorders>
              <w:top w:val="nil"/>
            </w:tcBorders>
          </w:tcPr>
          <w:p w14:paraId="0030D394" w14:textId="4DE3C1A7" w:rsidR="00795832" w:rsidRPr="00397FA2" w:rsidRDefault="00795832" w:rsidP="00795832">
            <w:pPr>
              <w:pStyle w:val="Table8ptText-ASDEFCON"/>
              <w:jc w:val="left"/>
            </w:pPr>
            <w:r w:rsidRPr="00397FA2">
              <w:t>To ensure that the final version is consistent with the Support System design.</w:t>
            </w:r>
          </w:p>
        </w:tc>
      </w:tr>
      <w:tr w:rsidR="00A60698" w:rsidRPr="00EC1CB3" w14:paraId="5057E103" w14:textId="77777777" w:rsidTr="004275EA">
        <w:tc>
          <w:tcPr>
            <w:tcW w:w="736" w:type="dxa"/>
            <w:tcBorders>
              <w:bottom w:val="nil"/>
            </w:tcBorders>
          </w:tcPr>
          <w:p w14:paraId="443E98F2" w14:textId="77777777" w:rsidR="00795832" w:rsidRPr="00EC1CB3" w:rsidRDefault="00795832" w:rsidP="00795832">
            <w:pPr>
              <w:pStyle w:val="Table8ptText-ASDEFCON"/>
              <w:jc w:val="left"/>
            </w:pPr>
            <w:r w:rsidRPr="00EC1CB3">
              <w:t>ILS-1040</w:t>
            </w:r>
          </w:p>
        </w:tc>
        <w:tc>
          <w:tcPr>
            <w:tcW w:w="1671" w:type="dxa"/>
            <w:tcBorders>
              <w:bottom w:val="nil"/>
            </w:tcBorders>
          </w:tcPr>
          <w:p w14:paraId="307E5681" w14:textId="77777777" w:rsidR="00795832" w:rsidRPr="00EC1CB3" w:rsidRDefault="00795832" w:rsidP="00795832">
            <w:pPr>
              <w:pStyle w:val="Table8ptText-ASDEFCON"/>
              <w:jc w:val="left"/>
            </w:pPr>
            <w:r w:rsidRPr="00EC1CB3">
              <w:t>Publication Packages</w:t>
            </w:r>
          </w:p>
        </w:tc>
        <w:tc>
          <w:tcPr>
            <w:tcW w:w="734" w:type="dxa"/>
            <w:tcBorders>
              <w:bottom w:val="nil"/>
            </w:tcBorders>
          </w:tcPr>
          <w:p w14:paraId="79C95D7D" w14:textId="77777777" w:rsidR="00795832" w:rsidRPr="00EC1CB3" w:rsidRDefault="00795832" w:rsidP="00795832">
            <w:pPr>
              <w:pStyle w:val="Table8ptText-ASDEFCON"/>
              <w:jc w:val="center"/>
            </w:pPr>
            <w:r>
              <w:t>5.3.3</w:t>
            </w:r>
          </w:p>
        </w:tc>
        <w:tc>
          <w:tcPr>
            <w:tcW w:w="318" w:type="dxa"/>
            <w:tcBorders>
              <w:bottom w:val="nil"/>
            </w:tcBorders>
          </w:tcPr>
          <w:p w14:paraId="3D148151" w14:textId="77777777" w:rsidR="00795832" w:rsidRPr="00EC1CB3" w:rsidRDefault="00795832" w:rsidP="00795832">
            <w:pPr>
              <w:pStyle w:val="Table8ptText-ASDEFCON"/>
              <w:jc w:val="center"/>
            </w:pPr>
            <w:r w:rsidRPr="00EC1CB3">
              <w:t>a</w:t>
            </w:r>
          </w:p>
        </w:tc>
        <w:tc>
          <w:tcPr>
            <w:tcW w:w="931" w:type="dxa"/>
            <w:tcBorders>
              <w:bottom w:val="nil"/>
            </w:tcBorders>
          </w:tcPr>
          <w:p w14:paraId="56B1D279" w14:textId="77777777" w:rsidR="00795832" w:rsidRPr="00EC1CB3" w:rsidRDefault="00795832" w:rsidP="00795832">
            <w:pPr>
              <w:pStyle w:val="Table8ptText-ASDEFCON"/>
              <w:jc w:val="center"/>
            </w:pPr>
            <w:r w:rsidRPr="00EC1CB3">
              <w:t>As per Approved Publications Tree</w:t>
            </w:r>
          </w:p>
        </w:tc>
        <w:tc>
          <w:tcPr>
            <w:tcW w:w="1134" w:type="dxa"/>
            <w:tcBorders>
              <w:bottom w:val="nil"/>
            </w:tcBorders>
          </w:tcPr>
          <w:p w14:paraId="7EE441D2" w14:textId="77777777" w:rsidR="00795832" w:rsidRPr="00EC1CB3" w:rsidRDefault="00795832" w:rsidP="00795832">
            <w:pPr>
              <w:pStyle w:val="Table8ptText-ASDEFCON"/>
              <w:jc w:val="center"/>
            </w:pPr>
            <w:r w:rsidRPr="00EC1CB3">
              <w:t>As per Approved Publications Tree</w:t>
            </w:r>
          </w:p>
        </w:tc>
        <w:tc>
          <w:tcPr>
            <w:tcW w:w="709" w:type="dxa"/>
            <w:tcBorders>
              <w:bottom w:val="nil"/>
            </w:tcBorders>
          </w:tcPr>
          <w:p w14:paraId="15BE1BA3" w14:textId="6459C44B" w:rsidR="00795832" w:rsidRPr="00EC1CB3" w:rsidRDefault="00795832" w:rsidP="00795832">
            <w:pPr>
              <w:pStyle w:val="Table8ptText-ASDEFCON"/>
              <w:jc w:val="center"/>
            </w:pPr>
            <w:r w:rsidRPr="00EC1CB3">
              <w:t>DMS</w:t>
            </w:r>
          </w:p>
        </w:tc>
        <w:tc>
          <w:tcPr>
            <w:tcW w:w="850" w:type="dxa"/>
            <w:tcBorders>
              <w:bottom w:val="nil"/>
            </w:tcBorders>
          </w:tcPr>
          <w:p w14:paraId="393709EB" w14:textId="77777777" w:rsidR="00795832" w:rsidRPr="00EC1CB3" w:rsidRDefault="00795832" w:rsidP="00795832">
            <w:pPr>
              <w:pStyle w:val="Table8ptText-ASDEFCON"/>
              <w:jc w:val="center"/>
            </w:pPr>
            <w:r w:rsidRPr="00EC1CB3">
              <w:t>CR</w:t>
            </w:r>
          </w:p>
        </w:tc>
        <w:tc>
          <w:tcPr>
            <w:tcW w:w="1418" w:type="dxa"/>
            <w:tcBorders>
              <w:bottom w:val="nil"/>
            </w:tcBorders>
          </w:tcPr>
          <w:p w14:paraId="0F843DB6" w14:textId="77777777" w:rsidR="00795832" w:rsidRPr="00EC1CB3" w:rsidRDefault="00795832" w:rsidP="00795832">
            <w:pPr>
              <w:pStyle w:val="Table8ptText-ASDEFCON"/>
              <w:jc w:val="center"/>
            </w:pPr>
            <w:r w:rsidRPr="00EC1CB3">
              <w:t>DID-ILS-TDATA-PUBPACK</w:t>
            </w:r>
          </w:p>
        </w:tc>
        <w:tc>
          <w:tcPr>
            <w:tcW w:w="708" w:type="dxa"/>
            <w:tcBorders>
              <w:bottom w:val="nil"/>
            </w:tcBorders>
          </w:tcPr>
          <w:p w14:paraId="5F403194" w14:textId="77777777" w:rsidR="00795832" w:rsidRPr="00EC1CB3" w:rsidRDefault="00795832" w:rsidP="00795832">
            <w:pPr>
              <w:pStyle w:val="Table8ptText-ASDEFCON"/>
              <w:jc w:val="center"/>
            </w:pPr>
            <w:r w:rsidRPr="00EC1CB3">
              <w:t>40</w:t>
            </w:r>
          </w:p>
        </w:tc>
        <w:tc>
          <w:tcPr>
            <w:tcW w:w="851" w:type="dxa"/>
            <w:tcBorders>
              <w:bottom w:val="nil"/>
            </w:tcBorders>
          </w:tcPr>
          <w:p w14:paraId="6724A859" w14:textId="62CC50BE" w:rsidR="00795832" w:rsidRPr="00EC1CB3" w:rsidRDefault="00B0285A" w:rsidP="00795832">
            <w:pPr>
              <w:pStyle w:val="Table8ptText-ASDEFCON"/>
              <w:jc w:val="center"/>
            </w:pPr>
            <w:r>
              <w:t>S</w:t>
            </w:r>
            <w:r w:rsidR="00795832">
              <w:t>ee notes</w:t>
            </w:r>
          </w:p>
        </w:tc>
        <w:tc>
          <w:tcPr>
            <w:tcW w:w="1134" w:type="dxa"/>
            <w:tcBorders>
              <w:bottom w:val="nil"/>
            </w:tcBorders>
          </w:tcPr>
          <w:p w14:paraId="045B5120" w14:textId="77777777" w:rsidR="00795832" w:rsidRPr="00EC1CB3" w:rsidRDefault="00795832" w:rsidP="00795832">
            <w:pPr>
              <w:pStyle w:val="Table8ptText-ASDEFCON"/>
              <w:jc w:val="center"/>
            </w:pPr>
            <w:r w:rsidRPr="00EC1CB3">
              <w:t>each SA and FA</w:t>
            </w:r>
          </w:p>
        </w:tc>
        <w:tc>
          <w:tcPr>
            <w:tcW w:w="2551" w:type="dxa"/>
            <w:tcBorders>
              <w:bottom w:val="nil"/>
            </w:tcBorders>
          </w:tcPr>
          <w:p w14:paraId="5231C3D0" w14:textId="3A1ABF49" w:rsidR="00795832" w:rsidRPr="00397FA2" w:rsidRDefault="00795832" w:rsidP="00795832">
            <w:pPr>
              <w:pStyle w:val="NoteToDrafters-ASDEFCON"/>
              <w:jc w:val="left"/>
              <w:rPr>
                <w:sz w:val="16"/>
                <w:szCs w:val="16"/>
              </w:rPr>
            </w:pPr>
            <w:r w:rsidRPr="00397FA2">
              <w:rPr>
                <w:sz w:val="16"/>
                <w:szCs w:val="16"/>
              </w:rPr>
              <w:t xml:space="preserve">Note to </w:t>
            </w:r>
            <w:r w:rsidR="00416D9E" w:rsidRPr="00397FA2">
              <w:rPr>
                <w:sz w:val="16"/>
                <w:szCs w:val="16"/>
              </w:rPr>
              <w:t>drafters</w:t>
            </w:r>
            <w:r w:rsidRPr="00397FA2">
              <w:rPr>
                <w:sz w:val="16"/>
                <w:szCs w:val="16"/>
              </w:rPr>
              <w:t xml:space="preserve">:  </w:t>
            </w:r>
            <w:r w:rsidR="00FA09AF">
              <w:rPr>
                <w:sz w:val="16"/>
                <w:szCs w:val="16"/>
              </w:rPr>
              <w:t xml:space="preserve"> </w:t>
            </w:r>
            <w:r w:rsidRPr="00397FA2">
              <w:rPr>
                <w:sz w:val="16"/>
                <w:szCs w:val="16"/>
              </w:rPr>
              <w:t xml:space="preserve">Confirm if the authorised copy of publications must be in hard copy.  </w:t>
            </w:r>
            <w:r w:rsidR="00FA09AF">
              <w:rPr>
                <w:sz w:val="16"/>
                <w:szCs w:val="16"/>
              </w:rPr>
              <w:t xml:space="preserve"> </w:t>
            </w:r>
            <w:r w:rsidRPr="00397FA2">
              <w:rPr>
                <w:sz w:val="16"/>
                <w:szCs w:val="16"/>
              </w:rPr>
              <w:t xml:space="preserve">If </w:t>
            </w:r>
            <w:r w:rsidR="00A817ED">
              <w:rPr>
                <w:sz w:val="16"/>
                <w:szCs w:val="16"/>
              </w:rPr>
              <w:t>so</w:t>
            </w:r>
            <w:r w:rsidRPr="00397FA2">
              <w:rPr>
                <w:sz w:val="16"/>
                <w:szCs w:val="16"/>
              </w:rPr>
              <w:t xml:space="preserve">, hard copies (1H) may </w:t>
            </w:r>
            <w:r w:rsidR="00A817ED">
              <w:rPr>
                <w:sz w:val="16"/>
                <w:szCs w:val="16"/>
              </w:rPr>
              <w:t xml:space="preserve">need to </w:t>
            </w:r>
            <w:r w:rsidRPr="00397FA2">
              <w:rPr>
                <w:sz w:val="16"/>
                <w:szCs w:val="16"/>
              </w:rPr>
              <w:t xml:space="preserve">be </w:t>
            </w:r>
            <w:r w:rsidR="00A817ED">
              <w:rPr>
                <w:sz w:val="16"/>
                <w:szCs w:val="16"/>
              </w:rPr>
              <w:t>added</w:t>
            </w:r>
            <w:r w:rsidRPr="00397FA2">
              <w:rPr>
                <w:sz w:val="16"/>
                <w:szCs w:val="16"/>
              </w:rPr>
              <w:t>.</w:t>
            </w:r>
          </w:p>
          <w:p w14:paraId="3319F672" w14:textId="77777777" w:rsidR="00795832" w:rsidRPr="00397FA2" w:rsidRDefault="00795832" w:rsidP="00795832">
            <w:pPr>
              <w:pStyle w:val="Table8ptText-ASDEFCON"/>
              <w:numPr>
                <w:ilvl w:val="0"/>
                <w:numId w:val="0"/>
              </w:numPr>
            </w:pPr>
            <w:r w:rsidRPr="00397FA2">
              <w:t>Commonwealth actions:</w:t>
            </w:r>
          </w:p>
          <w:p w14:paraId="11C3EB97" w14:textId="2F29221F" w:rsidR="00795832" w:rsidRPr="00397FA2" w:rsidRDefault="00795832" w:rsidP="00416D9E">
            <w:pPr>
              <w:pStyle w:val="Table8ptSub1-ASDEFCON"/>
            </w:pPr>
            <w:r w:rsidRPr="00397FA2">
              <w:t>for Draft Publications</w:t>
            </w:r>
            <w:r w:rsidR="00FA09AF">
              <w:t xml:space="preserve"> </w:t>
            </w:r>
            <w:r w:rsidRPr="00397FA2">
              <w:t>- Approval</w:t>
            </w:r>
          </w:p>
          <w:p w14:paraId="3E43F697" w14:textId="7089D7A1" w:rsidR="00795832" w:rsidRPr="00397FA2" w:rsidRDefault="00795832" w:rsidP="00416D9E">
            <w:pPr>
              <w:pStyle w:val="Table8ptSub1-ASDEFCON"/>
            </w:pPr>
            <w:r w:rsidRPr="00397FA2">
              <w:t>for Final Publications - Acceptance</w:t>
            </w:r>
          </w:p>
        </w:tc>
      </w:tr>
      <w:tr w:rsidR="00A60698" w:rsidRPr="00EC1CB3" w14:paraId="19A620D7" w14:textId="77777777" w:rsidTr="004275EA">
        <w:tc>
          <w:tcPr>
            <w:tcW w:w="736" w:type="dxa"/>
            <w:tcBorders>
              <w:top w:val="single" w:sz="4" w:space="0" w:color="auto"/>
              <w:bottom w:val="nil"/>
            </w:tcBorders>
          </w:tcPr>
          <w:p w14:paraId="566007FB" w14:textId="77777777" w:rsidR="00795832" w:rsidRPr="00EC1CB3" w:rsidRDefault="00795832" w:rsidP="00795832">
            <w:pPr>
              <w:pStyle w:val="Table8ptText-ASDEFCON"/>
              <w:jc w:val="left"/>
            </w:pPr>
            <w:r w:rsidRPr="00EC1CB3">
              <w:t>ILS-1050</w:t>
            </w:r>
          </w:p>
        </w:tc>
        <w:tc>
          <w:tcPr>
            <w:tcW w:w="1671" w:type="dxa"/>
            <w:tcBorders>
              <w:top w:val="single" w:sz="4" w:space="0" w:color="auto"/>
              <w:bottom w:val="nil"/>
            </w:tcBorders>
          </w:tcPr>
          <w:p w14:paraId="3D1F047F" w14:textId="77777777" w:rsidR="00795832" w:rsidRPr="00EC1CB3" w:rsidRDefault="00795832" w:rsidP="00795832">
            <w:pPr>
              <w:pStyle w:val="Table8ptText-ASDEFCON"/>
              <w:jc w:val="left"/>
            </w:pPr>
            <w:r w:rsidRPr="00EC1CB3">
              <w:t>Codification Data (CDATA)</w:t>
            </w:r>
          </w:p>
        </w:tc>
        <w:tc>
          <w:tcPr>
            <w:tcW w:w="734" w:type="dxa"/>
            <w:tcBorders>
              <w:top w:val="single" w:sz="4" w:space="0" w:color="auto"/>
              <w:bottom w:val="nil"/>
            </w:tcBorders>
          </w:tcPr>
          <w:p w14:paraId="69FC4D95" w14:textId="77777777" w:rsidR="00795832" w:rsidRPr="00EC1CB3" w:rsidRDefault="00795832" w:rsidP="00795832">
            <w:pPr>
              <w:pStyle w:val="Table8ptText-ASDEFCON"/>
              <w:jc w:val="center"/>
            </w:pPr>
            <w:r>
              <w:t>5.3.3</w:t>
            </w:r>
          </w:p>
        </w:tc>
        <w:tc>
          <w:tcPr>
            <w:tcW w:w="318" w:type="dxa"/>
            <w:tcBorders>
              <w:top w:val="single" w:sz="4" w:space="0" w:color="auto"/>
              <w:bottom w:val="nil"/>
            </w:tcBorders>
          </w:tcPr>
          <w:p w14:paraId="0F3937FB"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21254C69" w14:textId="4A080A82" w:rsidR="00795832" w:rsidRPr="00EC1CB3" w:rsidRDefault="00795832" w:rsidP="00ED512A">
            <w:pPr>
              <w:pStyle w:val="Table8ptText-ASDEFCON"/>
              <w:jc w:val="center"/>
            </w:pPr>
            <w:r w:rsidRPr="00EC1CB3">
              <w:t>Initial</w:t>
            </w:r>
            <w:r w:rsidR="00B0285A">
              <w:t xml:space="preserve"> (</w:t>
            </w:r>
            <w:r>
              <w:t>see note</w:t>
            </w:r>
            <w:r w:rsidR="00B0285A">
              <w:t>s)</w:t>
            </w:r>
          </w:p>
        </w:tc>
        <w:tc>
          <w:tcPr>
            <w:tcW w:w="1134" w:type="dxa"/>
            <w:tcBorders>
              <w:top w:val="single" w:sz="4" w:space="0" w:color="auto"/>
              <w:bottom w:val="nil"/>
            </w:tcBorders>
          </w:tcPr>
          <w:p w14:paraId="2EF122C6" w14:textId="77777777" w:rsidR="00795832" w:rsidRPr="00EC1CB3" w:rsidRDefault="00795832" w:rsidP="00795832">
            <w:pPr>
              <w:pStyle w:val="Table8ptText-ASDEFCON"/>
              <w:jc w:val="center"/>
            </w:pPr>
            <w:r w:rsidRPr="00EC1CB3">
              <w:t>DDR+20</w:t>
            </w:r>
          </w:p>
        </w:tc>
        <w:tc>
          <w:tcPr>
            <w:tcW w:w="709" w:type="dxa"/>
            <w:tcBorders>
              <w:top w:val="single" w:sz="4" w:space="0" w:color="auto"/>
              <w:bottom w:val="nil"/>
            </w:tcBorders>
          </w:tcPr>
          <w:p w14:paraId="73CFDC78" w14:textId="77777777" w:rsidR="00795832" w:rsidRPr="00EC1CB3" w:rsidRDefault="00795832" w:rsidP="00795832">
            <w:pPr>
              <w:pStyle w:val="Table8ptText-ASDEFCON"/>
              <w:jc w:val="center"/>
            </w:pPr>
            <w:r w:rsidRPr="00EC1CB3">
              <w:t>DMS</w:t>
            </w:r>
          </w:p>
        </w:tc>
        <w:tc>
          <w:tcPr>
            <w:tcW w:w="850" w:type="dxa"/>
            <w:tcBorders>
              <w:top w:val="single" w:sz="4" w:space="0" w:color="auto"/>
              <w:bottom w:val="nil"/>
            </w:tcBorders>
          </w:tcPr>
          <w:p w14:paraId="0849DFEF"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15207C83" w14:textId="77777777" w:rsidR="00795832" w:rsidRPr="00EC1CB3" w:rsidRDefault="00795832" w:rsidP="00795832">
            <w:pPr>
              <w:pStyle w:val="Table8ptText-ASDEFCON"/>
              <w:jc w:val="center"/>
            </w:pPr>
            <w:r w:rsidRPr="00EC1CB3">
              <w:t>DID-ILS-TDATA-CDATA</w:t>
            </w:r>
          </w:p>
        </w:tc>
        <w:tc>
          <w:tcPr>
            <w:tcW w:w="708" w:type="dxa"/>
            <w:tcBorders>
              <w:top w:val="single" w:sz="4" w:space="0" w:color="auto"/>
              <w:bottom w:val="nil"/>
            </w:tcBorders>
          </w:tcPr>
          <w:p w14:paraId="1A557945" w14:textId="77777777" w:rsidR="00795832" w:rsidRPr="00EC1CB3" w:rsidRDefault="00795832" w:rsidP="00795832">
            <w:pPr>
              <w:pStyle w:val="Table8ptText-ASDEFCON"/>
              <w:jc w:val="center"/>
            </w:pPr>
            <w:r w:rsidRPr="00EC1CB3">
              <w:t>40</w:t>
            </w:r>
          </w:p>
        </w:tc>
        <w:tc>
          <w:tcPr>
            <w:tcW w:w="851" w:type="dxa"/>
            <w:tcBorders>
              <w:top w:val="single" w:sz="4" w:space="0" w:color="auto"/>
              <w:bottom w:val="nil"/>
            </w:tcBorders>
          </w:tcPr>
          <w:p w14:paraId="5C1A1113" w14:textId="77777777" w:rsidR="00795832" w:rsidRPr="00EC1CB3" w:rsidRDefault="00795832" w:rsidP="00795832">
            <w:pPr>
              <w:pStyle w:val="Table8ptText-ASDEFCON"/>
              <w:jc w:val="center"/>
            </w:pPr>
            <w:r w:rsidRPr="00EC1CB3">
              <w:t>Approval</w:t>
            </w:r>
          </w:p>
        </w:tc>
        <w:tc>
          <w:tcPr>
            <w:tcW w:w="1134" w:type="dxa"/>
            <w:tcBorders>
              <w:top w:val="single" w:sz="4" w:space="0" w:color="auto"/>
              <w:bottom w:val="nil"/>
            </w:tcBorders>
          </w:tcPr>
          <w:p w14:paraId="6F0DEAE7"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03F99A6E" w14:textId="512A5F93" w:rsidR="00795832" w:rsidRPr="00397FA2" w:rsidRDefault="00795832" w:rsidP="00795832">
            <w:pPr>
              <w:pStyle w:val="Table8ptText-ASDEFCON"/>
              <w:jc w:val="left"/>
            </w:pPr>
            <w:r w:rsidRPr="00397FA2">
              <w:t xml:space="preserve">For </w:t>
            </w:r>
            <w:r>
              <w:t xml:space="preserve">new </w:t>
            </w:r>
            <w:r w:rsidRPr="00397FA2">
              <w:t>elements of the Mission System design that are unlikely to change, and updates for items already codified.</w:t>
            </w:r>
          </w:p>
        </w:tc>
      </w:tr>
      <w:tr w:rsidR="00A60698" w:rsidRPr="00EC1CB3" w14:paraId="0A5D1F40" w14:textId="77777777" w:rsidTr="004275EA">
        <w:tc>
          <w:tcPr>
            <w:tcW w:w="736" w:type="dxa"/>
            <w:tcBorders>
              <w:top w:val="nil"/>
              <w:bottom w:val="nil"/>
            </w:tcBorders>
          </w:tcPr>
          <w:p w14:paraId="15469866" w14:textId="77777777" w:rsidR="00795832" w:rsidRPr="00EC1CB3" w:rsidRDefault="00795832" w:rsidP="00795832">
            <w:pPr>
              <w:pStyle w:val="Table8ptText-ASDEFCON"/>
              <w:jc w:val="left"/>
            </w:pPr>
          </w:p>
        </w:tc>
        <w:tc>
          <w:tcPr>
            <w:tcW w:w="1671" w:type="dxa"/>
            <w:tcBorders>
              <w:top w:val="nil"/>
              <w:bottom w:val="nil"/>
            </w:tcBorders>
          </w:tcPr>
          <w:p w14:paraId="50512EAF" w14:textId="77777777" w:rsidR="00795832" w:rsidRPr="00EC1CB3" w:rsidRDefault="00795832" w:rsidP="00795832">
            <w:pPr>
              <w:pStyle w:val="Table8ptText-ASDEFCON"/>
              <w:jc w:val="left"/>
            </w:pPr>
          </w:p>
        </w:tc>
        <w:tc>
          <w:tcPr>
            <w:tcW w:w="734" w:type="dxa"/>
            <w:tcBorders>
              <w:top w:val="nil"/>
              <w:bottom w:val="nil"/>
            </w:tcBorders>
          </w:tcPr>
          <w:p w14:paraId="5578E12A" w14:textId="77777777" w:rsidR="00795832" w:rsidRPr="00EC1CB3" w:rsidRDefault="00795832" w:rsidP="00795832">
            <w:pPr>
              <w:pStyle w:val="Table8ptText-ASDEFCON"/>
              <w:jc w:val="center"/>
            </w:pPr>
          </w:p>
        </w:tc>
        <w:tc>
          <w:tcPr>
            <w:tcW w:w="318" w:type="dxa"/>
            <w:tcBorders>
              <w:top w:val="nil"/>
              <w:bottom w:val="nil"/>
            </w:tcBorders>
          </w:tcPr>
          <w:p w14:paraId="1962F030"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03A51272" w14:textId="77777777" w:rsidR="00795832" w:rsidRPr="00EC1CB3" w:rsidRDefault="00795832" w:rsidP="00795832">
            <w:pPr>
              <w:pStyle w:val="Table8ptText-ASDEFCON"/>
              <w:jc w:val="center"/>
            </w:pPr>
            <w:r w:rsidRPr="00EC1CB3">
              <w:t>Update</w:t>
            </w:r>
          </w:p>
        </w:tc>
        <w:tc>
          <w:tcPr>
            <w:tcW w:w="1134" w:type="dxa"/>
            <w:tcBorders>
              <w:top w:val="nil"/>
              <w:bottom w:val="nil"/>
            </w:tcBorders>
          </w:tcPr>
          <w:p w14:paraId="6EC14AF2"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08651436"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28C51D7B"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2D08C490" w14:textId="77777777" w:rsidR="00795832" w:rsidRPr="00EC1CB3" w:rsidRDefault="00795832" w:rsidP="00795832">
            <w:pPr>
              <w:pStyle w:val="Table8ptText-ASDEFCON"/>
              <w:jc w:val="center"/>
            </w:pPr>
          </w:p>
        </w:tc>
        <w:tc>
          <w:tcPr>
            <w:tcW w:w="708" w:type="dxa"/>
            <w:tcBorders>
              <w:top w:val="nil"/>
              <w:bottom w:val="nil"/>
            </w:tcBorders>
          </w:tcPr>
          <w:p w14:paraId="446989BA" w14:textId="77777777" w:rsidR="00795832" w:rsidRPr="00EC1CB3" w:rsidRDefault="00795832" w:rsidP="00795832">
            <w:pPr>
              <w:pStyle w:val="Table8ptText-ASDEFCON"/>
              <w:jc w:val="center"/>
            </w:pPr>
            <w:r w:rsidRPr="00EC1CB3">
              <w:t>40</w:t>
            </w:r>
          </w:p>
        </w:tc>
        <w:tc>
          <w:tcPr>
            <w:tcW w:w="851" w:type="dxa"/>
            <w:tcBorders>
              <w:top w:val="nil"/>
              <w:bottom w:val="nil"/>
            </w:tcBorders>
          </w:tcPr>
          <w:p w14:paraId="1FD56E01"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59E9D023" w14:textId="77777777" w:rsidR="00795832" w:rsidRPr="00EC1CB3" w:rsidDel="00C86B69" w:rsidRDefault="00795832" w:rsidP="00795832">
            <w:pPr>
              <w:pStyle w:val="Table8ptText-ASDEFCON"/>
              <w:jc w:val="center"/>
            </w:pPr>
            <w:r w:rsidRPr="00EC1CB3">
              <w:t>NA</w:t>
            </w:r>
          </w:p>
        </w:tc>
        <w:tc>
          <w:tcPr>
            <w:tcW w:w="2551" w:type="dxa"/>
            <w:tcBorders>
              <w:top w:val="nil"/>
              <w:bottom w:val="nil"/>
            </w:tcBorders>
          </w:tcPr>
          <w:p w14:paraId="79E2BC42" w14:textId="77777777" w:rsidR="00795832" w:rsidRPr="00397FA2" w:rsidRDefault="00795832" w:rsidP="00795832">
            <w:pPr>
              <w:pStyle w:val="Table8ptText-ASDEFCON"/>
              <w:jc w:val="left"/>
            </w:pPr>
            <w:r w:rsidRPr="00397FA2">
              <w:t>For Support System Components that are unlikely to change, additional Mission System elements, and updates for items already codified.</w:t>
            </w:r>
          </w:p>
        </w:tc>
      </w:tr>
      <w:tr w:rsidR="00A60698" w:rsidRPr="00EC1CB3" w14:paraId="2E6A460E" w14:textId="77777777" w:rsidTr="004275EA">
        <w:tc>
          <w:tcPr>
            <w:tcW w:w="736" w:type="dxa"/>
            <w:tcBorders>
              <w:top w:val="nil"/>
              <w:bottom w:val="single" w:sz="4" w:space="0" w:color="auto"/>
            </w:tcBorders>
          </w:tcPr>
          <w:p w14:paraId="318483B0" w14:textId="77777777" w:rsidR="00795832" w:rsidRPr="00EC1CB3" w:rsidRDefault="00795832" w:rsidP="00795832">
            <w:pPr>
              <w:pStyle w:val="Table8ptText-ASDEFCON"/>
              <w:jc w:val="left"/>
            </w:pPr>
          </w:p>
        </w:tc>
        <w:tc>
          <w:tcPr>
            <w:tcW w:w="1671" w:type="dxa"/>
            <w:tcBorders>
              <w:top w:val="nil"/>
              <w:bottom w:val="single" w:sz="4" w:space="0" w:color="auto"/>
            </w:tcBorders>
          </w:tcPr>
          <w:p w14:paraId="43BCBB92" w14:textId="77777777" w:rsidR="00795832" w:rsidRPr="00EC1CB3" w:rsidRDefault="00795832" w:rsidP="00795832">
            <w:pPr>
              <w:pStyle w:val="Table8ptText-ASDEFCON"/>
              <w:jc w:val="left"/>
            </w:pPr>
          </w:p>
        </w:tc>
        <w:tc>
          <w:tcPr>
            <w:tcW w:w="734" w:type="dxa"/>
            <w:tcBorders>
              <w:top w:val="nil"/>
              <w:bottom w:val="single" w:sz="4" w:space="0" w:color="auto"/>
            </w:tcBorders>
          </w:tcPr>
          <w:p w14:paraId="3A74B891" w14:textId="77777777" w:rsidR="00795832" w:rsidRPr="00EC1CB3" w:rsidRDefault="00795832" w:rsidP="00795832">
            <w:pPr>
              <w:pStyle w:val="Table8ptText-ASDEFCON"/>
              <w:jc w:val="center"/>
            </w:pPr>
          </w:p>
        </w:tc>
        <w:tc>
          <w:tcPr>
            <w:tcW w:w="318" w:type="dxa"/>
            <w:tcBorders>
              <w:top w:val="nil"/>
              <w:bottom w:val="single" w:sz="4" w:space="0" w:color="auto"/>
            </w:tcBorders>
          </w:tcPr>
          <w:p w14:paraId="2AD95510" w14:textId="77777777" w:rsidR="00795832" w:rsidRPr="00EC1CB3" w:rsidRDefault="00795832" w:rsidP="00795832">
            <w:pPr>
              <w:pStyle w:val="Table8ptText-ASDEFCON"/>
              <w:jc w:val="center"/>
            </w:pPr>
            <w:r w:rsidRPr="00EC1CB3">
              <w:t>c</w:t>
            </w:r>
          </w:p>
        </w:tc>
        <w:tc>
          <w:tcPr>
            <w:tcW w:w="931" w:type="dxa"/>
            <w:tcBorders>
              <w:top w:val="nil"/>
              <w:bottom w:val="single" w:sz="4" w:space="0" w:color="auto"/>
            </w:tcBorders>
          </w:tcPr>
          <w:p w14:paraId="6EA11E1A"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360CBCBD" w14:textId="77777777" w:rsidR="00795832" w:rsidRPr="00EC1CB3" w:rsidRDefault="00795832" w:rsidP="00795832">
            <w:pPr>
              <w:pStyle w:val="Table8ptText-ASDEFCON"/>
              <w:jc w:val="center"/>
            </w:pPr>
            <w:r w:rsidRPr="00EC1CB3">
              <w:t>SPPR+20</w:t>
            </w:r>
          </w:p>
        </w:tc>
        <w:tc>
          <w:tcPr>
            <w:tcW w:w="709" w:type="dxa"/>
            <w:tcBorders>
              <w:top w:val="nil"/>
              <w:bottom w:val="single" w:sz="4" w:space="0" w:color="auto"/>
            </w:tcBorders>
          </w:tcPr>
          <w:p w14:paraId="21B16AB7" w14:textId="77777777"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2E57AFF8"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75068D7D" w14:textId="77777777" w:rsidR="00795832" w:rsidRPr="00EC1CB3" w:rsidRDefault="00795832" w:rsidP="00795832">
            <w:pPr>
              <w:pStyle w:val="Table8ptText-ASDEFCON"/>
              <w:jc w:val="center"/>
            </w:pPr>
          </w:p>
        </w:tc>
        <w:tc>
          <w:tcPr>
            <w:tcW w:w="708" w:type="dxa"/>
            <w:tcBorders>
              <w:top w:val="nil"/>
              <w:bottom w:val="single" w:sz="4" w:space="0" w:color="auto"/>
            </w:tcBorders>
          </w:tcPr>
          <w:p w14:paraId="176EF0CB" w14:textId="77777777" w:rsidR="00795832" w:rsidRPr="00EC1CB3" w:rsidRDefault="00795832" w:rsidP="00795832">
            <w:pPr>
              <w:pStyle w:val="Table8ptText-ASDEFCON"/>
              <w:jc w:val="center"/>
            </w:pPr>
            <w:r w:rsidRPr="00EC1CB3">
              <w:t>40</w:t>
            </w:r>
          </w:p>
        </w:tc>
        <w:tc>
          <w:tcPr>
            <w:tcW w:w="851" w:type="dxa"/>
            <w:tcBorders>
              <w:top w:val="nil"/>
              <w:bottom w:val="single" w:sz="4" w:space="0" w:color="auto"/>
            </w:tcBorders>
          </w:tcPr>
          <w:p w14:paraId="1618634E"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40A66CB8" w14:textId="6FB0B325" w:rsidR="00795832" w:rsidRPr="00EC1CB3" w:rsidDel="00C86B69" w:rsidRDefault="00795832" w:rsidP="00795832">
            <w:pPr>
              <w:pStyle w:val="Table8ptText-ASDEFCON"/>
              <w:jc w:val="center"/>
            </w:pPr>
            <w:r>
              <w:t>6</w:t>
            </w:r>
            <w:r w:rsidRPr="00EC1CB3">
              <w:t>M</w:t>
            </w:r>
          </w:p>
        </w:tc>
        <w:tc>
          <w:tcPr>
            <w:tcW w:w="2551" w:type="dxa"/>
            <w:tcBorders>
              <w:top w:val="nil"/>
              <w:bottom w:val="single" w:sz="4" w:space="0" w:color="auto"/>
            </w:tcBorders>
          </w:tcPr>
          <w:p w14:paraId="4BA5B053" w14:textId="77777777" w:rsidR="00795832" w:rsidRPr="00397FA2" w:rsidRDefault="00795832" w:rsidP="00795832">
            <w:pPr>
              <w:pStyle w:val="Table8ptText-ASDEFCON"/>
              <w:jc w:val="left"/>
            </w:pPr>
            <w:r w:rsidRPr="00397FA2">
              <w:t>For all remaining elements of the Material System, including updates.</w:t>
            </w:r>
          </w:p>
        </w:tc>
      </w:tr>
      <w:tr w:rsidR="00A60698" w:rsidRPr="00EC1CB3" w14:paraId="6F01265A" w14:textId="77777777" w:rsidTr="004275EA">
        <w:tc>
          <w:tcPr>
            <w:tcW w:w="736" w:type="dxa"/>
            <w:tcBorders>
              <w:top w:val="single" w:sz="4" w:space="0" w:color="auto"/>
              <w:bottom w:val="nil"/>
            </w:tcBorders>
          </w:tcPr>
          <w:p w14:paraId="3E0E6220" w14:textId="77777777" w:rsidR="00795832" w:rsidRPr="00EC1CB3" w:rsidRDefault="00795832" w:rsidP="00795832">
            <w:pPr>
              <w:pStyle w:val="Table8ptText-ASDEFCON"/>
              <w:jc w:val="left"/>
            </w:pPr>
            <w:r w:rsidRPr="00EC1CB3">
              <w:t>ILS-1060</w:t>
            </w:r>
          </w:p>
        </w:tc>
        <w:tc>
          <w:tcPr>
            <w:tcW w:w="1671" w:type="dxa"/>
            <w:tcBorders>
              <w:top w:val="single" w:sz="4" w:space="0" w:color="auto"/>
              <w:bottom w:val="nil"/>
            </w:tcBorders>
          </w:tcPr>
          <w:p w14:paraId="48D733B3" w14:textId="69F37B0D" w:rsidR="00795832" w:rsidRPr="00EC1CB3" w:rsidRDefault="00795832" w:rsidP="00795832">
            <w:pPr>
              <w:pStyle w:val="Table8ptText-ASDEFCON"/>
              <w:jc w:val="left"/>
            </w:pPr>
            <w:r w:rsidRPr="00EC1CB3">
              <w:t>Logistic Support Analysis Record (LSAR)</w:t>
            </w:r>
          </w:p>
        </w:tc>
        <w:tc>
          <w:tcPr>
            <w:tcW w:w="734" w:type="dxa"/>
            <w:tcBorders>
              <w:top w:val="single" w:sz="4" w:space="0" w:color="auto"/>
              <w:bottom w:val="nil"/>
            </w:tcBorders>
          </w:tcPr>
          <w:p w14:paraId="02E73E36" w14:textId="77777777" w:rsidR="00795832" w:rsidRPr="00EC1CB3" w:rsidRDefault="00795832" w:rsidP="00795832">
            <w:pPr>
              <w:pStyle w:val="Table8ptText-ASDEFCON"/>
              <w:jc w:val="center"/>
            </w:pPr>
            <w:r>
              <w:t>5.3.3</w:t>
            </w:r>
          </w:p>
        </w:tc>
        <w:tc>
          <w:tcPr>
            <w:tcW w:w="318" w:type="dxa"/>
            <w:tcBorders>
              <w:top w:val="single" w:sz="4" w:space="0" w:color="auto"/>
              <w:bottom w:val="nil"/>
            </w:tcBorders>
          </w:tcPr>
          <w:p w14:paraId="7C4A4B78" w14:textId="77777777" w:rsidR="00795832" w:rsidRPr="00EC1CB3" w:rsidRDefault="00795832" w:rsidP="00795832">
            <w:pPr>
              <w:pStyle w:val="Table8ptText-ASDEFCON"/>
              <w:jc w:val="center"/>
            </w:pPr>
            <w:r w:rsidRPr="00EC1CB3">
              <w:t>a</w:t>
            </w:r>
          </w:p>
        </w:tc>
        <w:tc>
          <w:tcPr>
            <w:tcW w:w="931" w:type="dxa"/>
            <w:tcBorders>
              <w:top w:val="single" w:sz="4" w:space="0" w:color="auto"/>
              <w:bottom w:val="nil"/>
            </w:tcBorders>
          </w:tcPr>
          <w:p w14:paraId="493E4118" w14:textId="3187FFFC" w:rsidR="00795832" w:rsidRPr="00EC1CB3" w:rsidRDefault="00795832" w:rsidP="00795832">
            <w:pPr>
              <w:pStyle w:val="Table8ptText-ASDEFCON"/>
              <w:jc w:val="center"/>
            </w:pPr>
            <w:r w:rsidRPr="00EC1CB3">
              <w:t>Progressive</w:t>
            </w:r>
            <w:r>
              <w:t xml:space="preserve"> </w:t>
            </w:r>
            <w:r w:rsidR="00B0285A">
              <w:t>(</w:t>
            </w:r>
            <w:r>
              <w:t>see note</w:t>
            </w:r>
            <w:r w:rsidR="00B0285A">
              <w:t>s)</w:t>
            </w:r>
          </w:p>
        </w:tc>
        <w:tc>
          <w:tcPr>
            <w:tcW w:w="1134" w:type="dxa"/>
            <w:tcBorders>
              <w:top w:val="single" w:sz="4" w:space="0" w:color="auto"/>
              <w:bottom w:val="nil"/>
            </w:tcBorders>
          </w:tcPr>
          <w:p w14:paraId="745401EB" w14:textId="7E569F0F" w:rsidR="00795832" w:rsidRPr="00EC1CB3" w:rsidRDefault="00795832" w:rsidP="00ED512A">
            <w:pPr>
              <w:pStyle w:val="Table8ptText-ASDEFCON"/>
              <w:jc w:val="center"/>
            </w:pPr>
            <w:r>
              <w:t>MSR</w:t>
            </w:r>
            <w:r w:rsidRPr="00EC1CB3">
              <w:t>-20</w:t>
            </w:r>
            <w:r>
              <w:t xml:space="preserve"> </w:t>
            </w:r>
            <w:r w:rsidR="00B0285A">
              <w:t>(s</w:t>
            </w:r>
            <w:r>
              <w:t>ee note</w:t>
            </w:r>
            <w:r w:rsidR="00B0285A">
              <w:t>)</w:t>
            </w:r>
          </w:p>
        </w:tc>
        <w:tc>
          <w:tcPr>
            <w:tcW w:w="709" w:type="dxa"/>
            <w:tcBorders>
              <w:top w:val="single" w:sz="4" w:space="0" w:color="auto"/>
              <w:bottom w:val="nil"/>
            </w:tcBorders>
          </w:tcPr>
          <w:p w14:paraId="55DA8A28" w14:textId="77777777" w:rsidR="00795832" w:rsidRPr="00EC1CB3" w:rsidRDefault="00795832" w:rsidP="00795832">
            <w:pPr>
              <w:pStyle w:val="Table8ptText-ASDEFCON"/>
              <w:jc w:val="center"/>
            </w:pPr>
            <w:r w:rsidRPr="00EC1CB3">
              <w:t>1S</w:t>
            </w:r>
          </w:p>
        </w:tc>
        <w:tc>
          <w:tcPr>
            <w:tcW w:w="850" w:type="dxa"/>
            <w:tcBorders>
              <w:top w:val="single" w:sz="4" w:space="0" w:color="auto"/>
              <w:bottom w:val="nil"/>
            </w:tcBorders>
          </w:tcPr>
          <w:p w14:paraId="3BF30F0D" w14:textId="77777777" w:rsidR="00795832" w:rsidRPr="00EC1CB3" w:rsidRDefault="00795832" w:rsidP="00795832">
            <w:pPr>
              <w:pStyle w:val="Table8ptText-ASDEFCON"/>
              <w:jc w:val="center"/>
            </w:pPr>
            <w:r w:rsidRPr="00EC1CB3">
              <w:t>CR</w:t>
            </w:r>
          </w:p>
        </w:tc>
        <w:tc>
          <w:tcPr>
            <w:tcW w:w="1418" w:type="dxa"/>
            <w:tcBorders>
              <w:top w:val="single" w:sz="4" w:space="0" w:color="auto"/>
              <w:bottom w:val="nil"/>
            </w:tcBorders>
          </w:tcPr>
          <w:p w14:paraId="76953C7D" w14:textId="77777777" w:rsidR="00795832" w:rsidRPr="00EC1CB3" w:rsidRDefault="00795832" w:rsidP="00795832">
            <w:pPr>
              <w:pStyle w:val="Table8ptText-ASDEFCON"/>
              <w:jc w:val="center"/>
            </w:pPr>
            <w:r w:rsidRPr="00EC1CB3">
              <w:t>DID-ILS-TDATA-LSAR</w:t>
            </w:r>
          </w:p>
        </w:tc>
        <w:tc>
          <w:tcPr>
            <w:tcW w:w="708" w:type="dxa"/>
            <w:tcBorders>
              <w:top w:val="single" w:sz="4" w:space="0" w:color="auto"/>
              <w:bottom w:val="nil"/>
            </w:tcBorders>
          </w:tcPr>
          <w:p w14:paraId="563E6E49" w14:textId="77777777" w:rsidR="00795832" w:rsidRPr="00EC1CB3" w:rsidRDefault="00795832" w:rsidP="00795832">
            <w:pPr>
              <w:pStyle w:val="Table8ptText-ASDEFCON"/>
              <w:jc w:val="center"/>
            </w:pPr>
            <w:r w:rsidRPr="00EC1CB3">
              <w:t>by MSR</w:t>
            </w:r>
          </w:p>
        </w:tc>
        <w:tc>
          <w:tcPr>
            <w:tcW w:w="851" w:type="dxa"/>
            <w:tcBorders>
              <w:top w:val="single" w:sz="4" w:space="0" w:color="auto"/>
              <w:bottom w:val="nil"/>
            </w:tcBorders>
          </w:tcPr>
          <w:p w14:paraId="3419CF7F" w14:textId="77777777" w:rsidR="00795832" w:rsidRPr="00EC1CB3" w:rsidRDefault="00795832" w:rsidP="00795832">
            <w:pPr>
              <w:pStyle w:val="Table8ptText-ASDEFCON"/>
              <w:jc w:val="center"/>
            </w:pPr>
            <w:r w:rsidRPr="00EC1CB3">
              <w:t>Review</w:t>
            </w:r>
          </w:p>
        </w:tc>
        <w:tc>
          <w:tcPr>
            <w:tcW w:w="1134" w:type="dxa"/>
            <w:tcBorders>
              <w:top w:val="single" w:sz="4" w:space="0" w:color="auto"/>
              <w:bottom w:val="nil"/>
            </w:tcBorders>
          </w:tcPr>
          <w:p w14:paraId="5D3A00F8" w14:textId="77777777" w:rsidR="00795832" w:rsidRPr="00EC1CB3" w:rsidRDefault="00795832" w:rsidP="00795832">
            <w:pPr>
              <w:pStyle w:val="Table8ptText-ASDEFCON"/>
              <w:jc w:val="center"/>
            </w:pPr>
            <w:r w:rsidRPr="00EC1CB3">
              <w:t>NA</w:t>
            </w:r>
          </w:p>
        </w:tc>
        <w:tc>
          <w:tcPr>
            <w:tcW w:w="2551" w:type="dxa"/>
            <w:tcBorders>
              <w:top w:val="single" w:sz="4" w:space="0" w:color="auto"/>
              <w:bottom w:val="nil"/>
            </w:tcBorders>
          </w:tcPr>
          <w:p w14:paraId="15440F06" w14:textId="5C20F77C" w:rsidR="00795832" w:rsidRPr="00397FA2" w:rsidRDefault="00795832" w:rsidP="00795832">
            <w:pPr>
              <w:pStyle w:val="Table8ptText-ASDEFCON"/>
              <w:jc w:val="left"/>
            </w:pPr>
            <w:r w:rsidRPr="00397FA2">
              <w:t>Not delivered for IBR.</w:t>
            </w:r>
            <w:r w:rsidR="00FA09AF">
              <w:t xml:space="preserve"> </w:t>
            </w:r>
            <w:r w:rsidRPr="00397FA2">
              <w:t>As a minimum, data is populated to the extent described in the DID for each MSR.</w:t>
            </w:r>
          </w:p>
        </w:tc>
      </w:tr>
      <w:tr w:rsidR="00A60698" w:rsidRPr="00EC1CB3" w14:paraId="1B699E03" w14:textId="77777777" w:rsidTr="004275EA">
        <w:tc>
          <w:tcPr>
            <w:tcW w:w="736" w:type="dxa"/>
            <w:tcBorders>
              <w:top w:val="nil"/>
              <w:bottom w:val="nil"/>
            </w:tcBorders>
          </w:tcPr>
          <w:p w14:paraId="1A294E59" w14:textId="77777777" w:rsidR="00795832" w:rsidRPr="00EC1CB3" w:rsidRDefault="00795832" w:rsidP="00795832">
            <w:pPr>
              <w:pStyle w:val="Table8ptText-ASDEFCON"/>
              <w:jc w:val="left"/>
            </w:pPr>
          </w:p>
        </w:tc>
        <w:tc>
          <w:tcPr>
            <w:tcW w:w="1671" w:type="dxa"/>
            <w:tcBorders>
              <w:top w:val="nil"/>
              <w:bottom w:val="nil"/>
            </w:tcBorders>
          </w:tcPr>
          <w:p w14:paraId="3DAF655A" w14:textId="77777777" w:rsidR="00795832" w:rsidRPr="00EC1CB3" w:rsidRDefault="00795832" w:rsidP="00795832">
            <w:pPr>
              <w:pStyle w:val="Table8ptText-ASDEFCON"/>
              <w:jc w:val="left"/>
            </w:pPr>
          </w:p>
        </w:tc>
        <w:tc>
          <w:tcPr>
            <w:tcW w:w="734" w:type="dxa"/>
            <w:tcBorders>
              <w:top w:val="nil"/>
              <w:bottom w:val="nil"/>
            </w:tcBorders>
          </w:tcPr>
          <w:p w14:paraId="0CD0104E" w14:textId="77777777" w:rsidR="00795832" w:rsidRPr="00EC1CB3" w:rsidRDefault="00795832" w:rsidP="00795832">
            <w:pPr>
              <w:pStyle w:val="Table8ptText-ASDEFCON"/>
              <w:jc w:val="center"/>
            </w:pPr>
          </w:p>
        </w:tc>
        <w:tc>
          <w:tcPr>
            <w:tcW w:w="318" w:type="dxa"/>
            <w:tcBorders>
              <w:top w:val="nil"/>
              <w:bottom w:val="nil"/>
            </w:tcBorders>
          </w:tcPr>
          <w:p w14:paraId="250E3550"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2D2001A6"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3FEC1100" w14:textId="77777777" w:rsidR="00795832" w:rsidRPr="00EC1CB3" w:rsidRDefault="00795832" w:rsidP="00795832">
            <w:pPr>
              <w:pStyle w:val="Table8ptText-ASDEFCON"/>
              <w:jc w:val="center"/>
            </w:pPr>
            <w:r w:rsidRPr="00EC1CB3">
              <w:t>Each SA-20</w:t>
            </w:r>
          </w:p>
        </w:tc>
        <w:tc>
          <w:tcPr>
            <w:tcW w:w="709" w:type="dxa"/>
            <w:tcBorders>
              <w:top w:val="nil"/>
              <w:bottom w:val="nil"/>
            </w:tcBorders>
          </w:tcPr>
          <w:p w14:paraId="5E5502B7" w14:textId="77777777" w:rsidR="00795832" w:rsidRPr="00EC1CB3" w:rsidRDefault="00795832" w:rsidP="00795832">
            <w:pPr>
              <w:pStyle w:val="Table8ptText-ASDEFCON"/>
              <w:jc w:val="center"/>
            </w:pPr>
            <w:r w:rsidRPr="00EC1CB3">
              <w:t>1S</w:t>
            </w:r>
          </w:p>
        </w:tc>
        <w:tc>
          <w:tcPr>
            <w:tcW w:w="850" w:type="dxa"/>
            <w:tcBorders>
              <w:top w:val="nil"/>
              <w:bottom w:val="nil"/>
            </w:tcBorders>
          </w:tcPr>
          <w:p w14:paraId="7E561EE3"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8EBE6B2" w14:textId="77777777" w:rsidR="00795832" w:rsidRPr="00EC1CB3" w:rsidRDefault="00795832" w:rsidP="00795832">
            <w:pPr>
              <w:pStyle w:val="Table8ptText-ASDEFCON"/>
              <w:jc w:val="center"/>
            </w:pPr>
          </w:p>
        </w:tc>
        <w:tc>
          <w:tcPr>
            <w:tcW w:w="708" w:type="dxa"/>
            <w:tcBorders>
              <w:top w:val="nil"/>
              <w:bottom w:val="nil"/>
            </w:tcBorders>
          </w:tcPr>
          <w:p w14:paraId="1CFE1ACD"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5B56DFAC"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2ECFA1FA" w14:textId="68D5889A" w:rsidR="00795832" w:rsidRPr="00EC1CB3" w:rsidRDefault="00795832" w:rsidP="00795832">
            <w:pPr>
              <w:pStyle w:val="Table8ptText-ASDEFCON"/>
              <w:jc w:val="center"/>
            </w:pPr>
            <w:r>
              <w:t>6</w:t>
            </w:r>
            <w:r w:rsidRPr="00EC1CB3">
              <w:t>M</w:t>
            </w:r>
          </w:p>
        </w:tc>
        <w:tc>
          <w:tcPr>
            <w:tcW w:w="2551" w:type="dxa"/>
            <w:tcBorders>
              <w:top w:val="nil"/>
              <w:bottom w:val="nil"/>
            </w:tcBorders>
          </w:tcPr>
          <w:p w14:paraId="6E85BB26" w14:textId="77777777" w:rsidR="00795832" w:rsidRPr="00397FA2" w:rsidRDefault="00795832" w:rsidP="00795832">
            <w:pPr>
              <w:pStyle w:val="Table8ptText-ASDEFCON"/>
              <w:jc w:val="left"/>
            </w:pPr>
          </w:p>
        </w:tc>
      </w:tr>
      <w:tr w:rsidR="00A60698" w:rsidRPr="00EC1CB3" w14:paraId="07F22637" w14:textId="77777777" w:rsidTr="004275EA">
        <w:tc>
          <w:tcPr>
            <w:tcW w:w="736" w:type="dxa"/>
            <w:tcBorders>
              <w:top w:val="nil"/>
              <w:bottom w:val="single" w:sz="4" w:space="0" w:color="auto"/>
            </w:tcBorders>
          </w:tcPr>
          <w:p w14:paraId="3DDFA0A6" w14:textId="77777777" w:rsidR="00795832" w:rsidRPr="00EC1CB3" w:rsidRDefault="00795832" w:rsidP="00795832">
            <w:pPr>
              <w:pStyle w:val="Table8ptText-ASDEFCON"/>
              <w:jc w:val="left"/>
            </w:pPr>
          </w:p>
        </w:tc>
        <w:tc>
          <w:tcPr>
            <w:tcW w:w="1671" w:type="dxa"/>
            <w:tcBorders>
              <w:top w:val="nil"/>
              <w:bottom w:val="single" w:sz="4" w:space="0" w:color="auto"/>
            </w:tcBorders>
          </w:tcPr>
          <w:p w14:paraId="4722C5B0" w14:textId="77777777" w:rsidR="00795832" w:rsidRPr="00EC1CB3" w:rsidRDefault="00795832" w:rsidP="00795832">
            <w:pPr>
              <w:pStyle w:val="Table8ptText-ASDEFCON"/>
              <w:jc w:val="left"/>
            </w:pPr>
          </w:p>
        </w:tc>
        <w:tc>
          <w:tcPr>
            <w:tcW w:w="734" w:type="dxa"/>
            <w:tcBorders>
              <w:top w:val="nil"/>
              <w:bottom w:val="single" w:sz="4" w:space="0" w:color="auto"/>
            </w:tcBorders>
          </w:tcPr>
          <w:p w14:paraId="1C06D26C" w14:textId="77777777" w:rsidR="00795832" w:rsidRPr="00EC1CB3" w:rsidRDefault="00795832" w:rsidP="00795832">
            <w:pPr>
              <w:pStyle w:val="Table8ptText-ASDEFCON"/>
              <w:jc w:val="center"/>
            </w:pPr>
          </w:p>
        </w:tc>
        <w:tc>
          <w:tcPr>
            <w:tcW w:w="318" w:type="dxa"/>
            <w:tcBorders>
              <w:top w:val="nil"/>
              <w:bottom w:val="single" w:sz="4" w:space="0" w:color="auto"/>
            </w:tcBorders>
          </w:tcPr>
          <w:p w14:paraId="4CC338C6" w14:textId="77777777" w:rsidR="00795832" w:rsidRPr="00EC1CB3" w:rsidRDefault="00795832" w:rsidP="00795832">
            <w:pPr>
              <w:pStyle w:val="Table8ptText-ASDEFCON"/>
              <w:jc w:val="center"/>
            </w:pPr>
            <w:r w:rsidRPr="00EC1CB3">
              <w:t>c</w:t>
            </w:r>
          </w:p>
        </w:tc>
        <w:tc>
          <w:tcPr>
            <w:tcW w:w="931" w:type="dxa"/>
            <w:tcBorders>
              <w:top w:val="nil"/>
              <w:bottom w:val="single" w:sz="4" w:space="0" w:color="auto"/>
            </w:tcBorders>
          </w:tcPr>
          <w:p w14:paraId="7865DEF7" w14:textId="77777777" w:rsidR="00795832" w:rsidRPr="00EC1CB3" w:rsidRDefault="00795832" w:rsidP="00795832">
            <w:pPr>
              <w:pStyle w:val="Table8ptText-ASDEFCON"/>
              <w:jc w:val="center"/>
            </w:pPr>
            <w:r w:rsidRPr="00EC1CB3">
              <w:t>Update</w:t>
            </w:r>
          </w:p>
        </w:tc>
        <w:tc>
          <w:tcPr>
            <w:tcW w:w="1134" w:type="dxa"/>
            <w:tcBorders>
              <w:top w:val="nil"/>
              <w:bottom w:val="single" w:sz="4" w:space="0" w:color="auto"/>
            </w:tcBorders>
          </w:tcPr>
          <w:p w14:paraId="77279E2A" w14:textId="04CC0ABA" w:rsidR="00795832" w:rsidRPr="00EC1CB3" w:rsidRDefault="00795832" w:rsidP="00795832">
            <w:pPr>
              <w:pStyle w:val="Table8ptText-ASDEFCON"/>
              <w:jc w:val="center"/>
            </w:pPr>
            <w:r>
              <w:t>FA</w:t>
            </w:r>
            <w:r w:rsidRPr="00EC1CB3">
              <w:noBreakHyphen/>
            </w:r>
            <w:r>
              <w:t>4</w:t>
            </w:r>
            <w:r w:rsidRPr="00EC1CB3">
              <w:t>0</w:t>
            </w:r>
          </w:p>
        </w:tc>
        <w:tc>
          <w:tcPr>
            <w:tcW w:w="709" w:type="dxa"/>
            <w:tcBorders>
              <w:top w:val="nil"/>
              <w:bottom w:val="single" w:sz="4" w:space="0" w:color="auto"/>
            </w:tcBorders>
          </w:tcPr>
          <w:p w14:paraId="45EBBBF3" w14:textId="77777777" w:rsidR="00795832" w:rsidRPr="00EC1CB3" w:rsidRDefault="00795832" w:rsidP="00795832">
            <w:pPr>
              <w:pStyle w:val="Table8ptText-ASDEFCON"/>
              <w:jc w:val="center"/>
            </w:pPr>
            <w:r w:rsidRPr="00EC1CB3">
              <w:t>1S</w:t>
            </w:r>
          </w:p>
        </w:tc>
        <w:tc>
          <w:tcPr>
            <w:tcW w:w="850" w:type="dxa"/>
            <w:tcBorders>
              <w:top w:val="nil"/>
              <w:bottom w:val="single" w:sz="4" w:space="0" w:color="auto"/>
            </w:tcBorders>
          </w:tcPr>
          <w:p w14:paraId="7F963B81"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4175C916" w14:textId="77777777" w:rsidR="00795832" w:rsidRPr="00EC1CB3" w:rsidRDefault="00795832" w:rsidP="00795832">
            <w:pPr>
              <w:pStyle w:val="Table8ptText-ASDEFCON"/>
              <w:jc w:val="center"/>
            </w:pPr>
          </w:p>
        </w:tc>
        <w:tc>
          <w:tcPr>
            <w:tcW w:w="708" w:type="dxa"/>
            <w:tcBorders>
              <w:top w:val="nil"/>
              <w:bottom w:val="single" w:sz="4" w:space="0" w:color="auto"/>
            </w:tcBorders>
          </w:tcPr>
          <w:p w14:paraId="5EB02955" w14:textId="77777777" w:rsidR="00795832" w:rsidRPr="00EC1CB3" w:rsidRDefault="00795832" w:rsidP="00795832">
            <w:pPr>
              <w:pStyle w:val="Table8ptText-ASDEFCON"/>
              <w:jc w:val="center"/>
            </w:pPr>
            <w:r w:rsidRPr="00EC1CB3">
              <w:t>20</w:t>
            </w:r>
          </w:p>
        </w:tc>
        <w:tc>
          <w:tcPr>
            <w:tcW w:w="851" w:type="dxa"/>
            <w:tcBorders>
              <w:top w:val="nil"/>
              <w:bottom w:val="single" w:sz="4" w:space="0" w:color="auto"/>
            </w:tcBorders>
          </w:tcPr>
          <w:p w14:paraId="272E81A4" w14:textId="77777777" w:rsidR="00795832" w:rsidRPr="00EC1CB3" w:rsidRDefault="00795832" w:rsidP="00795832">
            <w:pPr>
              <w:pStyle w:val="Table8ptText-ASDEFCON"/>
              <w:jc w:val="center"/>
            </w:pPr>
            <w:r w:rsidRPr="00EC1CB3">
              <w:t>Acceptance</w:t>
            </w:r>
          </w:p>
        </w:tc>
        <w:tc>
          <w:tcPr>
            <w:tcW w:w="1134" w:type="dxa"/>
            <w:tcBorders>
              <w:top w:val="nil"/>
              <w:bottom w:val="single" w:sz="4" w:space="0" w:color="auto"/>
            </w:tcBorders>
          </w:tcPr>
          <w:p w14:paraId="3E30294D" w14:textId="77777777" w:rsidR="00795832" w:rsidRPr="00EC1CB3" w:rsidRDefault="00795832" w:rsidP="00795832">
            <w:pPr>
              <w:pStyle w:val="Table8ptText-ASDEFCON"/>
              <w:jc w:val="center"/>
            </w:pPr>
            <w:r w:rsidRPr="00EC1CB3">
              <w:t>NA</w:t>
            </w:r>
          </w:p>
        </w:tc>
        <w:tc>
          <w:tcPr>
            <w:tcW w:w="2551" w:type="dxa"/>
            <w:tcBorders>
              <w:top w:val="nil"/>
              <w:bottom w:val="single" w:sz="4" w:space="0" w:color="auto"/>
            </w:tcBorders>
          </w:tcPr>
          <w:p w14:paraId="58AD35B4" w14:textId="77777777" w:rsidR="00795832" w:rsidRPr="00397FA2" w:rsidRDefault="00795832" w:rsidP="00795832">
            <w:pPr>
              <w:pStyle w:val="Table8ptText-ASDEFCON"/>
              <w:jc w:val="left"/>
            </w:pPr>
            <w:r w:rsidRPr="00397FA2">
              <w:t>This version is Accepted because it will form part of the Support System.</w:t>
            </w:r>
          </w:p>
        </w:tc>
      </w:tr>
      <w:tr w:rsidR="00A60698" w:rsidRPr="00EC1CB3" w14:paraId="19996B3B" w14:textId="77777777" w:rsidTr="004275EA">
        <w:tc>
          <w:tcPr>
            <w:tcW w:w="736" w:type="dxa"/>
            <w:tcBorders>
              <w:bottom w:val="nil"/>
            </w:tcBorders>
          </w:tcPr>
          <w:p w14:paraId="132A38AD" w14:textId="77777777" w:rsidR="00795832" w:rsidRPr="00EC1CB3" w:rsidRDefault="00795832" w:rsidP="00795832">
            <w:pPr>
              <w:pStyle w:val="Table8ptText-ASDEFCON"/>
              <w:jc w:val="left"/>
            </w:pPr>
            <w:r w:rsidRPr="00EC1CB3">
              <w:t>ILS-1110</w:t>
            </w:r>
          </w:p>
        </w:tc>
        <w:tc>
          <w:tcPr>
            <w:tcW w:w="1671" w:type="dxa"/>
            <w:tcBorders>
              <w:bottom w:val="nil"/>
            </w:tcBorders>
          </w:tcPr>
          <w:p w14:paraId="55CCFD45" w14:textId="77C345C2" w:rsidR="00795832" w:rsidRPr="00EC1CB3" w:rsidRDefault="00795832" w:rsidP="00795832">
            <w:pPr>
              <w:pStyle w:val="Table8ptText-ASDEFCON"/>
              <w:jc w:val="left"/>
            </w:pPr>
            <w:r w:rsidRPr="00EC1CB3">
              <w:t>S&amp;TE Provisioning List</w:t>
            </w:r>
            <w:r w:rsidR="00FA09AF">
              <w:t xml:space="preserve"> </w:t>
            </w:r>
            <w:r w:rsidRPr="00EC1CB3">
              <w:t>(S&amp;TEPL)</w:t>
            </w:r>
          </w:p>
        </w:tc>
        <w:tc>
          <w:tcPr>
            <w:tcW w:w="734" w:type="dxa"/>
            <w:tcBorders>
              <w:bottom w:val="nil"/>
            </w:tcBorders>
          </w:tcPr>
          <w:p w14:paraId="341D114A" w14:textId="77777777" w:rsidR="00795832" w:rsidRPr="00EC1CB3" w:rsidRDefault="00795832" w:rsidP="00795832">
            <w:pPr>
              <w:pStyle w:val="Table8ptText-ASDEFCON"/>
              <w:jc w:val="center"/>
            </w:pPr>
            <w:r>
              <w:t>5.2.8.6</w:t>
            </w:r>
          </w:p>
        </w:tc>
        <w:tc>
          <w:tcPr>
            <w:tcW w:w="318" w:type="dxa"/>
            <w:tcBorders>
              <w:bottom w:val="nil"/>
            </w:tcBorders>
          </w:tcPr>
          <w:p w14:paraId="5A2D19D3" w14:textId="77777777" w:rsidR="00795832" w:rsidRPr="00EC1CB3" w:rsidRDefault="00795832" w:rsidP="00795832">
            <w:pPr>
              <w:pStyle w:val="Table8ptText-ASDEFCON"/>
              <w:jc w:val="center"/>
            </w:pPr>
            <w:r w:rsidRPr="00EC1CB3">
              <w:t>a</w:t>
            </w:r>
          </w:p>
        </w:tc>
        <w:tc>
          <w:tcPr>
            <w:tcW w:w="931" w:type="dxa"/>
            <w:tcBorders>
              <w:bottom w:val="nil"/>
            </w:tcBorders>
          </w:tcPr>
          <w:p w14:paraId="0F449A9B" w14:textId="77777777" w:rsidR="00795832" w:rsidRPr="00EC1CB3" w:rsidRDefault="00795832" w:rsidP="00795832">
            <w:pPr>
              <w:pStyle w:val="Table8ptText-ASDEFCON"/>
              <w:jc w:val="center"/>
            </w:pPr>
            <w:r w:rsidRPr="00EC1CB3">
              <w:t>Draft 1</w:t>
            </w:r>
          </w:p>
        </w:tc>
        <w:tc>
          <w:tcPr>
            <w:tcW w:w="1134" w:type="dxa"/>
            <w:tcBorders>
              <w:bottom w:val="nil"/>
            </w:tcBorders>
          </w:tcPr>
          <w:p w14:paraId="55EBF5D0" w14:textId="77777777" w:rsidR="00795832" w:rsidRPr="00EC1CB3" w:rsidRDefault="00795832" w:rsidP="00795832">
            <w:pPr>
              <w:pStyle w:val="Table8ptText-ASDEFCON"/>
              <w:jc w:val="center"/>
            </w:pPr>
            <w:r w:rsidRPr="00EC1CB3">
              <w:t>LLTIR-20</w:t>
            </w:r>
          </w:p>
        </w:tc>
        <w:tc>
          <w:tcPr>
            <w:tcW w:w="709" w:type="dxa"/>
            <w:tcBorders>
              <w:bottom w:val="nil"/>
            </w:tcBorders>
          </w:tcPr>
          <w:p w14:paraId="58420DAB" w14:textId="4A085094" w:rsidR="00795832" w:rsidRPr="00EC1CB3" w:rsidRDefault="00795832" w:rsidP="00795832">
            <w:pPr>
              <w:pStyle w:val="Table8ptText-ASDEFCON"/>
              <w:jc w:val="center"/>
            </w:pPr>
            <w:r w:rsidRPr="00EC1CB3">
              <w:t>DMS</w:t>
            </w:r>
          </w:p>
        </w:tc>
        <w:tc>
          <w:tcPr>
            <w:tcW w:w="850" w:type="dxa"/>
            <w:tcBorders>
              <w:bottom w:val="nil"/>
            </w:tcBorders>
          </w:tcPr>
          <w:p w14:paraId="7913428B" w14:textId="77777777" w:rsidR="00795832" w:rsidRPr="00EC1CB3" w:rsidRDefault="00795832" w:rsidP="00795832">
            <w:pPr>
              <w:pStyle w:val="Table8ptText-ASDEFCON"/>
              <w:jc w:val="center"/>
            </w:pPr>
            <w:r w:rsidRPr="00EC1CB3">
              <w:t>CR</w:t>
            </w:r>
          </w:p>
        </w:tc>
        <w:tc>
          <w:tcPr>
            <w:tcW w:w="1418" w:type="dxa"/>
            <w:tcBorders>
              <w:bottom w:val="nil"/>
            </w:tcBorders>
          </w:tcPr>
          <w:p w14:paraId="72ECBE23" w14:textId="77777777" w:rsidR="00795832" w:rsidRPr="00EC1CB3" w:rsidRDefault="00795832" w:rsidP="00795832">
            <w:pPr>
              <w:pStyle w:val="Table8ptText-ASDEFCON"/>
              <w:jc w:val="center"/>
            </w:pPr>
            <w:r w:rsidRPr="00EC1CB3">
              <w:t>DID-ILS-S&amp;TE-S&amp;TEPL</w:t>
            </w:r>
          </w:p>
        </w:tc>
        <w:tc>
          <w:tcPr>
            <w:tcW w:w="708" w:type="dxa"/>
            <w:tcBorders>
              <w:bottom w:val="nil"/>
            </w:tcBorders>
          </w:tcPr>
          <w:p w14:paraId="7F47376D" w14:textId="77777777" w:rsidR="00795832" w:rsidRPr="00EC1CB3" w:rsidRDefault="00795832" w:rsidP="00795832">
            <w:pPr>
              <w:pStyle w:val="Table8ptText-ASDEFCON"/>
              <w:jc w:val="center"/>
            </w:pPr>
            <w:r w:rsidRPr="00EC1CB3">
              <w:t>by MSR</w:t>
            </w:r>
          </w:p>
        </w:tc>
        <w:tc>
          <w:tcPr>
            <w:tcW w:w="851" w:type="dxa"/>
            <w:tcBorders>
              <w:bottom w:val="nil"/>
            </w:tcBorders>
          </w:tcPr>
          <w:p w14:paraId="6A265465" w14:textId="77777777" w:rsidR="00795832" w:rsidRPr="00EC1CB3" w:rsidRDefault="00795832" w:rsidP="00795832">
            <w:pPr>
              <w:pStyle w:val="Table8ptText-ASDEFCON"/>
              <w:jc w:val="center"/>
            </w:pPr>
            <w:r w:rsidRPr="00EC1CB3">
              <w:t>Approval</w:t>
            </w:r>
          </w:p>
        </w:tc>
        <w:tc>
          <w:tcPr>
            <w:tcW w:w="1134" w:type="dxa"/>
            <w:tcBorders>
              <w:bottom w:val="nil"/>
            </w:tcBorders>
          </w:tcPr>
          <w:p w14:paraId="5B809403" w14:textId="77777777" w:rsidR="00795832" w:rsidRPr="00EC1CB3" w:rsidRDefault="00795832" w:rsidP="00795832">
            <w:pPr>
              <w:pStyle w:val="Table8ptText-ASDEFCON"/>
              <w:jc w:val="center"/>
            </w:pPr>
            <w:r w:rsidRPr="00EC1CB3">
              <w:t>NA</w:t>
            </w:r>
          </w:p>
        </w:tc>
        <w:tc>
          <w:tcPr>
            <w:tcW w:w="2551" w:type="dxa"/>
            <w:tcBorders>
              <w:bottom w:val="nil"/>
            </w:tcBorders>
          </w:tcPr>
          <w:p w14:paraId="6EBB1173" w14:textId="77777777" w:rsidR="00795832" w:rsidRPr="00397FA2" w:rsidRDefault="00795832" w:rsidP="00795832">
            <w:pPr>
              <w:pStyle w:val="Table8ptText-ASDEFCON"/>
              <w:jc w:val="left"/>
            </w:pPr>
            <w:r w:rsidRPr="00397FA2">
              <w:t>For consideration of LLTIs only.</w:t>
            </w:r>
          </w:p>
        </w:tc>
      </w:tr>
      <w:tr w:rsidR="00A60698" w:rsidRPr="00EC1CB3" w14:paraId="79F3597B" w14:textId="77777777" w:rsidTr="004275EA">
        <w:tc>
          <w:tcPr>
            <w:tcW w:w="736" w:type="dxa"/>
            <w:tcBorders>
              <w:top w:val="nil"/>
              <w:bottom w:val="nil"/>
            </w:tcBorders>
          </w:tcPr>
          <w:p w14:paraId="2DB3730D" w14:textId="77777777" w:rsidR="00795832" w:rsidRPr="00EC1CB3" w:rsidRDefault="00795832" w:rsidP="00795832">
            <w:pPr>
              <w:pStyle w:val="Table8ptText-ASDEFCON"/>
              <w:jc w:val="left"/>
            </w:pPr>
          </w:p>
        </w:tc>
        <w:tc>
          <w:tcPr>
            <w:tcW w:w="1671" w:type="dxa"/>
            <w:tcBorders>
              <w:top w:val="nil"/>
              <w:bottom w:val="nil"/>
            </w:tcBorders>
          </w:tcPr>
          <w:p w14:paraId="5851918A" w14:textId="77777777" w:rsidR="00795832" w:rsidRPr="00EC1CB3" w:rsidRDefault="00795832" w:rsidP="00795832">
            <w:pPr>
              <w:pStyle w:val="Table8ptText-ASDEFCON"/>
              <w:jc w:val="left"/>
            </w:pPr>
          </w:p>
        </w:tc>
        <w:tc>
          <w:tcPr>
            <w:tcW w:w="734" w:type="dxa"/>
            <w:tcBorders>
              <w:top w:val="nil"/>
              <w:bottom w:val="nil"/>
            </w:tcBorders>
          </w:tcPr>
          <w:p w14:paraId="4C49307A" w14:textId="77777777" w:rsidR="00795832" w:rsidRPr="00EC1CB3" w:rsidRDefault="00795832" w:rsidP="00795832">
            <w:pPr>
              <w:pStyle w:val="Table8ptText-ASDEFCON"/>
              <w:jc w:val="center"/>
            </w:pPr>
          </w:p>
        </w:tc>
        <w:tc>
          <w:tcPr>
            <w:tcW w:w="318" w:type="dxa"/>
            <w:tcBorders>
              <w:top w:val="nil"/>
              <w:bottom w:val="nil"/>
            </w:tcBorders>
          </w:tcPr>
          <w:p w14:paraId="2ED58DE4"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51B127F0"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1456004D" w14:textId="77777777" w:rsidR="00795832" w:rsidRPr="00EC1CB3" w:rsidRDefault="00795832" w:rsidP="00795832">
            <w:pPr>
              <w:pStyle w:val="Table8ptText-ASDEFCON"/>
              <w:jc w:val="center"/>
            </w:pPr>
            <w:r w:rsidRPr="00EC1CB3">
              <w:t>PDR-20</w:t>
            </w:r>
          </w:p>
        </w:tc>
        <w:tc>
          <w:tcPr>
            <w:tcW w:w="709" w:type="dxa"/>
            <w:tcBorders>
              <w:top w:val="nil"/>
              <w:bottom w:val="nil"/>
            </w:tcBorders>
          </w:tcPr>
          <w:p w14:paraId="425642D8"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024F2D24"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32837B4C" w14:textId="77777777" w:rsidR="00795832" w:rsidRPr="00EC1CB3" w:rsidRDefault="00795832" w:rsidP="00795832">
            <w:pPr>
              <w:pStyle w:val="Table8ptText-ASDEFCON"/>
              <w:jc w:val="center"/>
            </w:pPr>
          </w:p>
        </w:tc>
        <w:tc>
          <w:tcPr>
            <w:tcW w:w="708" w:type="dxa"/>
            <w:tcBorders>
              <w:top w:val="nil"/>
              <w:bottom w:val="nil"/>
            </w:tcBorders>
          </w:tcPr>
          <w:p w14:paraId="791DD572"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08926829"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73B2962D"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25383FC6" w14:textId="77777777" w:rsidR="00795832" w:rsidRPr="00397FA2" w:rsidRDefault="00795832" w:rsidP="00795832">
            <w:pPr>
              <w:pStyle w:val="Table8ptText-ASDEFCON"/>
              <w:jc w:val="left"/>
            </w:pPr>
            <w:r w:rsidRPr="00397FA2">
              <w:t>To address any design implications associated with the use of S&amp;TE.</w:t>
            </w:r>
          </w:p>
        </w:tc>
      </w:tr>
      <w:tr w:rsidR="00A60698" w:rsidRPr="00EC1CB3" w14:paraId="29CF75FC" w14:textId="77777777" w:rsidTr="004275EA">
        <w:tc>
          <w:tcPr>
            <w:tcW w:w="736" w:type="dxa"/>
            <w:tcBorders>
              <w:top w:val="nil"/>
              <w:bottom w:val="nil"/>
            </w:tcBorders>
          </w:tcPr>
          <w:p w14:paraId="07BCB9A0" w14:textId="77777777" w:rsidR="00795832" w:rsidRPr="00EC1CB3" w:rsidRDefault="00795832" w:rsidP="00795832">
            <w:pPr>
              <w:pStyle w:val="Table8ptText-ASDEFCON"/>
              <w:jc w:val="left"/>
            </w:pPr>
          </w:p>
        </w:tc>
        <w:tc>
          <w:tcPr>
            <w:tcW w:w="1671" w:type="dxa"/>
            <w:tcBorders>
              <w:top w:val="nil"/>
              <w:bottom w:val="nil"/>
            </w:tcBorders>
          </w:tcPr>
          <w:p w14:paraId="6E29DF00" w14:textId="77777777" w:rsidR="00795832" w:rsidRPr="00EC1CB3" w:rsidRDefault="00795832" w:rsidP="00795832">
            <w:pPr>
              <w:pStyle w:val="Table8ptText-ASDEFCON"/>
              <w:jc w:val="left"/>
            </w:pPr>
          </w:p>
        </w:tc>
        <w:tc>
          <w:tcPr>
            <w:tcW w:w="734" w:type="dxa"/>
            <w:tcBorders>
              <w:top w:val="nil"/>
              <w:bottom w:val="nil"/>
            </w:tcBorders>
          </w:tcPr>
          <w:p w14:paraId="575D05D3" w14:textId="77777777" w:rsidR="00795832" w:rsidRPr="00EC1CB3" w:rsidRDefault="00795832" w:rsidP="00795832">
            <w:pPr>
              <w:pStyle w:val="Table8ptText-ASDEFCON"/>
              <w:jc w:val="center"/>
            </w:pPr>
          </w:p>
        </w:tc>
        <w:tc>
          <w:tcPr>
            <w:tcW w:w="318" w:type="dxa"/>
            <w:tcBorders>
              <w:top w:val="nil"/>
              <w:bottom w:val="nil"/>
            </w:tcBorders>
          </w:tcPr>
          <w:p w14:paraId="26B54F30"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14ABAE9F" w14:textId="77777777" w:rsidR="00795832" w:rsidRPr="00EC1CB3" w:rsidRDefault="00795832" w:rsidP="00795832">
            <w:pPr>
              <w:pStyle w:val="Table8ptText-ASDEFCON"/>
              <w:jc w:val="center"/>
            </w:pPr>
            <w:r w:rsidRPr="00EC1CB3">
              <w:t>Draft 3</w:t>
            </w:r>
          </w:p>
        </w:tc>
        <w:tc>
          <w:tcPr>
            <w:tcW w:w="1134" w:type="dxa"/>
            <w:tcBorders>
              <w:top w:val="nil"/>
              <w:bottom w:val="nil"/>
            </w:tcBorders>
          </w:tcPr>
          <w:p w14:paraId="1956B67F"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2EA3EA79"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166F09B"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529638B" w14:textId="77777777" w:rsidR="00795832" w:rsidRPr="00EC1CB3" w:rsidRDefault="00795832" w:rsidP="00795832">
            <w:pPr>
              <w:pStyle w:val="Table8ptText-ASDEFCON"/>
              <w:jc w:val="center"/>
            </w:pPr>
          </w:p>
        </w:tc>
        <w:tc>
          <w:tcPr>
            <w:tcW w:w="708" w:type="dxa"/>
            <w:tcBorders>
              <w:top w:val="nil"/>
              <w:bottom w:val="nil"/>
            </w:tcBorders>
          </w:tcPr>
          <w:p w14:paraId="5FDCA14A"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E246CE6"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4672854D"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3270BB55" w14:textId="77777777" w:rsidR="00795832" w:rsidRPr="00397FA2" w:rsidRDefault="00795832" w:rsidP="00795832">
            <w:pPr>
              <w:pStyle w:val="Table8ptText-ASDEFCON"/>
              <w:jc w:val="left"/>
            </w:pPr>
            <w:r w:rsidRPr="00397FA2">
              <w:t>To ensure that the Spares requirements and the Support System design are consistent.</w:t>
            </w:r>
          </w:p>
        </w:tc>
      </w:tr>
      <w:tr w:rsidR="00A60698" w:rsidRPr="00EC1CB3" w14:paraId="2BB7C9BD" w14:textId="77777777" w:rsidTr="004275EA">
        <w:tc>
          <w:tcPr>
            <w:tcW w:w="736" w:type="dxa"/>
            <w:tcBorders>
              <w:top w:val="nil"/>
              <w:bottom w:val="single" w:sz="4" w:space="0" w:color="auto"/>
            </w:tcBorders>
          </w:tcPr>
          <w:p w14:paraId="16EE10AD" w14:textId="77777777" w:rsidR="00795832" w:rsidRPr="00EC1CB3" w:rsidRDefault="00795832" w:rsidP="00795832">
            <w:pPr>
              <w:pStyle w:val="Table8ptText-ASDEFCON"/>
              <w:jc w:val="left"/>
            </w:pPr>
          </w:p>
        </w:tc>
        <w:tc>
          <w:tcPr>
            <w:tcW w:w="1671" w:type="dxa"/>
            <w:tcBorders>
              <w:top w:val="nil"/>
              <w:bottom w:val="single" w:sz="4" w:space="0" w:color="auto"/>
            </w:tcBorders>
          </w:tcPr>
          <w:p w14:paraId="4602854E" w14:textId="77777777" w:rsidR="00795832" w:rsidRPr="00EC1CB3" w:rsidRDefault="00795832" w:rsidP="00795832">
            <w:pPr>
              <w:pStyle w:val="Table8ptText-ASDEFCON"/>
              <w:jc w:val="left"/>
            </w:pPr>
          </w:p>
        </w:tc>
        <w:tc>
          <w:tcPr>
            <w:tcW w:w="734" w:type="dxa"/>
            <w:tcBorders>
              <w:top w:val="nil"/>
              <w:bottom w:val="single" w:sz="4" w:space="0" w:color="auto"/>
            </w:tcBorders>
          </w:tcPr>
          <w:p w14:paraId="69C0CD9C" w14:textId="77777777" w:rsidR="00795832" w:rsidRPr="00EC1CB3" w:rsidRDefault="00795832" w:rsidP="00795832">
            <w:pPr>
              <w:pStyle w:val="Table8ptText-ASDEFCON"/>
              <w:jc w:val="center"/>
            </w:pPr>
          </w:p>
        </w:tc>
        <w:tc>
          <w:tcPr>
            <w:tcW w:w="318" w:type="dxa"/>
            <w:tcBorders>
              <w:top w:val="nil"/>
              <w:bottom w:val="single" w:sz="4" w:space="0" w:color="auto"/>
            </w:tcBorders>
          </w:tcPr>
          <w:p w14:paraId="249CD66E" w14:textId="77777777" w:rsidR="00795832" w:rsidRPr="00EC1CB3" w:rsidRDefault="00795832" w:rsidP="00795832">
            <w:pPr>
              <w:pStyle w:val="Table8ptText-ASDEFCON"/>
              <w:jc w:val="center"/>
            </w:pPr>
            <w:r w:rsidRPr="00EC1CB3">
              <w:t>d</w:t>
            </w:r>
          </w:p>
        </w:tc>
        <w:tc>
          <w:tcPr>
            <w:tcW w:w="931" w:type="dxa"/>
            <w:tcBorders>
              <w:top w:val="nil"/>
              <w:bottom w:val="single" w:sz="4" w:space="0" w:color="auto"/>
            </w:tcBorders>
          </w:tcPr>
          <w:p w14:paraId="2FDAFDFF" w14:textId="77777777" w:rsidR="00795832" w:rsidRPr="00EC1CB3" w:rsidRDefault="00795832" w:rsidP="00795832">
            <w:pPr>
              <w:pStyle w:val="Table8ptText-ASDEFCON"/>
              <w:jc w:val="center"/>
            </w:pPr>
            <w:r w:rsidRPr="00EC1CB3">
              <w:t>Final</w:t>
            </w:r>
          </w:p>
        </w:tc>
        <w:tc>
          <w:tcPr>
            <w:tcW w:w="1134" w:type="dxa"/>
            <w:tcBorders>
              <w:top w:val="nil"/>
              <w:bottom w:val="single" w:sz="4" w:space="0" w:color="auto"/>
            </w:tcBorders>
          </w:tcPr>
          <w:p w14:paraId="7F4EF6C6" w14:textId="77777777" w:rsidR="00795832" w:rsidRPr="00EC1CB3" w:rsidRDefault="00795832" w:rsidP="00795832">
            <w:pPr>
              <w:pStyle w:val="Table8ptText-ASDEFCON"/>
              <w:jc w:val="center"/>
            </w:pPr>
            <w:r w:rsidRPr="00EC1CB3">
              <w:t>S&amp;TEPPR-20</w:t>
            </w:r>
          </w:p>
        </w:tc>
        <w:tc>
          <w:tcPr>
            <w:tcW w:w="709" w:type="dxa"/>
            <w:tcBorders>
              <w:top w:val="nil"/>
              <w:bottom w:val="single" w:sz="4" w:space="0" w:color="auto"/>
            </w:tcBorders>
          </w:tcPr>
          <w:p w14:paraId="135E13A7" w14:textId="19580B08" w:rsidR="00795832" w:rsidRPr="00EC1CB3" w:rsidRDefault="00795832" w:rsidP="00795832">
            <w:pPr>
              <w:pStyle w:val="Table8ptText-ASDEFCON"/>
              <w:jc w:val="center"/>
            </w:pPr>
            <w:r w:rsidRPr="00EC1CB3">
              <w:t>DMS</w:t>
            </w:r>
          </w:p>
        </w:tc>
        <w:tc>
          <w:tcPr>
            <w:tcW w:w="850" w:type="dxa"/>
            <w:tcBorders>
              <w:top w:val="nil"/>
              <w:bottom w:val="single" w:sz="4" w:space="0" w:color="auto"/>
            </w:tcBorders>
          </w:tcPr>
          <w:p w14:paraId="1B249BC0" w14:textId="77777777" w:rsidR="00795832" w:rsidRPr="00EC1CB3" w:rsidRDefault="00795832" w:rsidP="00795832">
            <w:pPr>
              <w:pStyle w:val="Table8ptText-ASDEFCON"/>
              <w:jc w:val="center"/>
            </w:pPr>
            <w:r w:rsidRPr="00EC1CB3">
              <w:t>CR</w:t>
            </w:r>
          </w:p>
        </w:tc>
        <w:tc>
          <w:tcPr>
            <w:tcW w:w="1418" w:type="dxa"/>
            <w:tcBorders>
              <w:top w:val="nil"/>
              <w:bottom w:val="single" w:sz="4" w:space="0" w:color="auto"/>
            </w:tcBorders>
          </w:tcPr>
          <w:p w14:paraId="6677E36C" w14:textId="77777777" w:rsidR="00795832" w:rsidRPr="00EC1CB3" w:rsidRDefault="00795832" w:rsidP="00795832">
            <w:pPr>
              <w:pStyle w:val="Table8ptText-ASDEFCON"/>
              <w:jc w:val="center"/>
            </w:pPr>
          </w:p>
        </w:tc>
        <w:tc>
          <w:tcPr>
            <w:tcW w:w="708" w:type="dxa"/>
            <w:tcBorders>
              <w:top w:val="nil"/>
              <w:bottom w:val="single" w:sz="4" w:space="0" w:color="auto"/>
            </w:tcBorders>
          </w:tcPr>
          <w:p w14:paraId="205C9BCD" w14:textId="77777777" w:rsidR="00795832" w:rsidRPr="00EC1CB3" w:rsidRDefault="00795832" w:rsidP="00795832">
            <w:pPr>
              <w:pStyle w:val="Table8ptText-ASDEFCON"/>
              <w:jc w:val="center"/>
            </w:pPr>
            <w:r w:rsidRPr="00EC1CB3">
              <w:t>by MSR</w:t>
            </w:r>
          </w:p>
        </w:tc>
        <w:tc>
          <w:tcPr>
            <w:tcW w:w="851" w:type="dxa"/>
            <w:tcBorders>
              <w:top w:val="nil"/>
              <w:bottom w:val="single" w:sz="4" w:space="0" w:color="auto"/>
            </w:tcBorders>
          </w:tcPr>
          <w:p w14:paraId="1BD1BABA" w14:textId="77777777" w:rsidR="00795832" w:rsidRPr="00EC1CB3" w:rsidRDefault="00795832" w:rsidP="00795832">
            <w:pPr>
              <w:pStyle w:val="Table8ptText-ASDEFCON"/>
              <w:jc w:val="center"/>
            </w:pPr>
            <w:r w:rsidRPr="00EC1CB3">
              <w:t>Approval</w:t>
            </w:r>
          </w:p>
        </w:tc>
        <w:tc>
          <w:tcPr>
            <w:tcW w:w="1134" w:type="dxa"/>
            <w:tcBorders>
              <w:top w:val="nil"/>
              <w:bottom w:val="single" w:sz="4" w:space="0" w:color="auto"/>
            </w:tcBorders>
          </w:tcPr>
          <w:p w14:paraId="57F52E56" w14:textId="62E66704" w:rsidR="00795832" w:rsidRPr="00EC1CB3" w:rsidRDefault="00795832" w:rsidP="00795832">
            <w:pPr>
              <w:pStyle w:val="Table8ptText-ASDEFCON"/>
              <w:jc w:val="center"/>
            </w:pPr>
            <w:r>
              <w:t>6M</w:t>
            </w:r>
          </w:p>
        </w:tc>
        <w:tc>
          <w:tcPr>
            <w:tcW w:w="2551" w:type="dxa"/>
            <w:tcBorders>
              <w:top w:val="nil"/>
              <w:bottom w:val="single" w:sz="4" w:space="0" w:color="auto"/>
            </w:tcBorders>
          </w:tcPr>
          <w:p w14:paraId="73FF7EFE" w14:textId="77777777" w:rsidR="00795832" w:rsidRPr="00397FA2" w:rsidRDefault="00795832" w:rsidP="00795832">
            <w:pPr>
              <w:pStyle w:val="Table8ptText-ASDEFCON"/>
              <w:jc w:val="left"/>
            </w:pPr>
          </w:p>
        </w:tc>
      </w:tr>
      <w:tr w:rsidR="00A60698" w:rsidRPr="00EC1CB3" w14:paraId="7C1E54E0" w14:textId="77777777" w:rsidTr="004275EA">
        <w:tc>
          <w:tcPr>
            <w:tcW w:w="736" w:type="dxa"/>
            <w:tcBorders>
              <w:bottom w:val="nil"/>
            </w:tcBorders>
          </w:tcPr>
          <w:p w14:paraId="44C32E0D" w14:textId="77777777" w:rsidR="00795832" w:rsidRPr="00EC1CB3" w:rsidRDefault="00795832" w:rsidP="00795832">
            <w:pPr>
              <w:pStyle w:val="Table8ptText-ASDEFCON"/>
              <w:jc w:val="left"/>
            </w:pPr>
            <w:r w:rsidRPr="00EC1CB3">
              <w:t>ILS-1210</w:t>
            </w:r>
          </w:p>
        </w:tc>
        <w:tc>
          <w:tcPr>
            <w:tcW w:w="1671" w:type="dxa"/>
            <w:tcBorders>
              <w:bottom w:val="nil"/>
            </w:tcBorders>
          </w:tcPr>
          <w:p w14:paraId="0ECA9320" w14:textId="77777777" w:rsidR="00795832" w:rsidRPr="00EC1CB3" w:rsidRDefault="00795832" w:rsidP="00795832">
            <w:pPr>
              <w:pStyle w:val="Table8ptText-ASDEFCON"/>
              <w:jc w:val="left"/>
            </w:pPr>
            <w:r w:rsidRPr="00EC1CB3">
              <w:t>Facilities Requirements Analysis Report (FRAR)</w:t>
            </w:r>
          </w:p>
        </w:tc>
        <w:tc>
          <w:tcPr>
            <w:tcW w:w="734" w:type="dxa"/>
            <w:tcBorders>
              <w:bottom w:val="nil"/>
            </w:tcBorders>
          </w:tcPr>
          <w:p w14:paraId="0C7AE368" w14:textId="77777777" w:rsidR="00795832" w:rsidRPr="00EC1CB3" w:rsidRDefault="00795832" w:rsidP="00795832">
            <w:pPr>
              <w:pStyle w:val="Table8ptText-ASDEFCON"/>
              <w:jc w:val="center"/>
            </w:pPr>
            <w:r>
              <w:t>5.2.8.7</w:t>
            </w:r>
          </w:p>
        </w:tc>
        <w:tc>
          <w:tcPr>
            <w:tcW w:w="318" w:type="dxa"/>
            <w:tcBorders>
              <w:bottom w:val="nil"/>
            </w:tcBorders>
          </w:tcPr>
          <w:p w14:paraId="6172C9C5" w14:textId="77777777" w:rsidR="00795832" w:rsidRPr="00EC1CB3" w:rsidRDefault="00795832" w:rsidP="00795832">
            <w:pPr>
              <w:pStyle w:val="Table8ptText-ASDEFCON"/>
              <w:jc w:val="center"/>
            </w:pPr>
            <w:r w:rsidRPr="00EC1CB3">
              <w:t>a</w:t>
            </w:r>
          </w:p>
        </w:tc>
        <w:tc>
          <w:tcPr>
            <w:tcW w:w="931" w:type="dxa"/>
            <w:tcBorders>
              <w:bottom w:val="nil"/>
            </w:tcBorders>
          </w:tcPr>
          <w:p w14:paraId="0BB3853A" w14:textId="77777777" w:rsidR="00795832" w:rsidRPr="00EC1CB3" w:rsidRDefault="00795832" w:rsidP="00795832">
            <w:pPr>
              <w:pStyle w:val="Table8ptText-ASDEFCON"/>
              <w:jc w:val="center"/>
            </w:pPr>
            <w:r w:rsidRPr="00EC1CB3">
              <w:t>Draft</w:t>
            </w:r>
          </w:p>
        </w:tc>
        <w:tc>
          <w:tcPr>
            <w:tcW w:w="1134" w:type="dxa"/>
            <w:tcBorders>
              <w:bottom w:val="nil"/>
            </w:tcBorders>
          </w:tcPr>
          <w:p w14:paraId="010AC2D0" w14:textId="77777777" w:rsidR="00795832" w:rsidRPr="00EC1CB3" w:rsidRDefault="00795832" w:rsidP="00795832">
            <w:pPr>
              <w:pStyle w:val="Table8ptText-ASDEFCON"/>
              <w:jc w:val="center"/>
            </w:pPr>
            <w:r w:rsidRPr="00EC1CB3">
              <w:t>SDR-20</w:t>
            </w:r>
          </w:p>
        </w:tc>
        <w:tc>
          <w:tcPr>
            <w:tcW w:w="709" w:type="dxa"/>
            <w:tcBorders>
              <w:bottom w:val="nil"/>
            </w:tcBorders>
          </w:tcPr>
          <w:p w14:paraId="14E056A5" w14:textId="77777777" w:rsidR="00795832" w:rsidRPr="00EC1CB3" w:rsidRDefault="00795832" w:rsidP="00795832">
            <w:pPr>
              <w:pStyle w:val="Table8ptText-ASDEFCON"/>
              <w:jc w:val="center"/>
            </w:pPr>
            <w:r w:rsidRPr="00EC1CB3">
              <w:t>DMS</w:t>
            </w:r>
          </w:p>
        </w:tc>
        <w:tc>
          <w:tcPr>
            <w:tcW w:w="850" w:type="dxa"/>
            <w:tcBorders>
              <w:bottom w:val="nil"/>
            </w:tcBorders>
          </w:tcPr>
          <w:p w14:paraId="7D68AA71" w14:textId="77777777" w:rsidR="00795832" w:rsidRPr="00EC1CB3" w:rsidRDefault="00795832" w:rsidP="00795832">
            <w:pPr>
              <w:pStyle w:val="Table8ptText-ASDEFCON"/>
              <w:jc w:val="center"/>
            </w:pPr>
            <w:r w:rsidRPr="00EC1CB3">
              <w:t>CR</w:t>
            </w:r>
          </w:p>
        </w:tc>
        <w:tc>
          <w:tcPr>
            <w:tcW w:w="1418" w:type="dxa"/>
            <w:tcBorders>
              <w:bottom w:val="nil"/>
            </w:tcBorders>
          </w:tcPr>
          <w:p w14:paraId="335FA6BA" w14:textId="77777777" w:rsidR="00795832" w:rsidRPr="00EC1CB3" w:rsidRDefault="00795832" w:rsidP="00795832">
            <w:pPr>
              <w:pStyle w:val="Table8ptText-ASDEFCON"/>
              <w:jc w:val="center"/>
            </w:pPr>
            <w:r w:rsidRPr="00EC1CB3">
              <w:t>DID-ILS-FAC-FRAR</w:t>
            </w:r>
          </w:p>
        </w:tc>
        <w:tc>
          <w:tcPr>
            <w:tcW w:w="708" w:type="dxa"/>
            <w:tcBorders>
              <w:bottom w:val="nil"/>
            </w:tcBorders>
          </w:tcPr>
          <w:p w14:paraId="778BFE91" w14:textId="61ABE694" w:rsidR="00795832" w:rsidRPr="00EC1CB3" w:rsidRDefault="00795832" w:rsidP="00795832">
            <w:pPr>
              <w:pStyle w:val="Table8ptText-ASDEFCON"/>
              <w:jc w:val="center"/>
            </w:pPr>
            <w:r>
              <w:t>by MSR</w:t>
            </w:r>
          </w:p>
        </w:tc>
        <w:tc>
          <w:tcPr>
            <w:tcW w:w="851" w:type="dxa"/>
            <w:tcBorders>
              <w:bottom w:val="nil"/>
            </w:tcBorders>
          </w:tcPr>
          <w:p w14:paraId="50B1E813" w14:textId="77777777" w:rsidR="00795832" w:rsidRPr="00EC1CB3" w:rsidRDefault="00795832" w:rsidP="00795832">
            <w:pPr>
              <w:pStyle w:val="Table8ptText-ASDEFCON"/>
              <w:jc w:val="center"/>
            </w:pPr>
            <w:r w:rsidRPr="00EC1CB3">
              <w:t>Review</w:t>
            </w:r>
          </w:p>
        </w:tc>
        <w:tc>
          <w:tcPr>
            <w:tcW w:w="1134" w:type="dxa"/>
            <w:tcBorders>
              <w:bottom w:val="nil"/>
            </w:tcBorders>
          </w:tcPr>
          <w:p w14:paraId="54211437" w14:textId="3C0AF3F2" w:rsidR="00795832" w:rsidRPr="00EC1CB3" w:rsidRDefault="00795832" w:rsidP="00795832">
            <w:pPr>
              <w:pStyle w:val="Table8ptText-ASDEFCON"/>
              <w:jc w:val="center"/>
            </w:pPr>
            <w:r>
              <w:t>6</w:t>
            </w:r>
            <w:r w:rsidRPr="00EC1CB3">
              <w:t>M</w:t>
            </w:r>
          </w:p>
        </w:tc>
        <w:tc>
          <w:tcPr>
            <w:tcW w:w="2551" w:type="dxa"/>
            <w:tcBorders>
              <w:bottom w:val="nil"/>
            </w:tcBorders>
          </w:tcPr>
          <w:p w14:paraId="141170BA" w14:textId="77777777" w:rsidR="00795832" w:rsidRPr="00397FA2" w:rsidRDefault="00795832" w:rsidP="00795832">
            <w:pPr>
              <w:pStyle w:val="Table8ptText-ASDEFCON"/>
              <w:jc w:val="left"/>
            </w:pPr>
            <w:r w:rsidRPr="00397FA2">
              <w:t>To ensure that the Facilities considerations are consistent with the Mission System and Support System designs and the draft SSDESC.</w:t>
            </w:r>
          </w:p>
        </w:tc>
      </w:tr>
      <w:tr w:rsidR="00A60698" w:rsidRPr="00EC1CB3" w14:paraId="1C97111C" w14:textId="77777777" w:rsidTr="004275EA">
        <w:tc>
          <w:tcPr>
            <w:tcW w:w="736" w:type="dxa"/>
            <w:tcBorders>
              <w:top w:val="nil"/>
            </w:tcBorders>
          </w:tcPr>
          <w:p w14:paraId="32AB1641" w14:textId="77777777" w:rsidR="00795832" w:rsidRPr="00EC1CB3" w:rsidRDefault="00795832" w:rsidP="00795832">
            <w:pPr>
              <w:pStyle w:val="Table8ptText-ASDEFCON"/>
              <w:jc w:val="left"/>
            </w:pPr>
          </w:p>
        </w:tc>
        <w:tc>
          <w:tcPr>
            <w:tcW w:w="1671" w:type="dxa"/>
            <w:tcBorders>
              <w:top w:val="nil"/>
            </w:tcBorders>
          </w:tcPr>
          <w:p w14:paraId="68817F45" w14:textId="77777777" w:rsidR="00795832" w:rsidRPr="00EC1CB3" w:rsidRDefault="00795832" w:rsidP="00795832">
            <w:pPr>
              <w:pStyle w:val="Table8ptText-ASDEFCON"/>
              <w:jc w:val="left"/>
            </w:pPr>
          </w:p>
        </w:tc>
        <w:tc>
          <w:tcPr>
            <w:tcW w:w="734" w:type="dxa"/>
            <w:tcBorders>
              <w:top w:val="nil"/>
            </w:tcBorders>
          </w:tcPr>
          <w:p w14:paraId="4AFC7B18" w14:textId="77777777" w:rsidR="00795832" w:rsidRPr="00EC1CB3" w:rsidRDefault="00795832" w:rsidP="00795832">
            <w:pPr>
              <w:pStyle w:val="Table8ptText-ASDEFCON"/>
              <w:jc w:val="center"/>
            </w:pPr>
          </w:p>
        </w:tc>
        <w:tc>
          <w:tcPr>
            <w:tcW w:w="318" w:type="dxa"/>
            <w:tcBorders>
              <w:top w:val="nil"/>
            </w:tcBorders>
          </w:tcPr>
          <w:p w14:paraId="530B1951" w14:textId="77777777" w:rsidR="00795832" w:rsidRPr="00EC1CB3" w:rsidRDefault="00795832" w:rsidP="00795832">
            <w:pPr>
              <w:pStyle w:val="Table8ptText-ASDEFCON"/>
              <w:jc w:val="center"/>
            </w:pPr>
            <w:r w:rsidRPr="00EC1CB3">
              <w:t>b</w:t>
            </w:r>
          </w:p>
        </w:tc>
        <w:tc>
          <w:tcPr>
            <w:tcW w:w="931" w:type="dxa"/>
            <w:tcBorders>
              <w:top w:val="nil"/>
            </w:tcBorders>
          </w:tcPr>
          <w:p w14:paraId="6BD70AD8" w14:textId="77777777" w:rsidR="00795832" w:rsidRPr="00EC1CB3" w:rsidRDefault="00795832" w:rsidP="00795832">
            <w:pPr>
              <w:pStyle w:val="Table8ptText-ASDEFCON"/>
              <w:jc w:val="center"/>
            </w:pPr>
            <w:r w:rsidRPr="00EC1CB3">
              <w:t>Final</w:t>
            </w:r>
          </w:p>
        </w:tc>
        <w:tc>
          <w:tcPr>
            <w:tcW w:w="1134" w:type="dxa"/>
            <w:tcBorders>
              <w:top w:val="nil"/>
            </w:tcBorders>
          </w:tcPr>
          <w:p w14:paraId="33C7F92E" w14:textId="77777777" w:rsidR="00795832" w:rsidRPr="00EC1CB3" w:rsidRDefault="00795832" w:rsidP="00795832">
            <w:pPr>
              <w:pStyle w:val="Table8ptText-ASDEFCON"/>
              <w:jc w:val="center"/>
            </w:pPr>
            <w:r w:rsidRPr="00EC1CB3">
              <w:t>SSDDR-20</w:t>
            </w:r>
          </w:p>
        </w:tc>
        <w:tc>
          <w:tcPr>
            <w:tcW w:w="709" w:type="dxa"/>
            <w:tcBorders>
              <w:top w:val="nil"/>
            </w:tcBorders>
          </w:tcPr>
          <w:p w14:paraId="19AF252B" w14:textId="77777777" w:rsidR="00795832" w:rsidRPr="00EC1CB3" w:rsidRDefault="00795832" w:rsidP="00795832">
            <w:pPr>
              <w:pStyle w:val="Table8ptText-ASDEFCON"/>
              <w:jc w:val="center"/>
            </w:pPr>
            <w:r w:rsidRPr="00EC1CB3">
              <w:t>DMS</w:t>
            </w:r>
          </w:p>
        </w:tc>
        <w:tc>
          <w:tcPr>
            <w:tcW w:w="850" w:type="dxa"/>
            <w:tcBorders>
              <w:top w:val="nil"/>
            </w:tcBorders>
          </w:tcPr>
          <w:p w14:paraId="6F3192B9" w14:textId="77777777" w:rsidR="00795832" w:rsidRPr="00EC1CB3" w:rsidRDefault="00795832" w:rsidP="00795832">
            <w:pPr>
              <w:pStyle w:val="Table8ptText-ASDEFCON"/>
              <w:jc w:val="center"/>
            </w:pPr>
            <w:r>
              <w:t>CR</w:t>
            </w:r>
          </w:p>
        </w:tc>
        <w:tc>
          <w:tcPr>
            <w:tcW w:w="1418" w:type="dxa"/>
            <w:tcBorders>
              <w:top w:val="nil"/>
            </w:tcBorders>
          </w:tcPr>
          <w:p w14:paraId="5BD6B492" w14:textId="77777777" w:rsidR="00795832" w:rsidRPr="00EC1CB3" w:rsidRDefault="00795832" w:rsidP="00795832">
            <w:pPr>
              <w:pStyle w:val="Table8ptText-ASDEFCON"/>
              <w:jc w:val="center"/>
            </w:pPr>
          </w:p>
        </w:tc>
        <w:tc>
          <w:tcPr>
            <w:tcW w:w="708" w:type="dxa"/>
            <w:tcBorders>
              <w:top w:val="nil"/>
            </w:tcBorders>
          </w:tcPr>
          <w:p w14:paraId="56DA3E7F" w14:textId="77777777" w:rsidR="00795832" w:rsidRPr="00EC1CB3" w:rsidRDefault="00795832" w:rsidP="00795832">
            <w:pPr>
              <w:pStyle w:val="Table8ptText-ASDEFCON"/>
              <w:jc w:val="center"/>
            </w:pPr>
            <w:r>
              <w:t>by MSR</w:t>
            </w:r>
          </w:p>
        </w:tc>
        <w:tc>
          <w:tcPr>
            <w:tcW w:w="851" w:type="dxa"/>
            <w:tcBorders>
              <w:top w:val="nil"/>
            </w:tcBorders>
          </w:tcPr>
          <w:p w14:paraId="0D9C78D7" w14:textId="77777777" w:rsidR="00795832" w:rsidRPr="00EC1CB3" w:rsidRDefault="00795832" w:rsidP="00795832">
            <w:pPr>
              <w:pStyle w:val="Table8ptText-ASDEFCON"/>
              <w:jc w:val="center"/>
            </w:pPr>
            <w:r>
              <w:t>Approval</w:t>
            </w:r>
          </w:p>
        </w:tc>
        <w:tc>
          <w:tcPr>
            <w:tcW w:w="1134" w:type="dxa"/>
            <w:tcBorders>
              <w:top w:val="nil"/>
            </w:tcBorders>
          </w:tcPr>
          <w:p w14:paraId="46D47665" w14:textId="77777777" w:rsidR="00795832" w:rsidRPr="00EC1CB3" w:rsidRDefault="00795832" w:rsidP="00795832">
            <w:pPr>
              <w:pStyle w:val="Table8ptText-ASDEFCON"/>
              <w:jc w:val="center"/>
            </w:pPr>
            <w:r>
              <w:t>NA</w:t>
            </w:r>
          </w:p>
        </w:tc>
        <w:tc>
          <w:tcPr>
            <w:tcW w:w="2551" w:type="dxa"/>
            <w:tcBorders>
              <w:top w:val="nil"/>
            </w:tcBorders>
          </w:tcPr>
          <w:p w14:paraId="5FCED38F" w14:textId="77777777" w:rsidR="00795832" w:rsidRPr="00397FA2" w:rsidRDefault="00795832" w:rsidP="00795832">
            <w:pPr>
              <w:pStyle w:val="Table8ptText-ASDEFCON"/>
              <w:jc w:val="left"/>
            </w:pPr>
          </w:p>
        </w:tc>
      </w:tr>
      <w:tr w:rsidR="00A60698" w:rsidRPr="00EC1CB3" w14:paraId="1F9483FE" w14:textId="77777777" w:rsidTr="004275EA">
        <w:tc>
          <w:tcPr>
            <w:tcW w:w="736" w:type="dxa"/>
            <w:tcBorders>
              <w:bottom w:val="nil"/>
            </w:tcBorders>
          </w:tcPr>
          <w:p w14:paraId="1935810E" w14:textId="2AB75C90" w:rsidR="00795832" w:rsidRPr="00EC1CB3" w:rsidRDefault="00795832" w:rsidP="00795832">
            <w:pPr>
              <w:pStyle w:val="Table8ptText-ASDEFCON"/>
              <w:jc w:val="left"/>
            </w:pPr>
            <w:r w:rsidRPr="00EC1CB3">
              <w:t>ILS-1</w:t>
            </w:r>
            <w:r>
              <w:t>31</w:t>
            </w:r>
            <w:r w:rsidRPr="00EC1CB3">
              <w:t>0</w:t>
            </w:r>
          </w:p>
        </w:tc>
        <w:tc>
          <w:tcPr>
            <w:tcW w:w="1671" w:type="dxa"/>
            <w:tcBorders>
              <w:bottom w:val="nil"/>
            </w:tcBorders>
          </w:tcPr>
          <w:p w14:paraId="34A4C24A" w14:textId="77777777" w:rsidR="00795832" w:rsidRPr="00EC1CB3" w:rsidRDefault="00795832" w:rsidP="00795832">
            <w:pPr>
              <w:pStyle w:val="Table8ptText-ASDEFCON"/>
              <w:jc w:val="left"/>
            </w:pPr>
            <w:r w:rsidRPr="00EC1CB3">
              <w:t>Personnel Resource Requirements List</w:t>
            </w:r>
          </w:p>
        </w:tc>
        <w:tc>
          <w:tcPr>
            <w:tcW w:w="734" w:type="dxa"/>
            <w:tcBorders>
              <w:bottom w:val="nil"/>
            </w:tcBorders>
          </w:tcPr>
          <w:p w14:paraId="2FBE604F" w14:textId="77777777" w:rsidR="00795832" w:rsidRPr="00EC1CB3" w:rsidRDefault="00795832" w:rsidP="00795832">
            <w:pPr>
              <w:pStyle w:val="Table8ptText-ASDEFCON"/>
              <w:jc w:val="center"/>
            </w:pPr>
            <w:r>
              <w:t>5.2.8.8</w:t>
            </w:r>
          </w:p>
        </w:tc>
        <w:tc>
          <w:tcPr>
            <w:tcW w:w="318" w:type="dxa"/>
            <w:tcBorders>
              <w:bottom w:val="nil"/>
            </w:tcBorders>
          </w:tcPr>
          <w:p w14:paraId="35817EDB" w14:textId="77777777" w:rsidR="00795832" w:rsidRPr="00EC1CB3" w:rsidRDefault="00795832" w:rsidP="00795832">
            <w:pPr>
              <w:pStyle w:val="Table8ptText-ASDEFCON"/>
              <w:jc w:val="center"/>
            </w:pPr>
            <w:r w:rsidRPr="00EC1CB3">
              <w:t>a</w:t>
            </w:r>
          </w:p>
        </w:tc>
        <w:tc>
          <w:tcPr>
            <w:tcW w:w="931" w:type="dxa"/>
            <w:tcBorders>
              <w:bottom w:val="nil"/>
            </w:tcBorders>
          </w:tcPr>
          <w:p w14:paraId="43EC6E53" w14:textId="77777777" w:rsidR="00795832" w:rsidRPr="00EC1CB3" w:rsidRDefault="00795832" w:rsidP="00795832">
            <w:pPr>
              <w:pStyle w:val="Table8ptText-ASDEFCON"/>
              <w:jc w:val="center"/>
            </w:pPr>
            <w:r w:rsidRPr="00EC1CB3">
              <w:t>Draft 1</w:t>
            </w:r>
          </w:p>
        </w:tc>
        <w:tc>
          <w:tcPr>
            <w:tcW w:w="1134" w:type="dxa"/>
            <w:tcBorders>
              <w:bottom w:val="nil"/>
            </w:tcBorders>
          </w:tcPr>
          <w:p w14:paraId="60514D07" w14:textId="77777777" w:rsidR="00795832" w:rsidRPr="00EC1CB3" w:rsidRDefault="00795832" w:rsidP="00795832">
            <w:pPr>
              <w:pStyle w:val="Table8ptText-ASDEFCON"/>
              <w:jc w:val="center"/>
            </w:pPr>
            <w:r w:rsidRPr="00EC1CB3">
              <w:t>PDR-20</w:t>
            </w:r>
          </w:p>
        </w:tc>
        <w:tc>
          <w:tcPr>
            <w:tcW w:w="709" w:type="dxa"/>
            <w:tcBorders>
              <w:bottom w:val="nil"/>
            </w:tcBorders>
          </w:tcPr>
          <w:p w14:paraId="2A04EE72" w14:textId="77777777" w:rsidR="00795832" w:rsidRPr="00EC1CB3" w:rsidRDefault="00795832" w:rsidP="00795832">
            <w:pPr>
              <w:pStyle w:val="Table8ptText-ASDEFCON"/>
              <w:jc w:val="center"/>
            </w:pPr>
            <w:r w:rsidRPr="00EC1CB3">
              <w:t>DMS</w:t>
            </w:r>
          </w:p>
        </w:tc>
        <w:tc>
          <w:tcPr>
            <w:tcW w:w="850" w:type="dxa"/>
            <w:tcBorders>
              <w:bottom w:val="nil"/>
            </w:tcBorders>
          </w:tcPr>
          <w:p w14:paraId="1A3C4A48" w14:textId="77777777" w:rsidR="00795832" w:rsidRPr="00EC1CB3" w:rsidRDefault="00795832" w:rsidP="00795832">
            <w:pPr>
              <w:pStyle w:val="Table8ptText-ASDEFCON"/>
              <w:jc w:val="center"/>
            </w:pPr>
            <w:r w:rsidRPr="00EC1CB3">
              <w:t>CR</w:t>
            </w:r>
          </w:p>
        </w:tc>
        <w:tc>
          <w:tcPr>
            <w:tcW w:w="1418" w:type="dxa"/>
            <w:tcBorders>
              <w:bottom w:val="nil"/>
            </w:tcBorders>
          </w:tcPr>
          <w:p w14:paraId="15FA6ED8" w14:textId="77777777" w:rsidR="00795832" w:rsidRPr="00EC1CB3" w:rsidRDefault="00795832" w:rsidP="00795832">
            <w:pPr>
              <w:pStyle w:val="Table8ptText-ASDEFCON"/>
              <w:jc w:val="center"/>
            </w:pPr>
            <w:r w:rsidRPr="00EC1CB3">
              <w:t>DID-ILS-PERS-PRRL</w:t>
            </w:r>
          </w:p>
        </w:tc>
        <w:tc>
          <w:tcPr>
            <w:tcW w:w="708" w:type="dxa"/>
            <w:tcBorders>
              <w:bottom w:val="nil"/>
            </w:tcBorders>
          </w:tcPr>
          <w:p w14:paraId="437B2145" w14:textId="77777777" w:rsidR="00795832" w:rsidRPr="00EC1CB3" w:rsidRDefault="00795832" w:rsidP="00795832">
            <w:pPr>
              <w:pStyle w:val="Table8ptText-ASDEFCON"/>
              <w:jc w:val="center"/>
            </w:pPr>
            <w:r w:rsidRPr="00EC1CB3">
              <w:t>by MSR</w:t>
            </w:r>
          </w:p>
        </w:tc>
        <w:tc>
          <w:tcPr>
            <w:tcW w:w="851" w:type="dxa"/>
            <w:tcBorders>
              <w:bottom w:val="nil"/>
            </w:tcBorders>
          </w:tcPr>
          <w:p w14:paraId="65B834DF" w14:textId="77777777" w:rsidR="00795832" w:rsidRPr="00EC1CB3" w:rsidRDefault="00795832" w:rsidP="00795832">
            <w:pPr>
              <w:pStyle w:val="Table8ptText-ASDEFCON"/>
              <w:jc w:val="center"/>
            </w:pPr>
            <w:r w:rsidRPr="00EC1CB3">
              <w:t>Review</w:t>
            </w:r>
          </w:p>
        </w:tc>
        <w:tc>
          <w:tcPr>
            <w:tcW w:w="1134" w:type="dxa"/>
            <w:tcBorders>
              <w:bottom w:val="nil"/>
            </w:tcBorders>
          </w:tcPr>
          <w:p w14:paraId="66D142EC" w14:textId="77777777" w:rsidR="00795832" w:rsidRPr="00EC1CB3" w:rsidRDefault="00795832" w:rsidP="00795832">
            <w:pPr>
              <w:pStyle w:val="Table8ptText-ASDEFCON"/>
              <w:jc w:val="center"/>
            </w:pPr>
            <w:r w:rsidRPr="00EC1CB3">
              <w:t>NA</w:t>
            </w:r>
          </w:p>
        </w:tc>
        <w:tc>
          <w:tcPr>
            <w:tcW w:w="2551" w:type="dxa"/>
            <w:tcBorders>
              <w:bottom w:val="nil"/>
            </w:tcBorders>
          </w:tcPr>
          <w:p w14:paraId="050157DE" w14:textId="77777777" w:rsidR="00795832" w:rsidRPr="00397FA2" w:rsidRDefault="00795832" w:rsidP="00795832">
            <w:pPr>
              <w:pStyle w:val="Table8ptText-ASDEFCON"/>
              <w:jc w:val="left"/>
            </w:pPr>
            <w:r w:rsidRPr="00397FA2">
              <w:t>To ensure that the Personnel requirements are consistent with the Mission System design.</w:t>
            </w:r>
          </w:p>
        </w:tc>
      </w:tr>
      <w:tr w:rsidR="00A60698" w:rsidRPr="00EC1CB3" w14:paraId="43C33367" w14:textId="77777777" w:rsidTr="004275EA">
        <w:tc>
          <w:tcPr>
            <w:tcW w:w="736" w:type="dxa"/>
            <w:tcBorders>
              <w:top w:val="nil"/>
              <w:bottom w:val="nil"/>
            </w:tcBorders>
          </w:tcPr>
          <w:p w14:paraId="1F985E6C" w14:textId="77777777" w:rsidR="00795832" w:rsidRPr="00EC1CB3" w:rsidRDefault="00795832" w:rsidP="00795832">
            <w:pPr>
              <w:pStyle w:val="Table8ptText-ASDEFCON"/>
              <w:jc w:val="left"/>
            </w:pPr>
          </w:p>
        </w:tc>
        <w:tc>
          <w:tcPr>
            <w:tcW w:w="1671" w:type="dxa"/>
            <w:tcBorders>
              <w:top w:val="nil"/>
              <w:bottom w:val="nil"/>
            </w:tcBorders>
          </w:tcPr>
          <w:p w14:paraId="336B2316" w14:textId="77777777" w:rsidR="00795832" w:rsidRPr="00EC1CB3" w:rsidRDefault="00795832" w:rsidP="00795832">
            <w:pPr>
              <w:pStyle w:val="Table8ptText-ASDEFCON"/>
              <w:jc w:val="left"/>
            </w:pPr>
          </w:p>
        </w:tc>
        <w:tc>
          <w:tcPr>
            <w:tcW w:w="734" w:type="dxa"/>
            <w:tcBorders>
              <w:top w:val="nil"/>
              <w:bottom w:val="nil"/>
            </w:tcBorders>
          </w:tcPr>
          <w:p w14:paraId="302DD245" w14:textId="77777777" w:rsidR="00795832" w:rsidRPr="00EC1CB3" w:rsidRDefault="00795832" w:rsidP="00795832">
            <w:pPr>
              <w:pStyle w:val="Table8ptText-ASDEFCON"/>
              <w:jc w:val="center"/>
            </w:pPr>
          </w:p>
        </w:tc>
        <w:tc>
          <w:tcPr>
            <w:tcW w:w="318" w:type="dxa"/>
            <w:tcBorders>
              <w:top w:val="nil"/>
              <w:bottom w:val="nil"/>
            </w:tcBorders>
          </w:tcPr>
          <w:p w14:paraId="68E85B49" w14:textId="77777777" w:rsidR="00795832" w:rsidRPr="00EC1CB3" w:rsidRDefault="00795832" w:rsidP="00795832">
            <w:pPr>
              <w:pStyle w:val="Table8ptText-ASDEFCON"/>
              <w:jc w:val="center"/>
            </w:pPr>
            <w:r w:rsidRPr="00EC1CB3">
              <w:t>b</w:t>
            </w:r>
          </w:p>
        </w:tc>
        <w:tc>
          <w:tcPr>
            <w:tcW w:w="931" w:type="dxa"/>
            <w:tcBorders>
              <w:top w:val="nil"/>
              <w:bottom w:val="nil"/>
            </w:tcBorders>
          </w:tcPr>
          <w:p w14:paraId="3502DE88" w14:textId="77777777" w:rsidR="00795832" w:rsidRPr="00EC1CB3" w:rsidRDefault="00795832" w:rsidP="00795832">
            <w:pPr>
              <w:pStyle w:val="Table8ptText-ASDEFCON"/>
              <w:jc w:val="center"/>
            </w:pPr>
            <w:r w:rsidRPr="00EC1CB3">
              <w:t>Draft 2</w:t>
            </w:r>
          </w:p>
        </w:tc>
        <w:tc>
          <w:tcPr>
            <w:tcW w:w="1134" w:type="dxa"/>
            <w:tcBorders>
              <w:top w:val="nil"/>
              <w:bottom w:val="nil"/>
            </w:tcBorders>
          </w:tcPr>
          <w:p w14:paraId="4A1FC72C" w14:textId="77777777" w:rsidR="00795832" w:rsidRPr="00EC1CB3" w:rsidRDefault="00795832" w:rsidP="00795832">
            <w:pPr>
              <w:pStyle w:val="Table8ptText-ASDEFCON"/>
              <w:jc w:val="center"/>
            </w:pPr>
            <w:r w:rsidRPr="00EC1CB3">
              <w:t>DDR-20</w:t>
            </w:r>
          </w:p>
        </w:tc>
        <w:tc>
          <w:tcPr>
            <w:tcW w:w="709" w:type="dxa"/>
            <w:tcBorders>
              <w:top w:val="nil"/>
              <w:bottom w:val="nil"/>
            </w:tcBorders>
          </w:tcPr>
          <w:p w14:paraId="4028AC90"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7370F863"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4FF5D344" w14:textId="77777777" w:rsidR="00795832" w:rsidRPr="00EC1CB3" w:rsidRDefault="00795832" w:rsidP="00795832">
            <w:pPr>
              <w:pStyle w:val="Table8ptText-ASDEFCON"/>
              <w:jc w:val="center"/>
            </w:pPr>
          </w:p>
        </w:tc>
        <w:tc>
          <w:tcPr>
            <w:tcW w:w="708" w:type="dxa"/>
            <w:tcBorders>
              <w:top w:val="nil"/>
              <w:bottom w:val="nil"/>
            </w:tcBorders>
          </w:tcPr>
          <w:p w14:paraId="24B6C7B9"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1318CCE4" w14:textId="77777777" w:rsidR="00795832" w:rsidRPr="00EC1CB3" w:rsidRDefault="00795832" w:rsidP="00795832">
            <w:pPr>
              <w:pStyle w:val="Table8ptText-ASDEFCON"/>
              <w:jc w:val="center"/>
            </w:pPr>
            <w:r w:rsidRPr="00EC1CB3">
              <w:t>Review</w:t>
            </w:r>
          </w:p>
        </w:tc>
        <w:tc>
          <w:tcPr>
            <w:tcW w:w="1134" w:type="dxa"/>
            <w:tcBorders>
              <w:top w:val="nil"/>
              <w:bottom w:val="nil"/>
            </w:tcBorders>
          </w:tcPr>
          <w:p w14:paraId="397901A6" w14:textId="77777777" w:rsidR="00795832" w:rsidRPr="00EC1CB3" w:rsidRDefault="00795832" w:rsidP="00795832">
            <w:pPr>
              <w:pStyle w:val="Table8ptText-ASDEFCON"/>
              <w:jc w:val="center"/>
            </w:pPr>
            <w:r w:rsidRPr="00EC1CB3">
              <w:t>NA</w:t>
            </w:r>
          </w:p>
        </w:tc>
        <w:tc>
          <w:tcPr>
            <w:tcW w:w="2551" w:type="dxa"/>
            <w:tcBorders>
              <w:top w:val="nil"/>
              <w:bottom w:val="nil"/>
            </w:tcBorders>
          </w:tcPr>
          <w:p w14:paraId="72410755" w14:textId="1AB9B035" w:rsidR="00795832" w:rsidRPr="00397FA2" w:rsidRDefault="00B0285A" w:rsidP="00795832">
            <w:pPr>
              <w:pStyle w:val="Table8ptText-ASDEFCON"/>
              <w:jc w:val="left"/>
            </w:pPr>
            <w:r>
              <w:t>As above</w:t>
            </w:r>
          </w:p>
        </w:tc>
      </w:tr>
      <w:tr w:rsidR="00A60698" w:rsidRPr="00EC1CB3" w14:paraId="00B80C7A" w14:textId="77777777" w:rsidTr="004275EA">
        <w:tc>
          <w:tcPr>
            <w:tcW w:w="736" w:type="dxa"/>
            <w:tcBorders>
              <w:top w:val="nil"/>
              <w:bottom w:val="nil"/>
            </w:tcBorders>
          </w:tcPr>
          <w:p w14:paraId="3297C312" w14:textId="77777777" w:rsidR="00795832" w:rsidRPr="00EC1CB3" w:rsidRDefault="00795832" w:rsidP="00795832">
            <w:pPr>
              <w:pStyle w:val="Table8ptText-ASDEFCON"/>
              <w:jc w:val="left"/>
            </w:pPr>
          </w:p>
        </w:tc>
        <w:tc>
          <w:tcPr>
            <w:tcW w:w="1671" w:type="dxa"/>
            <w:tcBorders>
              <w:top w:val="nil"/>
              <w:bottom w:val="nil"/>
            </w:tcBorders>
          </w:tcPr>
          <w:p w14:paraId="03235C6A" w14:textId="77777777" w:rsidR="00795832" w:rsidRPr="00EC1CB3" w:rsidRDefault="00795832" w:rsidP="00795832">
            <w:pPr>
              <w:pStyle w:val="Table8ptText-ASDEFCON"/>
              <w:jc w:val="left"/>
            </w:pPr>
          </w:p>
        </w:tc>
        <w:tc>
          <w:tcPr>
            <w:tcW w:w="734" w:type="dxa"/>
            <w:tcBorders>
              <w:top w:val="nil"/>
              <w:bottom w:val="nil"/>
            </w:tcBorders>
          </w:tcPr>
          <w:p w14:paraId="7E9CFDEF" w14:textId="77777777" w:rsidR="00795832" w:rsidRPr="00EC1CB3" w:rsidRDefault="00795832" w:rsidP="00795832">
            <w:pPr>
              <w:pStyle w:val="Table8ptText-ASDEFCON"/>
              <w:jc w:val="center"/>
            </w:pPr>
          </w:p>
        </w:tc>
        <w:tc>
          <w:tcPr>
            <w:tcW w:w="318" w:type="dxa"/>
            <w:tcBorders>
              <w:top w:val="nil"/>
              <w:bottom w:val="nil"/>
            </w:tcBorders>
          </w:tcPr>
          <w:p w14:paraId="67C6B934" w14:textId="77777777" w:rsidR="00795832" w:rsidRPr="00EC1CB3" w:rsidRDefault="00795832" w:rsidP="00795832">
            <w:pPr>
              <w:pStyle w:val="Table8ptText-ASDEFCON"/>
              <w:jc w:val="center"/>
            </w:pPr>
            <w:r w:rsidRPr="00EC1CB3">
              <w:t>c</w:t>
            </w:r>
          </w:p>
        </w:tc>
        <w:tc>
          <w:tcPr>
            <w:tcW w:w="931" w:type="dxa"/>
            <w:tcBorders>
              <w:top w:val="nil"/>
              <w:bottom w:val="nil"/>
            </w:tcBorders>
          </w:tcPr>
          <w:p w14:paraId="4DBBE8B7" w14:textId="77777777" w:rsidR="00795832" w:rsidRPr="00EC1CB3" w:rsidRDefault="00795832" w:rsidP="00795832">
            <w:pPr>
              <w:pStyle w:val="Table8ptText-ASDEFCON"/>
              <w:jc w:val="center"/>
            </w:pPr>
            <w:r w:rsidRPr="00EC1CB3">
              <w:t>Final</w:t>
            </w:r>
          </w:p>
        </w:tc>
        <w:tc>
          <w:tcPr>
            <w:tcW w:w="1134" w:type="dxa"/>
            <w:tcBorders>
              <w:top w:val="nil"/>
              <w:bottom w:val="nil"/>
            </w:tcBorders>
          </w:tcPr>
          <w:p w14:paraId="3CDB92BE" w14:textId="77777777" w:rsidR="00795832" w:rsidRPr="00EC1CB3" w:rsidRDefault="00795832" w:rsidP="00795832">
            <w:pPr>
              <w:pStyle w:val="Table8ptText-ASDEFCON"/>
              <w:jc w:val="center"/>
            </w:pPr>
            <w:r w:rsidRPr="00EC1CB3">
              <w:t>SSDDR-20</w:t>
            </w:r>
          </w:p>
        </w:tc>
        <w:tc>
          <w:tcPr>
            <w:tcW w:w="709" w:type="dxa"/>
            <w:tcBorders>
              <w:top w:val="nil"/>
              <w:bottom w:val="nil"/>
            </w:tcBorders>
          </w:tcPr>
          <w:p w14:paraId="4E9949D5" w14:textId="77777777" w:rsidR="00795832" w:rsidRPr="00EC1CB3" w:rsidRDefault="00795832" w:rsidP="00795832">
            <w:pPr>
              <w:pStyle w:val="Table8ptText-ASDEFCON"/>
              <w:jc w:val="center"/>
            </w:pPr>
            <w:r w:rsidRPr="00EC1CB3">
              <w:t>DMS</w:t>
            </w:r>
          </w:p>
        </w:tc>
        <w:tc>
          <w:tcPr>
            <w:tcW w:w="850" w:type="dxa"/>
            <w:tcBorders>
              <w:top w:val="nil"/>
              <w:bottom w:val="nil"/>
            </w:tcBorders>
          </w:tcPr>
          <w:p w14:paraId="69B23CCE" w14:textId="77777777" w:rsidR="00795832" w:rsidRPr="00EC1CB3" w:rsidRDefault="00795832" w:rsidP="00795832">
            <w:pPr>
              <w:pStyle w:val="Table8ptText-ASDEFCON"/>
              <w:jc w:val="center"/>
            </w:pPr>
            <w:r w:rsidRPr="00EC1CB3">
              <w:t>CR</w:t>
            </w:r>
          </w:p>
        </w:tc>
        <w:tc>
          <w:tcPr>
            <w:tcW w:w="1418" w:type="dxa"/>
            <w:tcBorders>
              <w:top w:val="nil"/>
              <w:bottom w:val="nil"/>
            </w:tcBorders>
          </w:tcPr>
          <w:p w14:paraId="75D38F29" w14:textId="77777777" w:rsidR="00795832" w:rsidRPr="00EC1CB3" w:rsidRDefault="00795832" w:rsidP="00795832">
            <w:pPr>
              <w:pStyle w:val="Table8ptText-ASDEFCON"/>
              <w:jc w:val="center"/>
            </w:pPr>
          </w:p>
        </w:tc>
        <w:tc>
          <w:tcPr>
            <w:tcW w:w="708" w:type="dxa"/>
            <w:tcBorders>
              <w:top w:val="nil"/>
              <w:bottom w:val="nil"/>
            </w:tcBorders>
          </w:tcPr>
          <w:p w14:paraId="5028206A" w14:textId="77777777" w:rsidR="00795832" w:rsidRPr="00EC1CB3" w:rsidRDefault="00795832" w:rsidP="00795832">
            <w:pPr>
              <w:pStyle w:val="Table8ptText-ASDEFCON"/>
              <w:jc w:val="center"/>
            </w:pPr>
            <w:r w:rsidRPr="00EC1CB3">
              <w:t>by MSR</w:t>
            </w:r>
          </w:p>
        </w:tc>
        <w:tc>
          <w:tcPr>
            <w:tcW w:w="851" w:type="dxa"/>
            <w:tcBorders>
              <w:top w:val="nil"/>
              <w:bottom w:val="nil"/>
            </w:tcBorders>
          </w:tcPr>
          <w:p w14:paraId="2E705A8D" w14:textId="77777777" w:rsidR="00795832" w:rsidRPr="00EC1CB3" w:rsidRDefault="00795832" w:rsidP="00795832">
            <w:pPr>
              <w:pStyle w:val="Table8ptText-ASDEFCON"/>
              <w:jc w:val="center"/>
            </w:pPr>
            <w:r w:rsidRPr="00EC1CB3">
              <w:t>Approval</w:t>
            </w:r>
          </w:p>
        </w:tc>
        <w:tc>
          <w:tcPr>
            <w:tcW w:w="1134" w:type="dxa"/>
            <w:tcBorders>
              <w:top w:val="nil"/>
              <w:bottom w:val="nil"/>
            </w:tcBorders>
          </w:tcPr>
          <w:p w14:paraId="274E971C" w14:textId="77777777" w:rsidR="00795832" w:rsidRPr="00EC1CB3" w:rsidRDefault="00795832" w:rsidP="00795832">
            <w:pPr>
              <w:pStyle w:val="Table8ptText-ASDEFCON"/>
              <w:jc w:val="center"/>
            </w:pPr>
            <w:r w:rsidRPr="00EC1CB3">
              <w:t>each SA and FA</w:t>
            </w:r>
          </w:p>
        </w:tc>
        <w:tc>
          <w:tcPr>
            <w:tcW w:w="2551" w:type="dxa"/>
            <w:tcBorders>
              <w:top w:val="nil"/>
              <w:bottom w:val="nil"/>
            </w:tcBorders>
          </w:tcPr>
          <w:p w14:paraId="0D07D661" w14:textId="77777777" w:rsidR="00795832" w:rsidRPr="00397FA2" w:rsidRDefault="00795832" w:rsidP="00795832">
            <w:pPr>
              <w:pStyle w:val="Table8ptText-ASDEFCON"/>
              <w:jc w:val="left"/>
            </w:pPr>
            <w:r w:rsidRPr="00397FA2">
              <w:t>To ensure that the Personnel requirements are consistent with the Support System design.</w:t>
            </w:r>
          </w:p>
        </w:tc>
      </w:tr>
      <w:tr w:rsidR="00A60698" w:rsidRPr="00EC1CB3" w14:paraId="2D495926" w14:textId="77777777" w:rsidTr="004275EA">
        <w:tc>
          <w:tcPr>
            <w:tcW w:w="736" w:type="dxa"/>
          </w:tcPr>
          <w:p w14:paraId="033E822B" w14:textId="77777777" w:rsidR="00795832" w:rsidRPr="00EC1CB3" w:rsidRDefault="00795832" w:rsidP="00795832">
            <w:pPr>
              <w:pStyle w:val="Table8ptText-ASDEFCON"/>
              <w:jc w:val="left"/>
            </w:pPr>
            <w:r w:rsidRPr="00EC1CB3">
              <w:t>CM-100</w:t>
            </w:r>
          </w:p>
        </w:tc>
        <w:tc>
          <w:tcPr>
            <w:tcW w:w="1671" w:type="dxa"/>
          </w:tcPr>
          <w:p w14:paraId="101462D9" w14:textId="77777777" w:rsidR="00795832" w:rsidRPr="00EC1CB3" w:rsidRDefault="00795832" w:rsidP="00795832">
            <w:pPr>
              <w:pStyle w:val="Table8ptText-ASDEFCON"/>
              <w:jc w:val="left"/>
            </w:pPr>
            <w:r w:rsidRPr="00EC1CB3">
              <w:t>Configuration Management Plan (CMP)</w:t>
            </w:r>
          </w:p>
        </w:tc>
        <w:tc>
          <w:tcPr>
            <w:tcW w:w="734" w:type="dxa"/>
          </w:tcPr>
          <w:p w14:paraId="7920CD49" w14:textId="77777777" w:rsidR="00795832" w:rsidRPr="00EC1CB3" w:rsidRDefault="00795832" w:rsidP="00795832">
            <w:pPr>
              <w:pStyle w:val="Table8ptText-ASDEFCON"/>
              <w:jc w:val="center"/>
            </w:pPr>
            <w:r>
              <w:t>6.1.1</w:t>
            </w:r>
          </w:p>
        </w:tc>
        <w:tc>
          <w:tcPr>
            <w:tcW w:w="318" w:type="dxa"/>
          </w:tcPr>
          <w:p w14:paraId="7A707209" w14:textId="77777777" w:rsidR="00795832" w:rsidRPr="00EC1CB3" w:rsidRDefault="00795832" w:rsidP="00795832">
            <w:pPr>
              <w:pStyle w:val="Table8ptText-ASDEFCON"/>
              <w:jc w:val="center"/>
            </w:pPr>
            <w:r w:rsidRPr="00EC1CB3">
              <w:t>a</w:t>
            </w:r>
          </w:p>
        </w:tc>
        <w:tc>
          <w:tcPr>
            <w:tcW w:w="931" w:type="dxa"/>
          </w:tcPr>
          <w:p w14:paraId="46D3C1AC" w14:textId="77777777" w:rsidR="00795832" w:rsidRPr="00EC1CB3" w:rsidRDefault="00795832" w:rsidP="00795832">
            <w:pPr>
              <w:pStyle w:val="Table8ptText-ASDEFCON"/>
              <w:jc w:val="center"/>
            </w:pPr>
            <w:r w:rsidRPr="00EC1CB3">
              <w:t>Final</w:t>
            </w:r>
          </w:p>
        </w:tc>
        <w:tc>
          <w:tcPr>
            <w:tcW w:w="1134" w:type="dxa"/>
          </w:tcPr>
          <w:p w14:paraId="44B9CDCF" w14:textId="77777777" w:rsidR="00795832" w:rsidRPr="00EC1CB3" w:rsidRDefault="00795832" w:rsidP="00795832">
            <w:pPr>
              <w:pStyle w:val="Table8ptText-ASDEFCON"/>
              <w:jc w:val="center"/>
            </w:pPr>
            <w:r w:rsidRPr="00EC1CB3">
              <w:t>ED</w:t>
            </w:r>
            <w:r>
              <w:t>+40</w:t>
            </w:r>
          </w:p>
        </w:tc>
        <w:tc>
          <w:tcPr>
            <w:tcW w:w="709" w:type="dxa"/>
          </w:tcPr>
          <w:p w14:paraId="27194E60" w14:textId="60A99F11" w:rsidR="00795832" w:rsidRPr="00EC1CB3" w:rsidRDefault="00795832" w:rsidP="00795832">
            <w:pPr>
              <w:pStyle w:val="Table8ptText-ASDEFCON"/>
              <w:jc w:val="center"/>
            </w:pPr>
            <w:r w:rsidRPr="00EC1CB3">
              <w:t>DMS</w:t>
            </w:r>
          </w:p>
        </w:tc>
        <w:tc>
          <w:tcPr>
            <w:tcW w:w="850" w:type="dxa"/>
          </w:tcPr>
          <w:p w14:paraId="10E079FE" w14:textId="77777777" w:rsidR="00795832" w:rsidRPr="00EC1CB3" w:rsidRDefault="00795832" w:rsidP="00795832">
            <w:pPr>
              <w:pStyle w:val="Table8ptText-ASDEFCON"/>
              <w:jc w:val="center"/>
            </w:pPr>
            <w:r w:rsidRPr="00EC1CB3">
              <w:t>CR</w:t>
            </w:r>
          </w:p>
        </w:tc>
        <w:tc>
          <w:tcPr>
            <w:tcW w:w="1418" w:type="dxa"/>
          </w:tcPr>
          <w:p w14:paraId="0EB4B2D5" w14:textId="77777777" w:rsidR="00795832" w:rsidRPr="00EC1CB3" w:rsidRDefault="00795832" w:rsidP="00795832">
            <w:pPr>
              <w:pStyle w:val="Table8ptText-ASDEFCON"/>
              <w:jc w:val="center"/>
            </w:pPr>
            <w:r w:rsidRPr="00EC1CB3">
              <w:t>DID-CM-MGT-CMP</w:t>
            </w:r>
          </w:p>
        </w:tc>
        <w:tc>
          <w:tcPr>
            <w:tcW w:w="708" w:type="dxa"/>
          </w:tcPr>
          <w:p w14:paraId="453D59A3" w14:textId="77777777" w:rsidR="00795832" w:rsidRPr="00EC1CB3" w:rsidRDefault="00795832" w:rsidP="00795832">
            <w:pPr>
              <w:pStyle w:val="Table8ptText-ASDEFCON"/>
              <w:jc w:val="center"/>
            </w:pPr>
            <w:r w:rsidRPr="00EC1CB3">
              <w:t>20</w:t>
            </w:r>
          </w:p>
        </w:tc>
        <w:tc>
          <w:tcPr>
            <w:tcW w:w="851" w:type="dxa"/>
          </w:tcPr>
          <w:p w14:paraId="5DA4AE43" w14:textId="77777777" w:rsidR="00795832" w:rsidRPr="00EC1CB3" w:rsidRDefault="00795832" w:rsidP="00795832">
            <w:pPr>
              <w:pStyle w:val="Table8ptText-ASDEFCON"/>
              <w:jc w:val="center"/>
            </w:pPr>
            <w:r w:rsidRPr="00EC1CB3">
              <w:t>Approval</w:t>
            </w:r>
          </w:p>
        </w:tc>
        <w:tc>
          <w:tcPr>
            <w:tcW w:w="1134" w:type="dxa"/>
          </w:tcPr>
          <w:p w14:paraId="11BE1756" w14:textId="0B3D6F8C" w:rsidR="00795832" w:rsidRPr="00EC1CB3" w:rsidRDefault="00795832" w:rsidP="00795832">
            <w:pPr>
              <w:pStyle w:val="Table8ptText-ASDEFCON"/>
              <w:jc w:val="center"/>
            </w:pPr>
            <w:r>
              <w:t>12</w:t>
            </w:r>
            <w:r w:rsidRPr="00EC1CB3">
              <w:t>M</w:t>
            </w:r>
          </w:p>
        </w:tc>
        <w:tc>
          <w:tcPr>
            <w:tcW w:w="2551" w:type="dxa"/>
          </w:tcPr>
          <w:p w14:paraId="4491ED4C" w14:textId="77777777" w:rsidR="00795832" w:rsidRPr="00397FA2" w:rsidRDefault="00795832" w:rsidP="00795832">
            <w:pPr>
              <w:pStyle w:val="Table8ptText-ASDEFCON"/>
              <w:jc w:val="left"/>
            </w:pPr>
          </w:p>
        </w:tc>
      </w:tr>
      <w:tr w:rsidR="00A60698" w:rsidRPr="00EC1CB3" w14:paraId="5CFA75F5" w14:textId="77777777" w:rsidTr="004275EA">
        <w:tc>
          <w:tcPr>
            <w:tcW w:w="736" w:type="dxa"/>
            <w:tcBorders>
              <w:bottom w:val="nil"/>
            </w:tcBorders>
          </w:tcPr>
          <w:p w14:paraId="71EDC6CA" w14:textId="77777777" w:rsidR="00795832" w:rsidRPr="00EC1CB3" w:rsidRDefault="00795832" w:rsidP="00795832">
            <w:pPr>
              <w:pStyle w:val="Table8ptText-ASDEFCON"/>
              <w:jc w:val="left"/>
            </w:pPr>
            <w:r w:rsidRPr="00EC1CB3">
              <w:t>CM-110</w:t>
            </w:r>
          </w:p>
        </w:tc>
        <w:tc>
          <w:tcPr>
            <w:tcW w:w="1671" w:type="dxa"/>
            <w:tcBorders>
              <w:bottom w:val="nil"/>
            </w:tcBorders>
          </w:tcPr>
          <w:p w14:paraId="49F0383B" w14:textId="77777777" w:rsidR="00795832" w:rsidRPr="00EC1CB3" w:rsidRDefault="00795832" w:rsidP="00795832">
            <w:pPr>
              <w:pStyle w:val="Table8ptText-ASDEFCON"/>
              <w:jc w:val="left"/>
            </w:pPr>
            <w:r w:rsidRPr="00EC1CB3">
              <w:t>Configuration Status Accounting</w:t>
            </w:r>
            <w:r>
              <w:t xml:space="preserve"> (CSA)</w:t>
            </w:r>
            <w:r w:rsidRPr="00EC1CB3">
              <w:t xml:space="preserve"> Reports</w:t>
            </w:r>
          </w:p>
        </w:tc>
        <w:tc>
          <w:tcPr>
            <w:tcW w:w="734" w:type="dxa"/>
            <w:tcBorders>
              <w:bottom w:val="nil"/>
            </w:tcBorders>
          </w:tcPr>
          <w:p w14:paraId="1FAA0B39" w14:textId="5766D8CD" w:rsidR="00795832" w:rsidRPr="00EC1CB3" w:rsidRDefault="00795832" w:rsidP="00795832">
            <w:pPr>
              <w:pStyle w:val="Table8ptText-ASDEFCON"/>
              <w:jc w:val="center"/>
            </w:pPr>
            <w:r>
              <w:t>6.5</w:t>
            </w:r>
          </w:p>
        </w:tc>
        <w:tc>
          <w:tcPr>
            <w:tcW w:w="318" w:type="dxa"/>
            <w:tcBorders>
              <w:bottom w:val="nil"/>
            </w:tcBorders>
          </w:tcPr>
          <w:p w14:paraId="597D50BD" w14:textId="77777777" w:rsidR="00795832" w:rsidRPr="00EC1CB3" w:rsidRDefault="00795832" w:rsidP="00795832">
            <w:pPr>
              <w:pStyle w:val="Table8ptText-ASDEFCON"/>
              <w:jc w:val="center"/>
            </w:pPr>
            <w:r w:rsidRPr="00EC1CB3">
              <w:t>a</w:t>
            </w:r>
          </w:p>
        </w:tc>
        <w:tc>
          <w:tcPr>
            <w:tcW w:w="931" w:type="dxa"/>
            <w:tcBorders>
              <w:bottom w:val="nil"/>
            </w:tcBorders>
          </w:tcPr>
          <w:p w14:paraId="378F43FE" w14:textId="664849C2" w:rsidR="00795832" w:rsidRPr="00EC1CB3" w:rsidRDefault="00D50994" w:rsidP="00795832">
            <w:pPr>
              <w:pStyle w:val="Table8ptText-ASDEFCON"/>
              <w:jc w:val="center"/>
            </w:pPr>
            <w:r>
              <w:t>Draft</w:t>
            </w:r>
            <w:r w:rsidR="00BA5183">
              <w:t xml:space="preserve"> 1</w:t>
            </w:r>
          </w:p>
        </w:tc>
        <w:tc>
          <w:tcPr>
            <w:tcW w:w="1134" w:type="dxa"/>
            <w:tcBorders>
              <w:bottom w:val="nil"/>
            </w:tcBorders>
          </w:tcPr>
          <w:p w14:paraId="0E303F3E" w14:textId="0CF20A88" w:rsidR="00795832" w:rsidRPr="00EC1CB3" w:rsidRDefault="005E614E" w:rsidP="000063FE">
            <w:pPr>
              <w:pStyle w:val="Table8ptText-ASDEFCON"/>
              <w:jc w:val="center"/>
            </w:pPr>
            <w:r>
              <w:t>S</w:t>
            </w:r>
            <w:r w:rsidR="00BA5183">
              <w:t>ee notes</w:t>
            </w:r>
          </w:p>
        </w:tc>
        <w:tc>
          <w:tcPr>
            <w:tcW w:w="709" w:type="dxa"/>
            <w:tcBorders>
              <w:bottom w:val="nil"/>
            </w:tcBorders>
          </w:tcPr>
          <w:p w14:paraId="6BF6EA70" w14:textId="77777777" w:rsidR="00795832" w:rsidRPr="00EC1CB3" w:rsidRDefault="00795832" w:rsidP="00795832">
            <w:pPr>
              <w:pStyle w:val="Table8ptText-ASDEFCON"/>
              <w:jc w:val="center"/>
            </w:pPr>
            <w:r w:rsidRPr="00EC1CB3">
              <w:t>DMS</w:t>
            </w:r>
          </w:p>
        </w:tc>
        <w:tc>
          <w:tcPr>
            <w:tcW w:w="850" w:type="dxa"/>
            <w:tcBorders>
              <w:bottom w:val="nil"/>
            </w:tcBorders>
          </w:tcPr>
          <w:p w14:paraId="7A8CBE60" w14:textId="77777777" w:rsidR="00795832" w:rsidRPr="00EC1CB3" w:rsidRDefault="00795832" w:rsidP="00795832">
            <w:pPr>
              <w:pStyle w:val="Table8ptText-ASDEFCON"/>
              <w:jc w:val="center"/>
            </w:pPr>
            <w:r w:rsidRPr="00EC1CB3">
              <w:t>CR</w:t>
            </w:r>
          </w:p>
        </w:tc>
        <w:tc>
          <w:tcPr>
            <w:tcW w:w="1418" w:type="dxa"/>
            <w:tcBorders>
              <w:bottom w:val="nil"/>
            </w:tcBorders>
          </w:tcPr>
          <w:p w14:paraId="0470541A" w14:textId="77777777" w:rsidR="00795832" w:rsidRPr="00EC1CB3" w:rsidRDefault="00795832" w:rsidP="00795832">
            <w:pPr>
              <w:pStyle w:val="Table8ptText-ASDEFCON"/>
              <w:jc w:val="center"/>
            </w:pPr>
            <w:r w:rsidRPr="00EC1CB3">
              <w:t>DID-CM-DATA-CSAR</w:t>
            </w:r>
          </w:p>
        </w:tc>
        <w:tc>
          <w:tcPr>
            <w:tcW w:w="708" w:type="dxa"/>
            <w:tcBorders>
              <w:bottom w:val="nil"/>
            </w:tcBorders>
          </w:tcPr>
          <w:p w14:paraId="64571A39" w14:textId="77777777" w:rsidR="00795832" w:rsidRPr="00EC1CB3" w:rsidRDefault="00795832" w:rsidP="00795832">
            <w:pPr>
              <w:pStyle w:val="Table8ptText-ASDEFCON"/>
              <w:jc w:val="center"/>
            </w:pPr>
            <w:r w:rsidRPr="00EC1CB3">
              <w:t>20</w:t>
            </w:r>
          </w:p>
        </w:tc>
        <w:tc>
          <w:tcPr>
            <w:tcW w:w="851" w:type="dxa"/>
            <w:tcBorders>
              <w:bottom w:val="nil"/>
            </w:tcBorders>
          </w:tcPr>
          <w:p w14:paraId="7C95E00F" w14:textId="77777777" w:rsidR="00795832" w:rsidRPr="00EC1CB3" w:rsidRDefault="00795832" w:rsidP="00795832">
            <w:pPr>
              <w:pStyle w:val="Table8ptText-ASDEFCON"/>
              <w:jc w:val="center"/>
            </w:pPr>
            <w:r w:rsidRPr="00EC1CB3">
              <w:t>Approval</w:t>
            </w:r>
          </w:p>
        </w:tc>
        <w:tc>
          <w:tcPr>
            <w:tcW w:w="1134" w:type="dxa"/>
            <w:tcBorders>
              <w:bottom w:val="nil"/>
            </w:tcBorders>
          </w:tcPr>
          <w:p w14:paraId="1CC19A1C" w14:textId="3C8AAAD2" w:rsidR="00795832" w:rsidRPr="00EC1CB3" w:rsidRDefault="00795832" w:rsidP="00795832">
            <w:pPr>
              <w:pStyle w:val="Table8ptText-ASDEFCON"/>
              <w:jc w:val="center"/>
            </w:pPr>
            <w:r>
              <w:t>NA</w:t>
            </w:r>
          </w:p>
        </w:tc>
        <w:tc>
          <w:tcPr>
            <w:tcW w:w="2551" w:type="dxa"/>
            <w:tcBorders>
              <w:bottom w:val="nil"/>
            </w:tcBorders>
          </w:tcPr>
          <w:p w14:paraId="4A41E4FC" w14:textId="1C97CFFB" w:rsidR="00795832" w:rsidRPr="00397FA2" w:rsidRDefault="00BA5183" w:rsidP="005E614E">
            <w:pPr>
              <w:pStyle w:val="Table8ptText-ASDEFCON"/>
              <w:jc w:val="left"/>
            </w:pPr>
            <w:r>
              <w:rPr>
                <w:snapToGrid w:val="0"/>
              </w:rPr>
              <w:t>To be</w:t>
            </w:r>
            <w:r w:rsidR="00795832">
              <w:rPr>
                <w:snapToGrid w:val="0"/>
              </w:rPr>
              <w:t xml:space="preserve"> submitted</w:t>
            </w:r>
            <w:r w:rsidR="00795832" w:rsidRPr="008C41FE">
              <w:rPr>
                <w:snapToGrid w:val="0"/>
              </w:rPr>
              <w:t xml:space="preserve"> </w:t>
            </w:r>
            <w:r w:rsidR="00795832">
              <w:rPr>
                <w:snapToGrid w:val="0"/>
              </w:rPr>
              <w:t>within</w:t>
            </w:r>
            <w:r w:rsidR="00795832" w:rsidRPr="008C41FE">
              <w:rPr>
                <w:snapToGrid w:val="0"/>
              </w:rPr>
              <w:t xml:space="preserve"> 5WDs </w:t>
            </w:r>
            <w:r w:rsidR="00795832">
              <w:rPr>
                <w:snapToGrid w:val="0"/>
              </w:rPr>
              <w:t>of the data items that comprise</w:t>
            </w:r>
            <w:r w:rsidR="00795832" w:rsidRPr="008C41FE">
              <w:rPr>
                <w:snapToGrid w:val="0"/>
              </w:rPr>
              <w:t xml:space="preserve"> </w:t>
            </w:r>
            <w:r w:rsidR="005E614E">
              <w:rPr>
                <w:snapToGrid w:val="0"/>
              </w:rPr>
              <w:t>the Functional Baselines (FBLs) for the</w:t>
            </w:r>
            <w:r w:rsidR="00795832">
              <w:rPr>
                <w:snapToGrid w:val="0"/>
              </w:rPr>
              <w:t xml:space="preserve"> </w:t>
            </w:r>
            <w:r w:rsidR="00795832" w:rsidRPr="008C41FE">
              <w:rPr>
                <w:snapToGrid w:val="0"/>
              </w:rPr>
              <w:t>Mission System</w:t>
            </w:r>
            <w:r w:rsidR="005E614E">
              <w:rPr>
                <w:snapToGrid w:val="0"/>
              </w:rPr>
              <w:t>(s)</w:t>
            </w:r>
            <w:r w:rsidR="00795832" w:rsidRPr="008C41FE">
              <w:rPr>
                <w:snapToGrid w:val="0"/>
              </w:rPr>
              <w:t xml:space="preserve"> </w:t>
            </w:r>
            <w:r w:rsidR="00795832">
              <w:rPr>
                <w:snapToGrid w:val="0"/>
              </w:rPr>
              <w:t>and</w:t>
            </w:r>
            <w:r w:rsidR="00795832" w:rsidRPr="008C41FE">
              <w:rPr>
                <w:snapToGrid w:val="0"/>
              </w:rPr>
              <w:t xml:space="preserve"> </w:t>
            </w:r>
            <w:r w:rsidR="005E614E">
              <w:rPr>
                <w:snapToGrid w:val="0"/>
              </w:rPr>
              <w:t xml:space="preserve">the </w:t>
            </w:r>
            <w:r w:rsidR="00795832" w:rsidRPr="008C41FE">
              <w:rPr>
                <w:snapToGrid w:val="0"/>
              </w:rPr>
              <w:t xml:space="preserve">Support System </w:t>
            </w:r>
            <w:r w:rsidR="00795832">
              <w:rPr>
                <w:snapToGrid w:val="0"/>
              </w:rPr>
              <w:t>being</w:t>
            </w:r>
            <w:r w:rsidR="00795832" w:rsidRPr="008C41FE">
              <w:rPr>
                <w:snapToGrid w:val="0"/>
              </w:rPr>
              <w:t xml:space="preserve"> Approved</w:t>
            </w:r>
            <w:r w:rsidR="00795832">
              <w:rPr>
                <w:snapToGrid w:val="0"/>
              </w:rPr>
              <w:t>,</w:t>
            </w:r>
            <w:r w:rsidR="00795832" w:rsidRPr="008C41FE">
              <w:rPr>
                <w:snapToGrid w:val="0"/>
              </w:rPr>
              <w:t xml:space="preserve"> or </w:t>
            </w:r>
            <w:r w:rsidR="00795832">
              <w:rPr>
                <w:snapToGrid w:val="0"/>
              </w:rPr>
              <w:t xml:space="preserve">of </w:t>
            </w:r>
            <w:r w:rsidR="00795832" w:rsidRPr="008C41FE">
              <w:rPr>
                <w:snapToGrid w:val="0"/>
              </w:rPr>
              <w:t>the CCP</w:t>
            </w:r>
            <w:r w:rsidR="00795832">
              <w:rPr>
                <w:snapToGrid w:val="0"/>
              </w:rPr>
              <w:t xml:space="preserve"> to add the specification(s) to </w:t>
            </w:r>
            <w:r w:rsidR="00795832">
              <w:rPr>
                <w:snapToGrid w:val="0"/>
              </w:rPr>
              <w:lastRenderedPageBreak/>
              <w:t xml:space="preserve">the Contract </w:t>
            </w:r>
            <w:r w:rsidR="00795832" w:rsidRPr="008C41FE">
              <w:rPr>
                <w:snapToGrid w:val="0"/>
              </w:rPr>
              <w:t>be</w:t>
            </w:r>
            <w:r w:rsidR="00795832">
              <w:rPr>
                <w:snapToGrid w:val="0"/>
              </w:rPr>
              <w:t>i</w:t>
            </w:r>
            <w:r w:rsidR="00795832" w:rsidRPr="008C41FE">
              <w:rPr>
                <w:snapToGrid w:val="0"/>
              </w:rPr>
              <w:t>n</w:t>
            </w:r>
            <w:r w:rsidR="00795832">
              <w:rPr>
                <w:snapToGrid w:val="0"/>
              </w:rPr>
              <w:t>g</w:t>
            </w:r>
            <w:r w:rsidR="00795832" w:rsidRPr="008C41FE">
              <w:rPr>
                <w:snapToGrid w:val="0"/>
              </w:rPr>
              <w:t xml:space="preserve"> Approved (as applicable to respective data items)</w:t>
            </w:r>
            <w:r w:rsidR="00795832">
              <w:rPr>
                <w:snapToGrid w:val="0"/>
              </w:rPr>
              <w:t>.</w:t>
            </w:r>
          </w:p>
        </w:tc>
      </w:tr>
      <w:tr w:rsidR="00A60698" w:rsidRPr="00EC1CB3" w14:paraId="6445DD70" w14:textId="77777777" w:rsidTr="004275EA">
        <w:tc>
          <w:tcPr>
            <w:tcW w:w="736" w:type="dxa"/>
            <w:tcBorders>
              <w:top w:val="nil"/>
              <w:bottom w:val="nil"/>
            </w:tcBorders>
          </w:tcPr>
          <w:p w14:paraId="41F97A9D" w14:textId="77777777" w:rsidR="00D50994" w:rsidRPr="00EC1CB3" w:rsidRDefault="00D50994" w:rsidP="00795832">
            <w:pPr>
              <w:pStyle w:val="Table8ptText-ASDEFCON"/>
              <w:jc w:val="left"/>
            </w:pPr>
          </w:p>
        </w:tc>
        <w:tc>
          <w:tcPr>
            <w:tcW w:w="1671" w:type="dxa"/>
            <w:tcBorders>
              <w:top w:val="nil"/>
              <w:bottom w:val="nil"/>
            </w:tcBorders>
          </w:tcPr>
          <w:p w14:paraId="1AE1ACA8" w14:textId="77777777" w:rsidR="00D50994" w:rsidRPr="00EC1CB3" w:rsidRDefault="00D50994" w:rsidP="00795832">
            <w:pPr>
              <w:pStyle w:val="Table8ptText-ASDEFCON"/>
              <w:jc w:val="left"/>
            </w:pPr>
          </w:p>
        </w:tc>
        <w:tc>
          <w:tcPr>
            <w:tcW w:w="734" w:type="dxa"/>
            <w:tcBorders>
              <w:top w:val="nil"/>
              <w:bottom w:val="nil"/>
            </w:tcBorders>
          </w:tcPr>
          <w:p w14:paraId="5EA977C8" w14:textId="77777777" w:rsidR="00D50994" w:rsidRDefault="00D50994" w:rsidP="00795832">
            <w:pPr>
              <w:pStyle w:val="Table8ptText-ASDEFCON"/>
              <w:jc w:val="center"/>
            </w:pPr>
          </w:p>
        </w:tc>
        <w:tc>
          <w:tcPr>
            <w:tcW w:w="318" w:type="dxa"/>
            <w:tcBorders>
              <w:top w:val="nil"/>
              <w:bottom w:val="nil"/>
            </w:tcBorders>
          </w:tcPr>
          <w:p w14:paraId="266509D3" w14:textId="53E56F20" w:rsidR="00D50994" w:rsidRPr="00EC1CB3" w:rsidRDefault="00D50994" w:rsidP="00795832">
            <w:pPr>
              <w:pStyle w:val="Table8ptText-ASDEFCON"/>
              <w:jc w:val="center"/>
            </w:pPr>
            <w:r>
              <w:t>b</w:t>
            </w:r>
          </w:p>
        </w:tc>
        <w:tc>
          <w:tcPr>
            <w:tcW w:w="931" w:type="dxa"/>
            <w:tcBorders>
              <w:top w:val="nil"/>
              <w:bottom w:val="nil"/>
            </w:tcBorders>
          </w:tcPr>
          <w:p w14:paraId="0D36B926" w14:textId="5D60D80B" w:rsidR="00D50994" w:rsidRPr="00EC1CB3" w:rsidDel="004C3C5B" w:rsidRDefault="00BA5183" w:rsidP="00D50994">
            <w:pPr>
              <w:pStyle w:val="Table8ptText-ASDEFCON"/>
              <w:numPr>
                <w:ilvl w:val="0"/>
                <w:numId w:val="0"/>
              </w:numPr>
              <w:jc w:val="center"/>
            </w:pPr>
            <w:r>
              <w:t>Draft 2</w:t>
            </w:r>
          </w:p>
        </w:tc>
        <w:tc>
          <w:tcPr>
            <w:tcW w:w="1134" w:type="dxa"/>
            <w:tcBorders>
              <w:top w:val="nil"/>
              <w:bottom w:val="nil"/>
            </w:tcBorders>
          </w:tcPr>
          <w:p w14:paraId="0769A3F3" w14:textId="08FEA1BC" w:rsidR="00D50994" w:rsidRPr="00EC1CB3" w:rsidRDefault="00D50994" w:rsidP="00795832">
            <w:pPr>
              <w:pStyle w:val="Table8ptText-ASDEFCON"/>
              <w:jc w:val="center"/>
            </w:pPr>
            <w:r>
              <w:t>P</w:t>
            </w:r>
            <w:r w:rsidR="00B46317">
              <w:t>DR-</w:t>
            </w:r>
            <w:r>
              <w:t>20</w:t>
            </w:r>
          </w:p>
        </w:tc>
        <w:tc>
          <w:tcPr>
            <w:tcW w:w="709" w:type="dxa"/>
            <w:tcBorders>
              <w:top w:val="nil"/>
              <w:bottom w:val="nil"/>
            </w:tcBorders>
          </w:tcPr>
          <w:p w14:paraId="7AC35D24" w14:textId="6A43E620" w:rsidR="00D50994" w:rsidRPr="00EC1CB3" w:rsidRDefault="00D50994" w:rsidP="00795832">
            <w:pPr>
              <w:pStyle w:val="Table8ptText-ASDEFCON"/>
              <w:jc w:val="center"/>
            </w:pPr>
            <w:r>
              <w:t>DMS</w:t>
            </w:r>
          </w:p>
        </w:tc>
        <w:tc>
          <w:tcPr>
            <w:tcW w:w="850" w:type="dxa"/>
            <w:tcBorders>
              <w:top w:val="nil"/>
              <w:bottom w:val="nil"/>
            </w:tcBorders>
          </w:tcPr>
          <w:p w14:paraId="33D9334D" w14:textId="0A77DA19" w:rsidR="00D50994" w:rsidRPr="00EC1CB3" w:rsidRDefault="00D50994" w:rsidP="00D50994">
            <w:pPr>
              <w:pStyle w:val="Table8ptText-ASDEFCON"/>
              <w:numPr>
                <w:ilvl w:val="0"/>
                <w:numId w:val="0"/>
              </w:numPr>
              <w:jc w:val="center"/>
            </w:pPr>
            <w:r>
              <w:t>CR</w:t>
            </w:r>
          </w:p>
        </w:tc>
        <w:tc>
          <w:tcPr>
            <w:tcW w:w="1418" w:type="dxa"/>
            <w:tcBorders>
              <w:top w:val="nil"/>
              <w:bottom w:val="nil"/>
            </w:tcBorders>
          </w:tcPr>
          <w:p w14:paraId="2E91E951" w14:textId="77777777" w:rsidR="00D50994" w:rsidRPr="00EC1CB3" w:rsidRDefault="00D50994" w:rsidP="00795832">
            <w:pPr>
              <w:pStyle w:val="Table8ptText-ASDEFCON"/>
              <w:jc w:val="center"/>
            </w:pPr>
          </w:p>
        </w:tc>
        <w:tc>
          <w:tcPr>
            <w:tcW w:w="708" w:type="dxa"/>
            <w:tcBorders>
              <w:top w:val="nil"/>
              <w:bottom w:val="nil"/>
            </w:tcBorders>
          </w:tcPr>
          <w:p w14:paraId="2EB081D2" w14:textId="50394AF2" w:rsidR="00D50994" w:rsidRPr="00EC1CB3" w:rsidRDefault="00BA5183" w:rsidP="00BA5183">
            <w:pPr>
              <w:pStyle w:val="Table8ptText-ASDEFCON"/>
              <w:numPr>
                <w:ilvl w:val="0"/>
                <w:numId w:val="0"/>
              </w:numPr>
              <w:jc w:val="center"/>
            </w:pPr>
            <w:r>
              <w:t>by MSR</w:t>
            </w:r>
          </w:p>
        </w:tc>
        <w:tc>
          <w:tcPr>
            <w:tcW w:w="851" w:type="dxa"/>
            <w:tcBorders>
              <w:top w:val="nil"/>
              <w:bottom w:val="nil"/>
            </w:tcBorders>
          </w:tcPr>
          <w:p w14:paraId="44713460" w14:textId="2B7B6A9C" w:rsidR="00D50994" w:rsidRPr="00EC1CB3" w:rsidRDefault="00D50994" w:rsidP="00795832">
            <w:pPr>
              <w:pStyle w:val="Table8ptText-ASDEFCON"/>
              <w:jc w:val="center"/>
            </w:pPr>
            <w:r>
              <w:t>Approval</w:t>
            </w:r>
          </w:p>
        </w:tc>
        <w:tc>
          <w:tcPr>
            <w:tcW w:w="1134" w:type="dxa"/>
            <w:tcBorders>
              <w:top w:val="nil"/>
              <w:bottom w:val="nil"/>
            </w:tcBorders>
          </w:tcPr>
          <w:p w14:paraId="45F30D9B" w14:textId="6B8E2424" w:rsidR="00D50994" w:rsidRDefault="00D50994" w:rsidP="00D50994">
            <w:pPr>
              <w:pStyle w:val="Table8ptText-ASDEFCON"/>
              <w:numPr>
                <w:ilvl w:val="0"/>
                <w:numId w:val="0"/>
              </w:numPr>
              <w:jc w:val="center"/>
            </w:pPr>
            <w:r>
              <w:t>NA</w:t>
            </w:r>
          </w:p>
        </w:tc>
        <w:tc>
          <w:tcPr>
            <w:tcW w:w="2551" w:type="dxa"/>
            <w:tcBorders>
              <w:top w:val="nil"/>
              <w:bottom w:val="nil"/>
            </w:tcBorders>
          </w:tcPr>
          <w:p w14:paraId="185DDF22" w14:textId="6D4067C1" w:rsidR="00D50994" w:rsidRDefault="000C56A6" w:rsidP="000C56A6">
            <w:pPr>
              <w:pStyle w:val="Table8ptText-ASDEFCON"/>
              <w:jc w:val="left"/>
              <w:rPr>
                <w:snapToGrid w:val="0"/>
              </w:rPr>
            </w:pPr>
            <w:r>
              <w:rPr>
                <w:snapToGrid w:val="0"/>
              </w:rPr>
              <w:t xml:space="preserve">To provide the </w:t>
            </w:r>
            <w:r w:rsidR="00BA5183">
              <w:rPr>
                <w:snapToGrid w:val="0"/>
              </w:rPr>
              <w:t>draft Allocated Baseline</w:t>
            </w:r>
            <w:r w:rsidR="008579D8">
              <w:rPr>
                <w:snapToGrid w:val="0"/>
              </w:rPr>
              <w:t xml:space="preserve"> in sufficient detail to support PDR.</w:t>
            </w:r>
          </w:p>
        </w:tc>
      </w:tr>
      <w:tr w:rsidR="00A60698" w:rsidRPr="00EC1CB3" w14:paraId="1F8E772A" w14:textId="77777777" w:rsidTr="004275EA">
        <w:tc>
          <w:tcPr>
            <w:tcW w:w="736" w:type="dxa"/>
            <w:tcBorders>
              <w:top w:val="nil"/>
              <w:bottom w:val="nil"/>
            </w:tcBorders>
          </w:tcPr>
          <w:p w14:paraId="65612E11" w14:textId="77777777" w:rsidR="00795832" w:rsidRPr="00EC1CB3" w:rsidRDefault="00795832" w:rsidP="00795832">
            <w:pPr>
              <w:pStyle w:val="Table8ptText-ASDEFCON"/>
              <w:jc w:val="left"/>
            </w:pPr>
          </w:p>
        </w:tc>
        <w:tc>
          <w:tcPr>
            <w:tcW w:w="1671" w:type="dxa"/>
            <w:tcBorders>
              <w:top w:val="nil"/>
              <w:bottom w:val="nil"/>
            </w:tcBorders>
          </w:tcPr>
          <w:p w14:paraId="5C31381D" w14:textId="77777777" w:rsidR="00795832" w:rsidRPr="00EC1CB3" w:rsidRDefault="00795832" w:rsidP="00795832">
            <w:pPr>
              <w:pStyle w:val="Table8ptText-ASDEFCON"/>
              <w:jc w:val="left"/>
            </w:pPr>
          </w:p>
        </w:tc>
        <w:tc>
          <w:tcPr>
            <w:tcW w:w="734" w:type="dxa"/>
            <w:tcBorders>
              <w:top w:val="nil"/>
              <w:bottom w:val="nil"/>
            </w:tcBorders>
          </w:tcPr>
          <w:p w14:paraId="674286A0" w14:textId="77777777" w:rsidR="00795832" w:rsidRDefault="00795832" w:rsidP="00795832">
            <w:pPr>
              <w:pStyle w:val="Table8ptText-ASDEFCON"/>
              <w:jc w:val="center"/>
            </w:pPr>
          </w:p>
        </w:tc>
        <w:tc>
          <w:tcPr>
            <w:tcW w:w="318" w:type="dxa"/>
            <w:tcBorders>
              <w:top w:val="nil"/>
              <w:bottom w:val="nil"/>
            </w:tcBorders>
          </w:tcPr>
          <w:p w14:paraId="7E339D02" w14:textId="305ABC80" w:rsidR="00795832" w:rsidRPr="00EC1CB3" w:rsidRDefault="00D50994" w:rsidP="00795832">
            <w:pPr>
              <w:pStyle w:val="Table8ptText-ASDEFCON"/>
              <w:jc w:val="center"/>
            </w:pPr>
            <w:r>
              <w:t>c</w:t>
            </w:r>
          </w:p>
        </w:tc>
        <w:tc>
          <w:tcPr>
            <w:tcW w:w="931" w:type="dxa"/>
            <w:tcBorders>
              <w:top w:val="nil"/>
              <w:bottom w:val="nil"/>
            </w:tcBorders>
          </w:tcPr>
          <w:p w14:paraId="1D1B63B8" w14:textId="422187D2" w:rsidR="00795832" w:rsidRPr="00EC1CB3" w:rsidRDefault="00BA5183" w:rsidP="00BA5183">
            <w:pPr>
              <w:pStyle w:val="Table8ptText-ASDEFCON"/>
              <w:jc w:val="center"/>
            </w:pPr>
            <w:r>
              <w:t>Draft 3</w:t>
            </w:r>
          </w:p>
        </w:tc>
        <w:tc>
          <w:tcPr>
            <w:tcW w:w="1134" w:type="dxa"/>
            <w:tcBorders>
              <w:top w:val="nil"/>
              <w:bottom w:val="nil"/>
            </w:tcBorders>
          </w:tcPr>
          <w:p w14:paraId="3ECD456A" w14:textId="05DAD0F1" w:rsidR="00795832" w:rsidRPr="00EC1CB3" w:rsidRDefault="00BA5183" w:rsidP="00795832">
            <w:pPr>
              <w:pStyle w:val="Table8ptText-ASDEFCON"/>
              <w:jc w:val="center"/>
            </w:pPr>
            <w:r>
              <w:t>DDR-20</w:t>
            </w:r>
          </w:p>
        </w:tc>
        <w:tc>
          <w:tcPr>
            <w:tcW w:w="709" w:type="dxa"/>
            <w:tcBorders>
              <w:top w:val="nil"/>
              <w:bottom w:val="nil"/>
            </w:tcBorders>
          </w:tcPr>
          <w:p w14:paraId="63ECB67E" w14:textId="17C3889C" w:rsidR="00795832" w:rsidRPr="00EC1CB3" w:rsidRDefault="00795832" w:rsidP="00795832">
            <w:pPr>
              <w:pStyle w:val="Table8ptText-ASDEFCON"/>
              <w:numPr>
                <w:ilvl w:val="0"/>
                <w:numId w:val="0"/>
              </w:numPr>
              <w:jc w:val="center"/>
            </w:pPr>
            <w:r>
              <w:t>DMS</w:t>
            </w:r>
          </w:p>
        </w:tc>
        <w:tc>
          <w:tcPr>
            <w:tcW w:w="850" w:type="dxa"/>
            <w:tcBorders>
              <w:top w:val="nil"/>
              <w:bottom w:val="nil"/>
            </w:tcBorders>
          </w:tcPr>
          <w:p w14:paraId="0B21E874" w14:textId="2CBBBCA1" w:rsidR="00795832" w:rsidRPr="00EC1CB3" w:rsidRDefault="00795832" w:rsidP="00795832">
            <w:pPr>
              <w:pStyle w:val="Table8ptText-ASDEFCON"/>
              <w:numPr>
                <w:ilvl w:val="0"/>
                <w:numId w:val="0"/>
              </w:numPr>
              <w:jc w:val="center"/>
            </w:pPr>
            <w:r>
              <w:t>CR</w:t>
            </w:r>
          </w:p>
        </w:tc>
        <w:tc>
          <w:tcPr>
            <w:tcW w:w="1418" w:type="dxa"/>
            <w:tcBorders>
              <w:top w:val="nil"/>
              <w:bottom w:val="nil"/>
            </w:tcBorders>
          </w:tcPr>
          <w:p w14:paraId="2EDF541A" w14:textId="77777777" w:rsidR="00795832" w:rsidRPr="00EC1CB3" w:rsidRDefault="00795832" w:rsidP="00795832">
            <w:pPr>
              <w:pStyle w:val="Table8ptText-ASDEFCON"/>
              <w:jc w:val="center"/>
            </w:pPr>
          </w:p>
        </w:tc>
        <w:tc>
          <w:tcPr>
            <w:tcW w:w="708" w:type="dxa"/>
            <w:tcBorders>
              <w:top w:val="nil"/>
              <w:bottom w:val="nil"/>
            </w:tcBorders>
          </w:tcPr>
          <w:p w14:paraId="48AA387F" w14:textId="63A726CC" w:rsidR="00795832" w:rsidRPr="00EC1CB3" w:rsidRDefault="00BA5183" w:rsidP="00795832">
            <w:pPr>
              <w:pStyle w:val="Table8ptText-ASDEFCON"/>
              <w:jc w:val="center"/>
            </w:pPr>
            <w:r>
              <w:t>by MSR</w:t>
            </w:r>
          </w:p>
        </w:tc>
        <w:tc>
          <w:tcPr>
            <w:tcW w:w="851" w:type="dxa"/>
            <w:tcBorders>
              <w:top w:val="nil"/>
              <w:bottom w:val="nil"/>
            </w:tcBorders>
          </w:tcPr>
          <w:p w14:paraId="45462BD0" w14:textId="14C74D23" w:rsidR="00795832" w:rsidRPr="00EC1CB3" w:rsidRDefault="00795832" w:rsidP="00795832">
            <w:pPr>
              <w:pStyle w:val="Table8ptText-ASDEFCON"/>
              <w:numPr>
                <w:ilvl w:val="0"/>
                <w:numId w:val="0"/>
              </w:numPr>
              <w:jc w:val="center"/>
            </w:pPr>
            <w:r>
              <w:t>Approval</w:t>
            </w:r>
          </w:p>
        </w:tc>
        <w:tc>
          <w:tcPr>
            <w:tcW w:w="1134" w:type="dxa"/>
            <w:tcBorders>
              <w:top w:val="nil"/>
              <w:bottom w:val="nil"/>
            </w:tcBorders>
          </w:tcPr>
          <w:p w14:paraId="300BB5F0" w14:textId="112F20E6" w:rsidR="00795832" w:rsidRDefault="00BA5183" w:rsidP="00795832">
            <w:pPr>
              <w:pStyle w:val="Table8ptText-ASDEFCON"/>
              <w:jc w:val="center"/>
            </w:pPr>
            <w:r>
              <w:t>NA</w:t>
            </w:r>
          </w:p>
        </w:tc>
        <w:tc>
          <w:tcPr>
            <w:tcW w:w="2551" w:type="dxa"/>
            <w:tcBorders>
              <w:top w:val="nil"/>
              <w:bottom w:val="nil"/>
            </w:tcBorders>
          </w:tcPr>
          <w:p w14:paraId="4C4F76D4" w14:textId="556B24C0" w:rsidR="00795832" w:rsidRPr="00397FA2" w:rsidRDefault="005642F5" w:rsidP="000C56A6">
            <w:pPr>
              <w:pStyle w:val="Table8ptText-ASDEFCON"/>
              <w:jc w:val="left"/>
            </w:pPr>
            <w:r>
              <w:rPr>
                <w:snapToGrid w:val="0"/>
              </w:rPr>
              <w:t>T</w:t>
            </w:r>
            <w:r w:rsidR="00BA5183">
              <w:rPr>
                <w:snapToGrid w:val="0"/>
              </w:rPr>
              <w:t xml:space="preserve">o provide the </w:t>
            </w:r>
            <w:r w:rsidR="000C56A6">
              <w:rPr>
                <w:snapToGrid w:val="0"/>
              </w:rPr>
              <w:t>complete</w:t>
            </w:r>
            <w:r w:rsidR="00BA5183">
              <w:rPr>
                <w:snapToGrid w:val="0"/>
              </w:rPr>
              <w:t xml:space="preserve"> Allocated Baseline.</w:t>
            </w:r>
          </w:p>
        </w:tc>
      </w:tr>
      <w:tr w:rsidR="00A60698" w:rsidRPr="00EC1CB3" w14:paraId="2609E9F3" w14:textId="77777777" w:rsidTr="004275EA">
        <w:tc>
          <w:tcPr>
            <w:tcW w:w="736" w:type="dxa"/>
            <w:tcBorders>
              <w:top w:val="nil"/>
              <w:bottom w:val="single" w:sz="4" w:space="0" w:color="auto"/>
            </w:tcBorders>
          </w:tcPr>
          <w:p w14:paraId="5686C321" w14:textId="77777777" w:rsidR="00BA5183" w:rsidRPr="00EC1CB3" w:rsidRDefault="00BA5183" w:rsidP="00795832">
            <w:pPr>
              <w:pStyle w:val="Table8ptText-ASDEFCON"/>
              <w:jc w:val="left"/>
            </w:pPr>
          </w:p>
        </w:tc>
        <w:tc>
          <w:tcPr>
            <w:tcW w:w="1671" w:type="dxa"/>
            <w:tcBorders>
              <w:top w:val="nil"/>
              <w:bottom w:val="single" w:sz="4" w:space="0" w:color="auto"/>
            </w:tcBorders>
          </w:tcPr>
          <w:p w14:paraId="0AF8A574" w14:textId="77777777" w:rsidR="00BA5183" w:rsidRPr="00EC1CB3" w:rsidRDefault="00BA5183" w:rsidP="00795832">
            <w:pPr>
              <w:pStyle w:val="Table8ptText-ASDEFCON"/>
              <w:jc w:val="left"/>
            </w:pPr>
          </w:p>
        </w:tc>
        <w:tc>
          <w:tcPr>
            <w:tcW w:w="734" w:type="dxa"/>
            <w:tcBorders>
              <w:top w:val="nil"/>
              <w:bottom w:val="single" w:sz="4" w:space="0" w:color="auto"/>
            </w:tcBorders>
          </w:tcPr>
          <w:p w14:paraId="7FF00C28" w14:textId="77777777" w:rsidR="00BA5183" w:rsidRDefault="00BA5183" w:rsidP="00795832">
            <w:pPr>
              <w:pStyle w:val="Table8ptText-ASDEFCON"/>
              <w:jc w:val="center"/>
            </w:pPr>
          </w:p>
        </w:tc>
        <w:tc>
          <w:tcPr>
            <w:tcW w:w="318" w:type="dxa"/>
            <w:tcBorders>
              <w:top w:val="nil"/>
              <w:bottom w:val="single" w:sz="4" w:space="0" w:color="auto"/>
            </w:tcBorders>
          </w:tcPr>
          <w:p w14:paraId="370F6380" w14:textId="7C42CE6C" w:rsidR="00BA5183" w:rsidRDefault="000063FE" w:rsidP="00795832">
            <w:pPr>
              <w:pStyle w:val="Table8ptText-ASDEFCON"/>
              <w:jc w:val="center"/>
            </w:pPr>
            <w:r>
              <w:t>d</w:t>
            </w:r>
          </w:p>
        </w:tc>
        <w:tc>
          <w:tcPr>
            <w:tcW w:w="931" w:type="dxa"/>
            <w:tcBorders>
              <w:top w:val="nil"/>
              <w:bottom w:val="single" w:sz="4" w:space="0" w:color="auto"/>
            </w:tcBorders>
          </w:tcPr>
          <w:p w14:paraId="646900D6" w14:textId="2DCF67BD" w:rsidR="00BA5183" w:rsidDel="00BA5183" w:rsidRDefault="005642F5" w:rsidP="00BA5183">
            <w:pPr>
              <w:pStyle w:val="Table8ptText-ASDEFCON"/>
              <w:jc w:val="center"/>
            </w:pPr>
            <w:r>
              <w:t>Final</w:t>
            </w:r>
          </w:p>
        </w:tc>
        <w:tc>
          <w:tcPr>
            <w:tcW w:w="1134" w:type="dxa"/>
            <w:tcBorders>
              <w:top w:val="nil"/>
              <w:bottom w:val="single" w:sz="4" w:space="0" w:color="auto"/>
            </w:tcBorders>
          </w:tcPr>
          <w:p w14:paraId="2B51FBB1" w14:textId="2EC80299" w:rsidR="00BA5183" w:rsidDel="00BA5183" w:rsidRDefault="005642F5" w:rsidP="00ED512A">
            <w:pPr>
              <w:pStyle w:val="Table8ptText-ASDEFCON"/>
              <w:jc w:val="center"/>
            </w:pPr>
            <w:r>
              <w:t>each PCA</w:t>
            </w:r>
            <w:r w:rsidR="00B0285A">
              <w:t xml:space="preserve"> </w:t>
            </w:r>
            <w:r>
              <w:t>(see notes)</w:t>
            </w:r>
          </w:p>
        </w:tc>
        <w:tc>
          <w:tcPr>
            <w:tcW w:w="709" w:type="dxa"/>
            <w:tcBorders>
              <w:top w:val="nil"/>
              <w:bottom w:val="single" w:sz="4" w:space="0" w:color="auto"/>
            </w:tcBorders>
          </w:tcPr>
          <w:p w14:paraId="03318900" w14:textId="6ACF8184" w:rsidR="00BA5183" w:rsidRDefault="005642F5" w:rsidP="00795832">
            <w:pPr>
              <w:pStyle w:val="Table8ptText-ASDEFCON"/>
              <w:numPr>
                <w:ilvl w:val="0"/>
                <w:numId w:val="0"/>
              </w:numPr>
              <w:jc w:val="center"/>
            </w:pPr>
            <w:r>
              <w:t>DMS</w:t>
            </w:r>
          </w:p>
        </w:tc>
        <w:tc>
          <w:tcPr>
            <w:tcW w:w="850" w:type="dxa"/>
            <w:tcBorders>
              <w:top w:val="nil"/>
              <w:bottom w:val="single" w:sz="4" w:space="0" w:color="auto"/>
            </w:tcBorders>
          </w:tcPr>
          <w:p w14:paraId="1E61745B" w14:textId="5A9DDE0E" w:rsidR="00BA5183" w:rsidRDefault="005642F5" w:rsidP="00795832">
            <w:pPr>
              <w:pStyle w:val="Table8ptText-ASDEFCON"/>
              <w:numPr>
                <w:ilvl w:val="0"/>
                <w:numId w:val="0"/>
              </w:numPr>
              <w:jc w:val="center"/>
            </w:pPr>
            <w:r>
              <w:t>CR</w:t>
            </w:r>
          </w:p>
        </w:tc>
        <w:tc>
          <w:tcPr>
            <w:tcW w:w="1418" w:type="dxa"/>
            <w:tcBorders>
              <w:top w:val="nil"/>
              <w:bottom w:val="single" w:sz="4" w:space="0" w:color="auto"/>
            </w:tcBorders>
          </w:tcPr>
          <w:p w14:paraId="1BB9991C" w14:textId="77777777" w:rsidR="00BA5183" w:rsidRPr="00EC1CB3" w:rsidRDefault="00BA5183" w:rsidP="00795832">
            <w:pPr>
              <w:pStyle w:val="Table8ptText-ASDEFCON"/>
              <w:jc w:val="center"/>
            </w:pPr>
          </w:p>
        </w:tc>
        <w:tc>
          <w:tcPr>
            <w:tcW w:w="708" w:type="dxa"/>
            <w:tcBorders>
              <w:top w:val="nil"/>
              <w:bottom w:val="single" w:sz="4" w:space="0" w:color="auto"/>
            </w:tcBorders>
          </w:tcPr>
          <w:p w14:paraId="3A338DAE" w14:textId="58203B8F" w:rsidR="00BA5183" w:rsidDel="00BA5183" w:rsidRDefault="00C84E98" w:rsidP="00795832">
            <w:pPr>
              <w:pStyle w:val="Table8ptText-ASDEFCON"/>
              <w:jc w:val="center"/>
            </w:pPr>
            <w:r>
              <w:t>10</w:t>
            </w:r>
          </w:p>
        </w:tc>
        <w:tc>
          <w:tcPr>
            <w:tcW w:w="851" w:type="dxa"/>
            <w:tcBorders>
              <w:top w:val="nil"/>
              <w:bottom w:val="single" w:sz="4" w:space="0" w:color="auto"/>
            </w:tcBorders>
          </w:tcPr>
          <w:p w14:paraId="66CF2320" w14:textId="37843509" w:rsidR="00BA5183" w:rsidRDefault="005642F5" w:rsidP="00795832">
            <w:pPr>
              <w:pStyle w:val="Table8ptText-ASDEFCON"/>
              <w:numPr>
                <w:ilvl w:val="0"/>
                <w:numId w:val="0"/>
              </w:numPr>
              <w:jc w:val="center"/>
            </w:pPr>
            <w:r>
              <w:t>Approval</w:t>
            </w:r>
          </w:p>
        </w:tc>
        <w:tc>
          <w:tcPr>
            <w:tcW w:w="1134" w:type="dxa"/>
            <w:tcBorders>
              <w:top w:val="nil"/>
              <w:bottom w:val="single" w:sz="4" w:space="0" w:color="auto"/>
            </w:tcBorders>
          </w:tcPr>
          <w:p w14:paraId="33837770" w14:textId="4868A201" w:rsidR="00BA5183" w:rsidRDefault="00AB5E89" w:rsidP="00795832">
            <w:pPr>
              <w:pStyle w:val="Table8ptText-ASDEFCON"/>
              <w:jc w:val="center"/>
            </w:pPr>
            <w:r>
              <w:t>See notes</w:t>
            </w:r>
          </w:p>
        </w:tc>
        <w:tc>
          <w:tcPr>
            <w:tcW w:w="2551" w:type="dxa"/>
            <w:tcBorders>
              <w:top w:val="nil"/>
              <w:bottom w:val="single" w:sz="4" w:space="0" w:color="auto"/>
            </w:tcBorders>
          </w:tcPr>
          <w:p w14:paraId="3BBF4508" w14:textId="5DA34930" w:rsidR="00BA5183" w:rsidRDefault="000063FE" w:rsidP="000063FE">
            <w:pPr>
              <w:pStyle w:val="Table8ptText-ASDEFCON"/>
              <w:jc w:val="left"/>
              <w:rPr>
                <w:snapToGrid w:val="0"/>
              </w:rPr>
            </w:pPr>
            <w:r>
              <w:rPr>
                <w:snapToGrid w:val="0"/>
              </w:rPr>
              <w:t xml:space="preserve">To be submitted once the Product Baseline (PBL) has been established for each delivered Mission System and Support System Component that has been subject </w:t>
            </w:r>
            <w:r w:rsidR="00C84E98">
              <w:rPr>
                <w:snapToGrid w:val="0"/>
              </w:rPr>
              <w:t xml:space="preserve">to </w:t>
            </w:r>
            <w:r>
              <w:rPr>
                <w:snapToGrid w:val="0"/>
              </w:rPr>
              <w:t>a PCA.</w:t>
            </w:r>
          </w:p>
          <w:p w14:paraId="5589E458" w14:textId="33F9E644" w:rsidR="000063FE" w:rsidDel="00904868" w:rsidRDefault="000063FE" w:rsidP="000063FE">
            <w:pPr>
              <w:pStyle w:val="Table8ptText-ASDEFCON"/>
              <w:jc w:val="left"/>
              <w:rPr>
                <w:snapToGrid w:val="0"/>
              </w:rPr>
            </w:pPr>
            <w:r>
              <w:rPr>
                <w:snapToGrid w:val="0"/>
              </w:rPr>
              <w:t>Maintenance updates are required for each change to a delivered PBL, as agreed with the Commonwealth Representative.</w:t>
            </w:r>
          </w:p>
        </w:tc>
      </w:tr>
      <w:tr w:rsidR="00A60698" w:rsidRPr="00EC1CB3" w14:paraId="59BB8DE1" w14:textId="77777777" w:rsidTr="004275EA">
        <w:tc>
          <w:tcPr>
            <w:tcW w:w="736" w:type="dxa"/>
            <w:tcBorders>
              <w:top w:val="single" w:sz="4" w:space="0" w:color="auto"/>
              <w:bottom w:val="nil"/>
            </w:tcBorders>
          </w:tcPr>
          <w:p w14:paraId="0F8C0CC0" w14:textId="77777777" w:rsidR="00795832" w:rsidRDefault="00795832" w:rsidP="00795832">
            <w:pPr>
              <w:pStyle w:val="Table8ptText-ASDEFCON"/>
              <w:jc w:val="left"/>
            </w:pPr>
            <w:r>
              <w:t>CM-120</w:t>
            </w:r>
          </w:p>
        </w:tc>
        <w:tc>
          <w:tcPr>
            <w:tcW w:w="1671" w:type="dxa"/>
            <w:tcBorders>
              <w:top w:val="single" w:sz="4" w:space="0" w:color="auto"/>
              <w:bottom w:val="nil"/>
            </w:tcBorders>
          </w:tcPr>
          <w:p w14:paraId="0AD1E5F0" w14:textId="77777777" w:rsidR="00795832" w:rsidRDefault="00795832" w:rsidP="00795832">
            <w:pPr>
              <w:pStyle w:val="Table8ptText-ASDEFCON"/>
              <w:numPr>
                <w:ilvl w:val="0"/>
                <w:numId w:val="0"/>
              </w:numPr>
              <w:jc w:val="left"/>
            </w:pPr>
            <w:r>
              <w:t>CSA Exchange Data</w:t>
            </w:r>
          </w:p>
        </w:tc>
        <w:tc>
          <w:tcPr>
            <w:tcW w:w="734" w:type="dxa"/>
            <w:tcBorders>
              <w:top w:val="single" w:sz="4" w:space="0" w:color="auto"/>
              <w:bottom w:val="nil"/>
            </w:tcBorders>
          </w:tcPr>
          <w:p w14:paraId="316EE6E7" w14:textId="1F981E2C" w:rsidR="00795832" w:rsidRDefault="00795832" w:rsidP="00795832">
            <w:pPr>
              <w:pStyle w:val="Table8ptText-ASDEFCON"/>
              <w:jc w:val="center"/>
            </w:pPr>
            <w:r>
              <w:t>6.5</w:t>
            </w:r>
          </w:p>
        </w:tc>
        <w:tc>
          <w:tcPr>
            <w:tcW w:w="318" w:type="dxa"/>
            <w:tcBorders>
              <w:top w:val="single" w:sz="4" w:space="0" w:color="auto"/>
              <w:bottom w:val="nil"/>
            </w:tcBorders>
          </w:tcPr>
          <w:p w14:paraId="069D0709" w14:textId="77777777" w:rsidR="00795832" w:rsidRPr="00EC1CB3" w:rsidRDefault="00795832" w:rsidP="00795832">
            <w:pPr>
              <w:pStyle w:val="Table8ptText-ASDEFCON"/>
              <w:jc w:val="center"/>
            </w:pPr>
            <w:r>
              <w:t>a</w:t>
            </w:r>
          </w:p>
        </w:tc>
        <w:tc>
          <w:tcPr>
            <w:tcW w:w="931" w:type="dxa"/>
            <w:tcBorders>
              <w:top w:val="single" w:sz="4" w:space="0" w:color="auto"/>
              <w:bottom w:val="nil"/>
            </w:tcBorders>
          </w:tcPr>
          <w:p w14:paraId="512392F3" w14:textId="4A1865EC" w:rsidR="00795832" w:rsidRPr="00EC1CB3" w:rsidRDefault="00AE5B51" w:rsidP="00795832">
            <w:pPr>
              <w:pStyle w:val="Table8ptText-ASDEFCON"/>
              <w:jc w:val="center"/>
            </w:pPr>
            <w:r>
              <w:t>Preliminary</w:t>
            </w:r>
          </w:p>
        </w:tc>
        <w:tc>
          <w:tcPr>
            <w:tcW w:w="1134" w:type="dxa"/>
            <w:tcBorders>
              <w:top w:val="single" w:sz="4" w:space="0" w:color="auto"/>
              <w:bottom w:val="nil"/>
            </w:tcBorders>
          </w:tcPr>
          <w:p w14:paraId="5CC95455" w14:textId="621AC36A" w:rsidR="00795832" w:rsidRDefault="00795832" w:rsidP="00795832">
            <w:pPr>
              <w:pStyle w:val="Table8ptText-ASDEFCON"/>
              <w:jc w:val="center"/>
            </w:pPr>
            <w:r>
              <w:t>SDR-20</w:t>
            </w:r>
          </w:p>
        </w:tc>
        <w:tc>
          <w:tcPr>
            <w:tcW w:w="709" w:type="dxa"/>
            <w:tcBorders>
              <w:top w:val="single" w:sz="4" w:space="0" w:color="auto"/>
              <w:bottom w:val="nil"/>
            </w:tcBorders>
          </w:tcPr>
          <w:p w14:paraId="32B53BD6" w14:textId="77777777" w:rsidR="00795832" w:rsidRDefault="00795832" w:rsidP="00795832">
            <w:pPr>
              <w:pStyle w:val="Table8ptText-ASDEFCON"/>
              <w:jc w:val="center"/>
            </w:pPr>
            <w:r>
              <w:t>DMS</w:t>
            </w:r>
          </w:p>
        </w:tc>
        <w:tc>
          <w:tcPr>
            <w:tcW w:w="850" w:type="dxa"/>
            <w:tcBorders>
              <w:top w:val="single" w:sz="4" w:space="0" w:color="auto"/>
              <w:bottom w:val="nil"/>
            </w:tcBorders>
          </w:tcPr>
          <w:p w14:paraId="6DC55D5A" w14:textId="77777777" w:rsidR="00795832" w:rsidRDefault="00795832" w:rsidP="00795832">
            <w:pPr>
              <w:pStyle w:val="Table8ptText-ASDEFCON"/>
              <w:numPr>
                <w:ilvl w:val="0"/>
                <w:numId w:val="0"/>
              </w:numPr>
              <w:jc w:val="center"/>
            </w:pPr>
            <w:r>
              <w:t>CR</w:t>
            </w:r>
          </w:p>
        </w:tc>
        <w:tc>
          <w:tcPr>
            <w:tcW w:w="1418" w:type="dxa"/>
            <w:tcBorders>
              <w:top w:val="single" w:sz="4" w:space="0" w:color="auto"/>
              <w:bottom w:val="nil"/>
            </w:tcBorders>
          </w:tcPr>
          <w:p w14:paraId="479B3304" w14:textId="77777777" w:rsidR="00795832" w:rsidRDefault="00795832" w:rsidP="00795832">
            <w:pPr>
              <w:pStyle w:val="Table8ptText-ASDEFCON"/>
              <w:jc w:val="center"/>
            </w:pPr>
            <w:r>
              <w:t>DID-CM-DATA-XDATA</w:t>
            </w:r>
          </w:p>
        </w:tc>
        <w:tc>
          <w:tcPr>
            <w:tcW w:w="708" w:type="dxa"/>
            <w:tcBorders>
              <w:top w:val="single" w:sz="4" w:space="0" w:color="auto"/>
              <w:bottom w:val="nil"/>
            </w:tcBorders>
          </w:tcPr>
          <w:p w14:paraId="2800FAE5" w14:textId="77777777" w:rsidR="00795832" w:rsidRDefault="00795832" w:rsidP="00795832">
            <w:pPr>
              <w:pStyle w:val="Table8ptText-ASDEFCON"/>
              <w:jc w:val="center"/>
            </w:pPr>
            <w:r>
              <w:t>20</w:t>
            </w:r>
          </w:p>
        </w:tc>
        <w:tc>
          <w:tcPr>
            <w:tcW w:w="851" w:type="dxa"/>
            <w:tcBorders>
              <w:top w:val="single" w:sz="4" w:space="0" w:color="auto"/>
              <w:bottom w:val="nil"/>
            </w:tcBorders>
          </w:tcPr>
          <w:p w14:paraId="48A5DFE2" w14:textId="37C7A45B" w:rsidR="00795832" w:rsidRDefault="00795832" w:rsidP="00795832">
            <w:pPr>
              <w:pStyle w:val="Table8ptText-ASDEFCON"/>
              <w:jc w:val="center"/>
            </w:pPr>
            <w:r>
              <w:t>Review</w:t>
            </w:r>
          </w:p>
        </w:tc>
        <w:tc>
          <w:tcPr>
            <w:tcW w:w="1134" w:type="dxa"/>
            <w:tcBorders>
              <w:top w:val="single" w:sz="4" w:space="0" w:color="auto"/>
              <w:bottom w:val="nil"/>
            </w:tcBorders>
          </w:tcPr>
          <w:p w14:paraId="1E8ABFE3" w14:textId="6E26D7EE" w:rsidR="00795832" w:rsidRDefault="00795832" w:rsidP="00795832">
            <w:pPr>
              <w:pStyle w:val="Table8ptText-ASDEFCON"/>
              <w:jc w:val="center"/>
            </w:pPr>
            <w:r>
              <w:t>NA</w:t>
            </w:r>
          </w:p>
        </w:tc>
        <w:tc>
          <w:tcPr>
            <w:tcW w:w="2551" w:type="dxa"/>
            <w:tcBorders>
              <w:top w:val="single" w:sz="4" w:space="0" w:color="auto"/>
              <w:bottom w:val="nil"/>
            </w:tcBorders>
          </w:tcPr>
          <w:p w14:paraId="341C2906" w14:textId="0E2CADAB" w:rsidR="00795832" w:rsidRDefault="00795832" w:rsidP="00795832">
            <w:pPr>
              <w:pStyle w:val="NoteToDrafters-ASDEFCON"/>
              <w:jc w:val="left"/>
              <w:rPr>
                <w:sz w:val="16"/>
                <w:szCs w:val="16"/>
              </w:rPr>
            </w:pPr>
            <w:r w:rsidRPr="00397FA2">
              <w:rPr>
                <w:sz w:val="16"/>
                <w:szCs w:val="16"/>
              </w:rPr>
              <w:t xml:space="preserve">Note to drafters:  </w:t>
            </w:r>
            <w:r w:rsidR="00FA09AF">
              <w:rPr>
                <w:sz w:val="16"/>
                <w:szCs w:val="16"/>
              </w:rPr>
              <w:t xml:space="preserve"> </w:t>
            </w:r>
            <w:r w:rsidRPr="00397FA2">
              <w:rPr>
                <w:sz w:val="16"/>
                <w:szCs w:val="16"/>
              </w:rPr>
              <w:t>Delete if CSA data transfer is not required.</w:t>
            </w:r>
          </w:p>
          <w:p w14:paraId="4BF038B0" w14:textId="37024253" w:rsidR="00795832" w:rsidRPr="00397FA2" w:rsidRDefault="00795832" w:rsidP="00795832">
            <w:pPr>
              <w:pStyle w:val="Table8ptText-ASDEFCON"/>
              <w:jc w:val="left"/>
            </w:pPr>
            <w:r>
              <w:t>Draft used to verify and agree the exchange schema</w:t>
            </w:r>
            <w:r w:rsidR="005E614E" w:rsidRPr="000063FE">
              <w:t>, including the associated product breakdown structure to be used</w:t>
            </w:r>
            <w:r>
              <w:t>.</w:t>
            </w:r>
          </w:p>
        </w:tc>
      </w:tr>
      <w:tr w:rsidR="00A60698" w:rsidRPr="00EC1CB3" w14:paraId="2C2F6E0D" w14:textId="77777777" w:rsidTr="004275EA">
        <w:tc>
          <w:tcPr>
            <w:tcW w:w="736" w:type="dxa"/>
            <w:tcBorders>
              <w:top w:val="nil"/>
              <w:bottom w:val="nil"/>
            </w:tcBorders>
          </w:tcPr>
          <w:p w14:paraId="20647503" w14:textId="77777777" w:rsidR="00C84E98" w:rsidRDefault="00C84E98" w:rsidP="00C84E98">
            <w:pPr>
              <w:pStyle w:val="Table8ptText-ASDEFCON"/>
              <w:jc w:val="left"/>
            </w:pPr>
          </w:p>
        </w:tc>
        <w:tc>
          <w:tcPr>
            <w:tcW w:w="1671" w:type="dxa"/>
            <w:tcBorders>
              <w:top w:val="nil"/>
              <w:bottom w:val="nil"/>
            </w:tcBorders>
          </w:tcPr>
          <w:p w14:paraId="48E9C29D" w14:textId="77777777" w:rsidR="00C84E98" w:rsidRDefault="00C84E98" w:rsidP="00C84E98">
            <w:pPr>
              <w:pStyle w:val="Table8ptText-ASDEFCON"/>
              <w:numPr>
                <w:ilvl w:val="0"/>
                <w:numId w:val="0"/>
              </w:numPr>
              <w:jc w:val="left"/>
            </w:pPr>
          </w:p>
        </w:tc>
        <w:tc>
          <w:tcPr>
            <w:tcW w:w="734" w:type="dxa"/>
            <w:tcBorders>
              <w:top w:val="nil"/>
              <w:bottom w:val="nil"/>
            </w:tcBorders>
          </w:tcPr>
          <w:p w14:paraId="4ADBE8A9" w14:textId="77777777" w:rsidR="00C84E98" w:rsidRDefault="00C84E98" w:rsidP="00C84E98">
            <w:pPr>
              <w:pStyle w:val="Table8ptText-ASDEFCON"/>
              <w:jc w:val="center"/>
            </w:pPr>
          </w:p>
        </w:tc>
        <w:tc>
          <w:tcPr>
            <w:tcW w:w="318" w:type="dxa"/>
            <w:tcBorders>
              <w:top w:val="nil"/>
              <w:bottom w:val="nil"/>
            </w:tcBorders>
          </w:tcPr>
          <w:p w14:paraId="71797D40" w14:textId="479DF612" w:rsidR="00C84E98" w:rsidRDefault="00C84E98" w:rsidP="00C84E98">
            <w:pPr>
              <w:pStyle w:val="Table8ptText-ASDEFCON"/>
              <w:jc w:val="center"/>
            </w:pPr>
            <w:r>
              <w:t>b</w:t>
            </w:r>
          </w:p>
        </w:tc>
        <w:tc>
          <w:tcPr>
            <w:tcW w:w="931" w:type="dxa"/>
            <w:tcBorders>
              <w:top w:val="nil"/>
              <w:bottom w:val="nil"/>
            </w:tcBorders>
          </w:tcPr>
          <w:p w14:paraId="5CC6E2A1" w14:textId="321B50B6" w:rsidR="00C84E98" w:rsidDel="004C3C5B" w:rsidRDefault="00C84E98" w:rsidP="00C84E98">
            <w:pPr>
              <w:pStyle w:val="Table8ptText-ASDEFCON"/>
              <w:jc w:val="center"/>
            </w:pPr>
            <w:r>
              <w:t>Draft 1</w:t>
            </w:r>
          </w:p>
        </w:tc>
        <w:tc>
          <w:tcPr>
            <w:tcW w:w="1134" w:type="dxa"/>
            <w:tcBorders>
              <w:top w:val="nil"/>
              <w:bottom w:val="nil"/>
            </w:tcBorders>
          </w:tcPr>
          <w:p w14:paraId="54F1275C" w14:textId="2C7A60F7" w:rsidR="00C84E98" w:rsidRDefault="00C84E98" w:rsidP="00C84E98">
            <w:pPr>
              <w:pStyle w:val="Table8ptText-ASDEFCON"/>
              <w:jc w:val="center"/>
            </w:pPr>
            <w:r>
              <w:rPr>
                <w:snapToGrid w:val="0"/>
              </w:rPr>
              <w:t>See notes</w:t>
            </w:r>
          </w:p>
        </w:tc>
        <w:tc>
          <w:tcPr>
            <w:tcW w:w="709" w:type="dxa"/>
            <w:tcBorders>
              <w:top w:val="nil"/>
              <w:bottom w:val="nil"/>
            </w:tcBorders>
          </w:tcPr>
          <w:p w14:paraId="427FCB57" w14:textId="71349385" w:rsidR="00C84E98" w:rsidRDefault="00C84E98" w:rsidP="00C84E98">
            <w:pPr>
              <w:pStyle w:val="Table8ptText-ASDEFCON"/>
              <w:jc w:val="center"/>
            </w:pPr>
            <w:r>
              <w:rPr>
                <w:snapToGrid w:val="0"/>
              </w:rPr>
              <w:t>DMS</w:t>
            </w:r>
          </w:p>
        </w:tc>
        <w:tc>
          <w:tcPr>
            <w:tcW w:w="850" w:type="dxa"/>
            <w:tcBorders>
              <w:top w:val="nil"/>
              <w:bottom w:val="nil"/>
            </w:tcBorders>
          </w:tcPr>
          <w:p w14:paraId="3BA8970E" w14:textId="090C47A9" w:rsidR="00C84E98" w:rsidRDefault="00C84E98" w:rsidP="00C84E98">
            <w:pPr>
              <w:pStyle w:val="Table8ptText-ASDEFCON"/>
              <w:numPr>
                <w:ilvl w:val="0"/>
                <w:numId w:val="0"/>
              </w:numPr>
              <w:jc w:val="center"/>
            </w:pPr>
            <w:r>
              <w:rPr>
                <w:snapToGrid w:val="0"/>
              </w:rPr>
              <w:t>CR</w:t>
            </w:r>
          </w:p>
        </w:tc>
        <w:tc>
          <w:tcPr>
            <w:tcW w:w="1418" w:type="dxa"/>
            <w:tcBorders>
              <w:top w:val="nil"/>
              <w:bottom w:val="nil"/>
            </w:tcBorders>
          </w:tcPr>
          <w:p w14:paraId="4DB7D4BE" w14:textId="77777777" w:rsidR="00C84E98" w:rsidRDefault="00C84E98" w:rsidP="00C84E98">
            <w:pPr>
              <w:pStyle w:val="Table8ptText-ASDEFCON"/>
              <w:jc w:val="center"/>
            </w:pPr>
          </w:p>
        </w:tc>
        <w:tc>
          <w:tcPr>
            <w:tcW w:w="708" w:type="dxa"/>
            <w:tcBorders>
              <w:top w:val="nil"/>
              <w:bottom w:val="nil"/>
            </w:tcBorders>
          </w:tcPr>
          <w:p w14:paraId="20696301" w14:textId="3725D910" w:rsidR="00C84E98" w:rsidRDefault="00C84E98" w:rsidP="00C84E98">
            <w:pPr>
              <w:pStyle w:val="Table8ptText-ASDEFCON"/>
              <w:jc w:val="center"/>
            </w:pPr>
            <w:r>
              <w:rPr>
                <w:snapToGrid w:val="0"/>
              </w:rPr>
              <w:t>20</w:t>
            </w:r>
          </w:p>
        </w:tc>
        <w:tc>
          <w:tcPr>
            <w:tcW w:w="851" w:type="dxa"/>
            <w:tcBorders>
              <w:top w:val="nil"/>
              <w:bottom w:val="nil"/>
            </w:tcBorders>
          </w:tcPr>
          <w:p w14:paraId="0607D903" w14:textId="42051D45" w:rsidR="00C84E98" w:rsidRDefault="00C84E98" w:rsidP="00C84E98">
            <w:pPr>
              <w:pStyle w:val="Table8ptText-ASDEFCON"/>
              <w:jc w:val="center"/>
            </w:pPr>
            <w:r>
              <w:rPr>
                <w:snapToGrid w:val="0"/>
              </w:rPr>
              <w:t>Approval</w:t>
            </w:r>
          </w:p>
        </w:tc>
        <w:tc>
          <w:tcPr>
            <w:tcW w:w="1134" w:type="dxa"/>
            <w:tcBorders>
              <w:top w:val="nil"/>
              <w:bottom w:val="nil"/>
            </w:tcBorders>
          </w:tcPr>
          <w:p w14:paraId="761CEBAE" w14:textId="2BBED265" w:rsidR="00C84E98" w:rsidRDefault="00C84E98" w:rsidP="00C84E98">
            <w:pPr>
              <w:pStyle w:val="Table8ptText-ASDEFCON"/>
              <w:jc w:val="center"/>
            </w:pPr>
            <w:r>
              <w:rPr>
                <w:snapToGrid w:val="0"/>
              </w:rPr>
              <w:t>NA</w:t>
            </w:r>
          </w:p>
        </w:tc>
        <w:tc>
          <w:tcPr>
            <w:tcW w:w="2551" w:type="dxa"/>
            <w:tcBorders>
              <w:top w:val="nil"/>
              <w:bottom w:val="nil"/>
            </w:tcBorders>
          </w:tcPr>
          <w:p w14:paraId="4E8A56C4" w14:textId="5543DB00" w:rsidR="00C84E98" w:rsidRPr="00397FA2" w:rsidRDefault="00C84E98" w:rsidP="00C84E98">
            <w:pPr>
              <w:pStyle w:val="Table8ptText-ASDEFCON"/>
              <w:jc w:val="left"/>
            </w:pPr>
            <w:r>
              <w:rPr>
                <w:snapToGrid w:val="0"/>
              </w:rPr>
              <w:t>To be submitted</w:t>
            </w:r>
            <w:r w:rsidRPr="008C41FE">
              <w:rPr>
                <w:snapToGrid w:val="0"/>
              </w:rPr>
              <w:t xml:space="preserve"> </w:t>
            </w:r>
            <w:r>
              <w:rPr>
                <w:snapToGrid w:val="0"/>
              </w:rPr>
              <w:t>within</w:t>
            </w:r>
            <w:r w:rsidRPr="008C41FE">
              <w:rPr>
                <w:snapToGrid w:val="0"/>
              </w:rPr>
              <w:t xml:space="preserve"> 5WDs </w:t>
            </w:r>
            <w:r>
              <w:rPr>
                <w:snapToGrid w:val="0"/>
              </w:rPr>
              <w:t>of the data items that comprise</w:t>
            </w:r>
            <w:r w:rsidRPr="008C41FE">
              <w:rPr>
                <w:snapToGrid w:val="0"/>
              </w:rPr>
              <w:t xml:space="preserve"> </w:t>
            </w:r>
            <w:r>
              <w:rPr>
                <w:snapToGrid w:val="0"/>
              </w:rPr>
              <w:t xml:space="preserve">the Functional Baselines (FBLs) for the </w:t>
            </w:r>
            <w:r w:rsidRPr="008C41FE">
              <w:rPr>
                <w:snapToGrid w:val="0"/>
              </w:rPr>
              <w:t>Mission System</w:t>
            </w:r>
            <w:r>
              <w:rPr>
                <w:snapToGrid w:val="0"/>
              </w:rPr>
              <w:t>(s)</w:t>
            </w:r>
            <w:r w:rsidRPr="008C41FE">
              <w:rPr>
                <w:snapToGrid w:val="0"/>
              </w:rPr>
              <w:t xml:space="preserve"> </w:t>
            </w:r>
            <w:r>
              <w:rPr>
                <w:snapToGrid w:val="0"/>
              </w:rPr>
              <w:t>and</w:t>
            </w:r>
            <w:r w:rsidRPr="008C41FE">
              <w:rPr>
                <w:snapToGrid w:val="0"/>
              </w:rPr>
              <w:t xml:space="preserve"> </w:t>
            </w:r>
            <w:r>
              <w:rPr>
                <w:snapToGrid w:val="0"/>
              </w:rPr>
              <w:t xml:space="preserve">the </w:t>
            </w:r>
            <w:r w:rsidRPr="008C41FE">
              <w:rPr>
                <w:snapToGrid w:val="0"/>
              </w:rPr>
              <w:t xml:space="preserve">Support System </w:t>
            </w:r>
            <w:r>
              <w:rPr>
                <w:snapToGrid w:val="0"/>
              </w:rPr>
              <w:t>being</w:t>
            </w:r>
            <w:r w:rsidRPr="008C41FE">
              <w:rPr>
                <w:snapToGrid w:val="0"/>
              </w:rPr>
              <w:t xml:space="preserve"> Approved</w:t>
            </w:r>
            <w:r>
              <w:rPr>
                <w:snapToGrid w:val="0"/>
              </w:rPr>
              <w:t>,</w:t>
            </w:r>
            <w:r w:rsidRPr="008C41FE">
              <w:rPr>
                <w:snapToGrid w:val="0"/>
              </w:rPr>
              <w:t xml:space="preserve"> or </w:t>
            </w:r>
            <w:r>
              <w:rPr>
                <w:snapToGrid w:val="0"/>
              </w:rPr>
              <w:t xml:space="preserve">of </w:t>
            </w:r>
            <w:r w:rsidRPr="008C41FE">
              <w:rPr>
                <w:snapToGrid w:val="0"/>
              </w:rPr>
              <w:t>the CCP</w:t>
            </w:r>
            <w:r>
              <w:rPr>
                <w:snapToGrid w:val="0"/>
              </w:rPr>
              <w:t xml:space="preserve"> to add the specification(s) to the Contract </w:t>
            </w:r>
            <w:r w:rsidRPr="008C41FE">
              <w:rPr>
                <w:snapToGrid w:val="0"/>
              </w:rPr>
              <w:t>be</w:t>
            </w:r>
            <w:r>
              <w:rPr>
                <w:snapToGrid w:val="0"/>
              </w:rPr>
              <w:t>i</w:t>
            </w:r>
            <w:r w:rsidRPr="008C41FE">
              <w:rPr>
                <w:snapToGrid w:val="0"/>
              </w:rPr>
              <w:t>n</w:t>
            </w:r>
            <w:r>
              <w:rPr>
                <w:snapToGrid w:val="0"/>
              </w:rPr>
              <w:t>g</w:t>
            </w:r>
            <w:r w:rsidRPr="008C41FE">
              <w:rPr>
                <w:snapToGrid w:val="0"/>
              </w:rPr>
              <w:t xml:space="preserve"> Approved (as applicable to respective data items)</w:t>
            </w:r>
            <w:r>
              <w:rPr>
                <w:snapToGrid w:val="0"/>
              </w:rPr>
              <w:t>.</w:t>
            </w:r>
          </w:p>
        </w:tc>
      </w:tr>
      <w:tr w:rsidR="00A60698" w:rsidRPr="00EC1CB3" w14:paraId="72D98E53" w14:textId="77777777" w:rsidTr="004275EA">
        <w:tc>
          <w:tcPr>
            <w:tcW w:w="736" w:type="dxa"/>
            <w:tcBorders>
              <w:top w:val="nil"/>
              <w:bottom w:val="nil"/>
            </w:tcBorders>
          </w:tcPr>
          <w:p w14:paraId="7820C9D1" w14:textId="77777777" w:rsidR="00C84E98" w:rsidRDefault="00C84E98" w:rsidP="00C84E98">
            <w:pPr>
              <w:pStyle w:val="Table8ptText-ASDEFCON"/>
              <w:jc w:val="left"/>
            </w:pPr>
          </w:p>
        </w:tc>
        <w:tc>
          <w:tcPr>
            <w:tcW w:w="1671" w:type="dxa"/>
            <w:tcBorders>
              <w:top w:val="nil"/>
              <w:bottom w:val="nil"/>
            </w:tcBorders>
          </w:tcPr>
          <w:p w14:paraId="1CEB5808" w14:textId="77777777" w:rsidR="00C84E98" w:rsidRDefault="00C84E98" w:rsidP="00C84E98">
            <w:pPr>
              <w:pStyle w:val="Table8ptText-ASDEFCON"/>
              <w:numPr>
                <w:ilvl w:val="0"/>
                <w:numId w:val="0"/>
              </w:numPr>
              <w:jc w:val="left"/>
            </w:pPr>
          </w:p>
        </w:tc>
        <w:tc>
          <w:tcPr>
            <w:tcW w:w="734" w:type="dxa"/>
            <w:tcBorders>
              <w:top w:val="nil"/>
              <w:bottom w:val="nil"/>
            </w:tcBorders>
          </w:tcPr>
          <w:p w14:paraId="0B9CDD30" w14:textId="77777777" w:rsidR="00C84E98" w:rsidRDefault="00C84E98" w:rsidP="00C84E98">
            <w:pPr>
              <w:pStyle w:val="Table8ptText-ASDEFCON"/>
              <w:jc w:val="center"/>
            </w:pPr>
          </w:p>
        </w:tc>
        <w:tc>
          <w:tcPr>
            <w:tcW w:w="318" w:type="dxa"/>
            <w:tcBorders>
              <w:top w:val="nil"/>
              <w:bottom w:val="nil"/>
            </w:tcBorders>
          </w:tcPr>
          <w:p w14:paraId="1BDE2958" w14:textId="69291187" w:rsidR="00C84E98" w:rsidRDefault="00C84E98" w:rsidP="00C84E98">
            <w:pPr>
              <w:pStyle w:val="Table8ptText-ASDEFCON"/>
              <w:jc w:val="center"/>
            </w:pPr>
            <w:r>
              <w:t>c</w:t>
            </w:r>
          </w:p>
        </w:tc>
        <w:tc>
          <w:tcPr>
            <w:tcW w:w="931" w:type="dxa"/>
            <w:tcBorders>
              <w:top w:val="nil"/>
              <w:bottom w:val="nil"/>
            </w:tcBorders>
          </w:tcPr>
          <w:p w14:paraId="34E4E392" w14:textId="33D0260A" w:rsidR="00C84E98" w:rsidRDefault="00C84E98" w:rsidP="00C84E98">
            <w:pPr>
              <w:pStyle w:val="Table8ptText-ASDEFCON"/>
              <w:numPr>
                <w:ilvl w:val="0"/>
                <w:numId w:val="0"/>
              </w:numPr>
              <w:jc w:val="center"/>
            </w:pPr>
            <w:r>
              <w:t>Draft 2</w:t>
            </w:r>
          </w:p>
        </w:tc>
        <w:tc>
          <w:tcPr>
            <w:tcW w:w="1134" w:type="dxa"/>
            <w:tcBorders>
              <w:top w:val="nil"/>
              <w:bottom w:val="nil"/>
            </w:tcBorders>
          </w:tcPr>
          <w:p w14:paraId="4BFB2045" w14:textId="0BE330A7" w:rsidR="00C84E98" w:rsidRDefault="00C84E98" w:rsidP="00C84E98">
            <w:pPr>
              <w:pStyle w:val="Table8ptText-ASDEFCON"/>
              <w:jc w:val="center"/>
              <w:rPr>
                <w:snapToGrid w:val="0"/>
              </w:rPr>
            </w:pPr>
            <w:r>
              <w:rPr>
                <w:snapToGrid w:val="0"/>
              </w:rPr>
              <w:t>PDR-20</w:t>
            </w:r>
          </w:p>
        </w:tc>
        <w:tc>
          <w:tcPr>
            <w:tcW w:w="709" w:type="dxa"/>
            <w:tcBorders>
              <w:top w:val="nil"/>
              <w:bottom w:val="nil"/>
            </w:tcBorders>
          </w:tcPr>
          <w:p w14:paraId="7C11D4CC" w14:textId="286E1D64" w:rsidR="00C84E98" w:rsidRDefault="00C84E98" w:rsidP="00C84E98">
            <w:pPr>
              <w:pStyle w:val="Table8ptText-ASDEFCON"/>
              <w:jc w:val="center"/>
              <w:rPr>
                <w:snapToGrid w:val="0"/>
              </w:rPr>
            </w:pPr>
            <w:r>
              <w:t>DMS</w:t>
            </w:r>
          </w:p>
        </w:tc>
        <w:tc>
          <w:tcPr>
            <w:tcW w:w="850" w:type="dxa"/>
            <w:tcBorders>
              <w:top w:val="nil"/>
              <w:bottom w:val="nil"/>
            </w:tcBorders>
          </w:tcPr>
          <w:p w14:paraId="531D9F3A" w14:textId="236A4BD6" w:rsidR="00C84E98" w:rsidRDefault="00C84E98" w:rsidP="00C84E98">
            <w:pPr>
              <w:pStyle w:val="Table8ptText-ASDEFCON"/>
              <w:numPr>
                <w:ilvl w:val="0"/>
                <w:numId w:val="0"/>
              </w:numPr>
              <w:jc w:val="center"/>
              <w:rPr>
                <w:snapToGrid w:val="0"/>
              </w:rPr>
            </w:pPr>
            <w:r>
              <w:t>CR</w:t>
            </w:r>
          </w:p>
        </w:tc>
        <w:tc>
          <w:tcPr>
            <w:tcW w:w="1418" w:type="dxa"/>
            <w:tcBorders>
              <w:top w:val="nil"/>
              <w:bottom w:val="nil"/>
            </w:tcBorders>
          </w:tcPr>
          <w:p w14:paraId="32725D7F" w14:textId="77777777" w:rsidR="00C84E98" w:rsidRDefault="00C84E98" w:rsidP="00C84E98">
            <w:pPr>
              <w:pStyle w:val="Table8ptText-ASDEFCON"/>
              <w:jc w:val="center"/>
            </w:pPr>
          </w:p>
        </w:tc>
        <w:tc>
          <w:tcPr>
            <w:tcW w:w="708" w:type="dxa"/>
            <w:tcBorders>
              <w:top w:val="nil"/>
              <w:bottom w:val="nil"/>
            </w:tcBorders>
          </w:tcPr>
          <w:p w14:paraId="68799A6A" w14:textId="1C0588AD" w:rsidR="00C84E98" w:rsidRDefault="00C84E98" w:rsidP="00C84E98">
            <w:pPr>
              <w:pStyle w:val="Table8ptText-ASDEFCON"/>
              <w:jc w:val="center"/>
              <w:rPr>
                <w:snapToGrid w:val="0"/>
              </w:rPr>
            </w:pPr>
            <w:r>
              <w:t>by MSR</w:t>
            </w:r>
          </w:p>
        </w:tc>
        <w:tc>
          <w:tcPr>
            <w:tcW w:w="851" w:type="dxa"/>
            <w:tcBorders>
              <w:top w:val="nil"/>
              <w:bottom w:val="nil"/>
            </w:tcBorders>
          </w:tcPr>
          <w:p w14:paraId="1C25C713" w14:textId="61BA4CD8" w:rsidR="00C84E98" w:rsidRDefault="00C84E98" w:rsidP="00C84E98">
            <w:pPr>
              <w:pStyle w:val="Table8ptText-ASDEFCON"/>
              <w:jc w:val="center"/>
              <w:rPr>
                <w:snapToGrid w:val="0"/>
              </w:rPr>
            </w:pPr>
            <w:r>
              <w:t>Approval</w:t>
            </w:r>
          </w:p>
        </w:tc>
        <w:tc>
          <w:tcPr>
            <w:tcW w:w="1134" w:type="dxa"/>
            <w:tcBorders>
              <w:top w:val="nil"/>
              <w:bottom w:val="nil"/>
            </w:tcBorders>
          </w:tcPr>
          <w:p w14:paraId="7052F353" w14:textId="4322DB20" w:rsidR="00C84E98" w:rsidRDefault="00C84E98" w:rsidP="00C84E98">
            <w:pPr>
              <w:pStyle w:val="Table8ptText-ASDEFCON"/>
              <w:jc w:val="center"/>
              <w:rPr>
                <w:snapToGrid w:val="0"/>
              </w:rPr>
            </w:pPr>
            <w:r>
              <w:t>NA</w:t>
            </w:r>
          </w:p>
        </w:tc>
        <w:tc>
          <w:tcPr>
            <w:tcW w:w="2551" w:type="dxa"/>
            <w:tcBorders>
              <w:top w:val="nil"/>
              <w:bottom w:val="nil"/>
            </w:tcBorders>
          </w:tcPr>
          <w:p w14:paraId="394DA5AC" w14:textId="2EEFB09E" w:rsidR="00C84E98" w:rsidRPr="004F70F2" w:rsidRDefault="00C84E98" w:rsidP="00C84E98">
            <w:pPr>
              <w:pStyle w:val="Table8ptText-ASDEFCON"/>
              <w:jc w:val="left"/>
            </w:pPr>
            <w:r>
              <w:rPr>
                <w:snapToGrid w:val="0"/>
              </w:rPr>
              <w:t>To provide the draft Allocated Baseline in sufficient detail to support PDR.</w:t>
            </w:r>
          </w:p>
        </w:tc>
      </w:tr>
      <w:tr w:rsidR="00A60698" w:rsidRPr="00EC1CB3" w14:paraId="739C2BE9" w14:textId="77777777" w:rsidTr="004275EA">
        <w:tc>
          <w:tcPr>
            <w:tcW w:w="736" w:type="dxa"/>
            <w:tcBorders>
              <w:top w:val="nil"/>
              <w:bottom w:val="nil"/>
            </w:tcBorders>
          </w:tcPr>
          <w:p w14:paraId="452EDC9C" w14:textId="77777777" w:rsidR="00C84E98" w:rsidRDefault="00C84E98" w:rsidP="00C84E98">
            <w:pPr>
              <w:pStyle w:val="Table8ptText-ASDEFCON"/>
              <w:jc w:val="left"/>
            </w:pPr>
          </w:p>
        </w:tc>
        <w:tc>
          <w:tcPr>
            <w:tcW w:w="1671" w:type="dxa"/>
            <w:tcBorders>
              <w:top w:val="nil"/>
              <w:bottom w:val="nil"/>
            </w:tcBorders>
          </w:tcPr>
          <w:p w14:paraId="31D22803" w14:textId="77777777" w:rsidR="00C84E98" w:rsidRDefault="00C84E98" w:rsidP="00C84E98">
            <w:pPr>
              <w:pStyle w:val="Table8ptText-ASDEFCON"/>
              <w:numPr>
                <w:ilvl w:val="0"/>
                <w:numId w:val="0"/>
              </w:numPr>
              <w:jc w:val="left"/>
            </w:pPr>
          </w:p>
        </w:tc>
        <w:tc>
          <w:tcPr>
            <w:tcW w:w="734" w:type="dxa"/>
            <w:tcBorders>
              <w:top w:val="nil"/>
              <w:bottom w:val="nil"/>
            </w:tcBorders>
          </w:tcPr>
          <w:p w14:paraId="6655BEAC" w14:textId="77777777" w:rsidR="00C84E98" w:rsidRDefault="00C84E98" w:rsidP="00C84E98">
            <w:pPr>
              <w:pStyle w:val="Table8ptText-ASDEFCON"/>
              <w:jc w:val="center"/>
            </w:pPr>
          </w:p>
        </w:tc>
        <w:tc>
          <w:tcPr>
            <w:tcW w:w="318" w:type="dxa"/>
            <w:tcBorders>
              <w:top w:val="nil"/>
              <w:bottom w:val="nil"/>
            </w:tcBorders>
          </w:tcPr>
          <w:p w14:paraId="0280C68C" w14:textId="71561782" w:rsidR="00C84E98" w:rsidDel="004C3C5B" w:rsidRDefault="00C84E98" w:rsidP="00C84E98">
            <w:pPr>
              <w:pStyle w:val="Table8ptText-ASDEFCON"/>
              <w:jc w:val="center"/>
            </w:pPr>
            <w:r>
              <w:t>d</w:t>
            </w:r>
          </w:p>
        </w:tc>
        <w:tc>
          <w:tcPr>
            <w:tcW w:w="931" w:type="dxa"/>
            <w:tcBorders>
              <w:top w:val="nil"/>
              <w:bottom w:val="nil"/>
            </w:tcBorders>
          </w:tcPr>
          <w:p w14:paraId="214D9837" w14:textId="286F1D96" w:rsidR="00C84E98" w:rsidRDefault="00C84E98" w:rsidP="00C84E98">
            <w:pPr>
              <w:pStyle w:val="Table8ptText-ASDEFCON"/>
              <w:jc w:val="center"/>
            </w:pPr>
            <w:r>
              <w:t>Draft 3</w:t>
            </w:r>
          </w:p>
        </w:tc>
        <w:tc>
          <w:tcPr>
            <w:tcW w:w="1134" w:type="dxa"/>
            <w:tcBorders>
              <w:top w:val="nil"/>
              <w:bottom w:val="nil"/>
            </w:tcBorders>
          </w:tcPr>
          <w:p w14:paraId="38D54808" w14:textId="49CECEB8" w:rsidR="00C84E98" w:rsidRDefault="00C84E98" w:rsidP="00C84E98">
            <w:pPr>
              <w:pStyle w:val="Table8ptText-ASDEFCON"/>
              <w:jc w:val="center"/>
            </w:pPr>
            <w:r>
              <w:t>DDR-20</w:t>
            </w:r>
          </w:p>
        </w:tc>
        <w:tc>
          <w:tcPr>
            <w:tcW w:w="709" w:type="dxa"/>
            <w:tcBorders>
              <w:top w:val="nil"/>
              <w:bottom w:val="nil"/>
            </w:tcBorders>
          </w:tcPr>
          <w:p w14:paraId="69392169" w14:textId="1DDD50C6" w:rsidR="00C84E98" w:rsidRDefault="00C84E98" w:rsidP="00C84E98">
            <w:pPr>
              <w:pStyle w:val="Table8ptText-ASDEFCON"/>
              <w:jc w:val="center"/>
            </w:pPr>
            <w:r>
              <w:t>DMS</w:t>
            </w:r>
          </w:p>
        </w:tc>
        <w:tc>
          <w:tcPr>
            <w:tcW w:w="850" w:type="dxa"/>
            <w:tcBorders>
              <w:top w:val="nil"/>
              <w:bottom w:val="nil"/>
            </w:tcBorders>
          </w:tcPr>
          <w:p w14:paraId="4FC3B66D" w14:textId="4E706CEF" w:rsidR="00C84E98" w:rsidRDefault="00C84E98" w:rsidP="00C84E98">
            <w:pPr>
              <w:pStyle w:val="Table8ptText-ASDEFCON"/>
              <w:numPr>
                <w:ilvl w:val="0"/>
                <w:numId w:val="0"/>
              </w:numPr>
              <w:jc w:val="center"/>
            </w:pPr>
            <w:r>
              <w:t>CR</w:t>
            </w:r>
          </w:p>
        </w:tc>
        <w:tc>
          <w:tcPr>
            <w:tcW w:w="1418" w:type="dxa"/>
            <w:tcBorders>
              <w:top w:val="nil"/>
              <w:bottom w:val="nil"/>
            </w:tcBorders>
          </w:tcPr>
          <w:p w14:paraId="223A420D" w14:textId="77777777" w:rsidR="00C84E98" w:rsidRDefault="00C84E98" w:rsidP="00C84E98">
            <w:pPr>
              <w:pStyle w:val="Table8ptText-ASDEFCON"/>
              <w:jc w:val="center"/>
            </w:pPr>
          </w:p>
        </w:tc>
        <w:tc>
          <w:tcPr>
            <w:tcW w:w="708" w:type="dxa"/>
            <w:tcBorders>
              <w:top w:val="nil"/>
              <w:bottom w:val="nil"/>
            </w:tcBorders>
          </w:tcPr>
          <w:p w14:paraId="3004A705" w14:textId="4A0FDEB8" w:rsidR="00C84E98" w:rsidRDefault="00C84E98" w:rsidP="00C84E98">
            <w:pPr>
              <w:pStyle w:val="Table8ptText-ASDEFCON"/>
              <w:jc w:val="center"/>
            </w:pPr>
            <w:r>
              <w:t>by MSR</w:t>
            </w:r>
          </w:p>
        </w:tc>
        <w:tc>
          <w:tcPr>
            <w:tcW w:w="851" w:type="dxa"/>
            <w:tcBorders>
              <w:top w:val="nil"/>
              <w:bottom w:val="nil"/>
            </w:tcBorders>
          </w:tcPr>
          <w:p w14:paraId="3D882A6E" w14:textId="5DE02723" w:rsidR="00C84E98" w:rsidRDefault="00C84E98" w:rsidP="00C84E98">
            <w:pPr>
              <w:pStyle w:val="Table8ptText-ASDEFCON"/>
              <w:jc w:val="center"/>
            </w:pPr>
            <w:r>
              <w:t>Approval</w:t>
            </w:r>
          </w:p>
        </w:tc>
        <w:tc>
          <w:tcPr>
            <w:tcW w:w="1134" w:type="dxa"/>
            <w:tcBorders>
              <w:top w:val="nil"/>
              <w:bottom w:val="nil"/>
            </w:tcBorders>
          </w:tcPr>
          <w:p w14:paraId="2BD09FF8" w14:textId="7B4A51F0" w:rsidR="00C84E98" w:rsidRDefault="00C84E98" w:rsidP="00C84E98">
            <w:pPr>
              <w:pStyle w:val="Table8ptText-ASDEFCON"/>
              <w:jc w:val="center"/>
            </w:pPr>
            <w:r>
              <w:t>NA</w:t>
            </w:r>
          </w:p>
        </w:tc>
        <w:tc>
          <w:tcPr>
            <w:tcW w:w="2551" w:type="dxa"/>
            <w:tcBorders>
              <w:top w:val="nil"/>
              <w:bottom w:val="nil"/>
            </w:tcBorders>
          </w:tcPr>
          <w:p w14:paraId="7D95B70B" w14:textId="6D36576D" w:rsidR="00C84E98" w:rsidDel="00904868" w:rsidRDefault="00C84E98" w:rsidP="00C84E98">
            <w:pPr>
              <w:pStyle w:val="Table8ptText-ASDEFCON"/>
              <w:jc w:val="left"/>
              <w:rPr>
                <w:snapToGrid w:val="0"/>
              </w:rPr>
            </w:pPr>
            <w:r>
              <w:rPr>
                <w:snapToGrid w:val="0"/>
              </w:rPr>
              <w:t>To provide the complete Allocated Baseline.</w:t>
            </w:r>
          </w:p>
        </w:tc>
      </w:tr>
      <w:tr w:rsidR="00A60698" w:rsidRPr="00EC1CB3" w14:paraId="13B3E9C0" w14:textId="77777777" w:rsidTr="004275EA">
        <w:tc>
          <w:tcPr>
            <w:tcW w:w="736" w:type="dxa"/>
            <w:tcBorders>
              <w:top w:val="nil"/>
              <w:bottom w:val="single" w:sz="4" w:space="0" w:color="auto"/>
            </w:tcBorders>
          </w:tcPr>
          <w:p w14:paraId="749155C5" w14:textId="77777777" w:rsidR="00C84E98" w:rsidRDefault="00C84E98" w:rsidP="00C84E98">
            <w:pPr>
              <w:pStyle w:val="Table8ptText-ASDEFCON"/>
              <w:jc w:val="left"/>
            </w:pPr>
          </w:p>
        </w:tc>
        <w:tc>
          <w:tcPr>
            <w:tcW w:w="1671" w:type="dxa"/>
            <w:tcBorders>
              <w:top w:val="nil"/>
              <w:bottom w:val="single" w:sz="4" w:space="0" w:color="auto"/>
            </w:tcBorders>
          </w:tcPr>
          <w:p w14:paraId="0694505E" w14:textId="77777777" w:rsidR="00C84E98" w:rsidRDefault="00C84E98" w:rsidP="00C84E98">
            <w:pPr>
              <w:pStyle w:val="Table8ptText-ASDEFCON"/>
              <w:numPr>
                <w:ilvl w:val="0"/>
                <w:numId w:val="0"/>
              </w:numPr>
              <w:jc w:val="left"/>
            </w:pPr>
          </w:p>
        </w:tc>
        <w:tc>
          <w:tcPr>
            <w:tcW w:w="734" w:type="dxa"/>
            <w:tcBorders>
              <w:top w:val="nil"/>
              <w:bottom w:val="single" w:sz="4" w:space="0" w:color="auto"/>
            </w:tcBorders>
          </w:tcPr>
          <w:p w14:paraId="02DBEBE9" w14:textId="77777777" w:rsidR="00C84E98" w:rsidRDefault="00C84E98" w:rsidP="00C84E98">
            <w:pPr>
              <w:pStyle w:val="Table8ptText-ASDEFCON"/>
              <w:jc w:val="center"/>
            </w:pPr>
          </w:p>
        </w:tc>
        <w:tc>
          <w:tcPr>
            <w:tcW w:w="318" w:type="dxa"/>
            <w:tcBorders>
              <w:top w:val="nil"/>
              <w:bottom w:val="single" w:sz="4" w:space="0" w:color="auto"/>
            </w:tcBorders>
          </w:tcPr>
          <w:p w14:paraId="49F6013E" w14:textId="250AED5F" w:rsidR="00C84E98" w:rsidRDefault="00C84E98" w:rsidP="00C84E98">
            <w:pPr>
              <w:pStyle w:val="Table8ptText-ASDEFCON"/>
              <w:jc w:val="center"/>
            </w:pPr>
            <w:r>
              <w:t>e</w:t>
            </w:r>
          </w:p>
        </w:tc>
        <w:tc>
          <w:tcPr>
            <w:tcW w:w="931" w:type="dxa"/>
            <w:tcBorders>
              <w:top w:val="nil"/>
              <w:bottom w:val="single" w:sz="4" w:space="0" w:color="auto"/>
            </w:tcBorders>
          </w:tcPr>
          <w:p w14:paraId="7D9A78D2" w14:textId="6F504EAE" w:rsidR="00C84E98" w:rsidRDefault="00C84E98" w:rsidP="00C84E98">
            <w:pPr>
              <w:pStyle w:val="Table8ptText-ASDEFCON"/>
              <w:jc w:val="center"/>
            </w:pPr>
            <w:r>
              <w:t>Final</w:t>
            </w:r>
          </w:p>
        </w:tc>
        <w:tc>
          <w:tcPr>
            <w:tcW w:w="1134" w:type="dxa"/>
            <w:tcBorders>
              <w:top w:val="nil"/>
              <w:bottom w:val="single" w:sz="4" w:space="0" w:color="auto"/>
            </w:tcBorders>
          </w:tcPr>
          <w:p w14:paraId="2A1A0434" w14:textId="7D53AB72" w:rsidR="00C84E98" w:rsidRDefault="00C84E98" w:rsidP="00ED512A">
            <w:pPr>
              <w:pStyle w:val="Table8ptText-ASDEFCON"/>
              <w:jc w:val="center"/>
            </w:pPr>
            <w:r>
              <w:t>each PCA</w:t>
            </w:r>
            <w:r w:rsidR="00B0285A">
              <w:t xml:space="preserve"> </w:t>
            </w:r>
            <w:r>
              <w:t>(see notes)</w:t>
            </w:r>
          </w:p>
        </w:tc>
        <w:tc>
          <w:tcPr>
            <w:tcW w:w="709" w:type="dxa"/>
            <w:tcBorders>
              <w:top w:val="nil"/>
              <w:bottom w:val="single" w:sz="4" w:space="0" w:color="auto"/>
            </w:tcBorders>
          </w:tcPr>
          <w:p w14:paraId="432018BB" w14:textId="49BCE1B6" w:rsidR="00C84E98" w:rsidRDefault="00C84E98" w:rsidP="00C84E98">
            <w:pPr>
              <w:pStyle w:val="Table8ptText-ASDEFCON"/>
              <w:jc w:val="center"/>
            </w:pPr>
            <w:r>
              <w:t>DMS</w:t>
            </w:r>
          </w:p>
        </w:tc>
        <w:tc>
          <w:tcPr>
            <w:tcW w:w="850" w:type="dxa"/>
            <w:tcBorders>
              <w:top w:val="nil"/>
              <w:bottom w:val="single" w:sz="4" w:space="0" w:color="auto"/>
            </w:tcBorders>
          </w:tcPr>
          <w:p w14:paraId="41618F9B" w14:textId="1D202F3A" w:rsidR="00C84E98" w:rsidRDefault="00C84E98" w:rsidP="00C84E98">
            <w:pPr>
              <w:pStyle w:val="Table8ptText-ASDEFCON"/>
              <w:numPr>
                <w:ilvl w:val="0"/>
                <w:numId w:val="0"/>
              </w:numPr>
              <w:jc w:val="center"/>
            </w:pPr>
            <w:r>
              <w:t>CR</w:t>
            </w:r>
          </w:p>
        </w:tc>
        <w:tc>
          <w:tcPr>
            <w:tcW w:w="1418" w:type="dxa"/>
            <w:tcBorders>
              <w:top w:val="nil"/>
              <w:bottom w:val="single" w:sz="4" w:space="0" w:color="auto"/>
            </w:tcBorders>
          </w:tcPr>
          <w:p w14:paraId="56CF06B2" w14:textId="77777777" w:rsidR="00C84E98" w:rsidRDefault="00C84E98" w:rsidP="00C84E98">
            <w:pPr>
              <w:pStyle w:val="Table8ptText-ASDEFCON"/>
              <w:jc w:val="center"/>
            </w:pPr>
          </w:p>
        </w:tc>
        <w:tc>
          <w:tcPr>
            <w:tcW w:w="708" w:type="dxa"/>
            <w:tcBorders>
              <w:top w:val="nil"/>
              <w:bottom w:val="single" w:sz="4" w:space="0" w:color="auto"/>
            </w:tcBorders>
          </w:tcPr>
          <w:p w14:paraId="5F40CF40" w14:textId="0DE52B54" w:rsidR="00C84E98" w:rsidRDefault="00C84E98" w:rsidP="00C84E98">
            <w:pPr>
              <w:pStyle w:val="Table8ptText-ASDEFCON"/>
              <w:jc w:val="center"/>
            </w:pPr>
            <w:r>
              <w:t>10</w:t>
            </w:r>
          </w:p>
        </w:tc>
        <w:tc>
          <w:tcPr>
            <w:tcW w:w="851" w:type="dxa"/>
            <w:tcBorders>
              <w:top w:val="nil"/>
              <w:bottom w:val="single" w:sz="4" w:space="0" w:color="auto"/>
            </w:tcBorders>
          </w:tcPr>
          <w:p w14:paraId="545BBC5D" w14:textId="62723A8E" w:rsidR="00C84E98" w:rsidRDefault="00C84E98" w:rsidP="00C84E98">
            <w:pPr>
              <w:pStyle w:val="Table8ptText-ASDEFCON"/>
              <w:jc w:val="center"/>
            </w:pPr>
            <w:r>
              <w:t>Approval</w:t>
            </w:r>
          </w:p>
        </w:tc>
        <w:tc>
          <w:tcPr>
            <w:tcW w:w="1134" w:type="dxa"/>
            <w:tcBorders>
              <w:top w:val="nil"/>
              <w:bottom w:val="single" w:sz="4" w:space="0" w:color="auto"/>
            </w:tcBorders>
          </w:tcPr>
          <w:p w14:paraId="5E562E20" w14:textId="2BBBF32F" w:rsidR="00C84E98" w:rsidRDefault="00C84E98" w:rsidP="00C84E98">
            <w:pPr>
              <w:pStyle w:val="Table8ptText-ASDEFCON"/>
              <w:jc w:val="center"/>
            </w:pPr>
            <w:r>
              <w:t>See notes</w:t>
            </w:r>
          </w:p>
        </w:tc>
        <w:tc>
          <w:tcPr>
            <w:tcW w:w="2551" w:type="dxa"/>
            <w:tcBorders>
              <w:top w:val="nil"/>
              <w:bottom w:val="single" w:sz="4" w:space="0" w:color="auto"/>
            </w:tcBorders>
          </w:tcPr>
          <w:p w14:paraId="1452831A" w14:textId="77777777" w:rsidR="00C84E98" w:rsidRDefault="00C84E98" w:rsidP="00C84E98">
            <w:pPr>
              <w:pStyle w:val="Table8ptText-ASDEFCON"/>
              <w:jc w:val="left"/>
              <w:rPr>
                <w:snapToGrid w:val="0"/>
              </w:rPr>
            </w:pPr>
            <w:r>
              <w:rPr>
                <w:snapToGrid w:val="0"/>
              </w:rPr>
              <w:t xml:space="preserve">To be submitted once the Product Baseline (PBL) has been </w:t>
            </w:r>
            <w:r>
              <w:rPr>
                <w:snapToGrid w:val="0"/>
              </w:rPr>
              <w:lastRenderedPageBreak/>
              <w:t>established for each delivered Mission System and Support System Component that has been subject to a PCA.</w:t>
            </w:r>
          </w:p>
          <w:p w14:paraId="2B346282" w14:textId="3C7C305F" w:rsidR="00C84E98" w:rsidRPr="00397FA2" w:rsidRDefault="00C84E98" w:rsidP="00C84E98">
            <w:pPr>
              <w:pStyle w:val="Table8ptText-ASDEFCON"/>
              <w:jc w:val="left"/>
            </w:pPr>
            <w:r>
              <w:rPr>
                <w:snapToGrid w:val="0"/>
              </w:rPr>
              <w:t>Maintenance updates are required for each change to a delivered PBL, as agreed with the Commonwealth Representative.</w:t>
            </w:r>
          </w:p>
        </w:tc>
      </w:tr>
      <w:tr w:rsidR="00A60698" w:rsidRPr="00EC1CB3" w14:paraId="30718E6A" w14:textId="77777777" w:rsidTr="004275EA">
        <w:tc>
          <w:tcPr>
            <w:tcW w:w="736" w:type="dxa"/>
            <w:tcBorders>
              <w:top w:val="single" w:sz="4" w:space="0" w:color="auto"/>
              <w:bottom w:val="single" w:sz="4" w:space="0" w:color="auto"/>
            </w:tcBorders>
          </w:tcPr>
          <w:p w14:paraId="0B3ED7B1" w14:textId="77777777" w:rsidR="00C84E98" w:rsidRPr="00EC1CB3" w:rsidRDefault="00C84E98" w:rsidP="00C84E98">
            <w:pPr>
              <w:pStyle w:val="Table8ptText-ASDEFCON"/>
              <w:jc w:val="left"/>
            </w:pPr>
            <w:r>
              <w:lastRenderedPageBreak/>
              <w:t>CM-130</w:t>
            </w:r>
          </w:p>
        </w:tc>
        <w:tc>
          <w:tcPr>
            <w:tcW w:w="1671" w:type="dxa"/>
            <w:tcBorders>
              <w:top w:val="single" w:sz="4" w:space="0" w:color="auto"/>
              <w:bottom w:val="single" w:sz="4" w:space="0" w:color="auto"/>
            </w:tcBorders>
          </w:tcPr>
          <w:p w14:paraId="04E56ACF" w14:textId="77777777" w:rsidR="00C84E98" w:rsidRPr="00EC1CB3" w:rsidRDefault="00C84E98" w:rsidP="00C84E98">
            <w:pPr>
              <w:pStyle w:val="Table8ptText-ASDEFCON"/>
              <w:jc w:val="left"/>
            </w:pPr>
            <w:r>
              <w:t>Engineering Change Proposal</w:t>
            </w:r>
          </w:p>
        </w:tc>
        <w:tc>
          <w:tcPr>
            <w:tcW w:w="734" w:type="dxa"/>
            <w:tcBorders>
              <w:top w:val="single" w:sz="4" w:space="0" w:color="auto"/>
              <w:bottom w:val="single" w:sz="4" w:space="0" w:color="auto"/>
            </w:tcBorders>
          </w:tcPr>
          <w:p w14:paraId="703F41F1" w14:textId="29CA2E77" w:rsidR="00C84E98" w:rsidRPr="00EC1CB3" w:rsidRDefault="00C84E98" w:rsidP="00C84E98">
            <w:pPr>
              <w:pStyle w:val="Table8ptText-ASDEFCON"/>
              <w:jc w:val="center"/>
            </w:pPr>
            <w:r>
              <w:t>6.4</w:t>
            </w:r>
          </w:p>
        </w:tc>
        <w:tc>
          <w:tcPr>
            <w:tcW w:w="318" w:type="dxa"/>
            <w:tcBorders>
              <w:top w:val="single" w:sz="4" w:space="0" w:color="auto"/>
              <w:bottom w:val="single" w:sz="4" w:space="0" w:color="auto"/>
            </w:tcBorders>
          </w:tcPr>
          <w:p w14:paraId="45D1A3FA" w14:textId="77777777" w:rsidR="00C84E98" w:rsidRPr="00EC1CB3" w:rsidRDefault="00C84E98" w:rsidP="00C84E98">
            <w:pPr>
              <w:pStyle w:val="Table8ptText-ASDEFCON"/>
              <w:jc w:val="center"/>
            </w:pPr>
          </w:p>
        </w:tc>
        <w:tc>
          <w:tcPr>
            <w:tcW w:w="931" w:type="dxa"/>
            <w:tcBorders>
              <w:top w:val="single" w:sz="4" w:space="0" w:color="auto"/>
              <w:bottom w:val="single" w:sz="4" w:space="0" w:color="auto"/>
            </w:tcBorders>
          </w:tcPr>
          <w:p w14:paraId="168C772E" w14:textId="77777777" w:rsidR="00C84E98" w:rsidRPr="00EC1CB3" w:rsidRDefault="00C84E98" w:rsidP="00C84E98">
            <w:pPr>
              <w:pStyle w:val="Table8ptText-ASDEFCON"/>
              <w:jc w:val="center"/>
            </w:pPr>
          </w:p>
        </w:tc>
        <w:tc>
          <w:tcPr>
            <w:tcW w:w="1134" w:type="dxa"/>
            <w:tcBorders>
              <w:top w:val="single" w:sz="4" w:space="0" w:color="auto"/>
              <w:bottom w:val="single" w:sz="4" w:space="0" w:color="auto"/>
            </w:tcBorders>
          </w:tcPr>
          <w:p w14:paraId="25C4CC85" w14:textId="77777777" w:rsidR="00C84E98" w:rsidRPr="00EC1CB3" w:rsidRDefault="00C84E98" w:rsidP="00C84E98">
            <w:pPr>
              <w:pStyle w:val="Table8ptText-ASDEFCON"/>
              <w:jc w:val="center"/>
            </w:pPr>
            <w:r>
              <w:t>When required</w:t>
            </w:r>
          </w:p>
        </w:tc>
        <w:tc>
          <w:tcPr>
            <w:tcW w:w="709" w:type="dxa"/>
            <w:tcBorders>
              <w:top w:val="single" w:sz="4" w:space="0" w:color="auto"/>
              <w:bottom w:val="single" w:sz="4" w:space="0" w:color="auto"/>
            </w:tcBorders>
          </w:tcPr>
          <w:p w14:paraId="09E6D59F" w14:textId="77777777" w:rsidR="00C84E98" w:rsidRPr="00EC1CB3" w:rsidRDefault="00C84E98" w:rsidP="00C84E98">
            <w:pPr>
              <w:pStyle w:val="Table8ptText-ASDEFCON"/>
              <w:jc w:val="center"/>
            </w:pPr>
            <w:r>
              <w:t>DMS</w:t>
            </w:r>
          </w:p>
        </w:tc>
        <w:tc>
          <w:tcPr>
            <w:tcW w:w="850" w:type="dxa"/>
            <w:tcBorders>
              <w:top w:val="single" w:sz="4" w:space="0" w:color="auto"/>
              <w:bottom w:val="single" w:sz="4" w:space="0" w:color="auto"/>
            </w:tcBorders>
          </w:tcPr>
          <w:p w14:paraId="779DFD4A" w14:textId="77777777" w:rsidR="00C84E98" w:rsidRPr="00EC1CB3" w:rsidRDefault="00C84E98" w:rsidP="00C84E98">
            <w:pPr>
              <w:pStyle w:val="Table8ptText-ASDEFCON"/>
              <w:jc w:val="center"/>
            </w:pPr>
            <w:r>
              <w:t>CR</w:t>
            </w:r>
          </w:p>
        </w:tc>
        <w:tc>
          <w:tcPr>
            <w:tcW w:w="1418" w:type="dxa"/>
            <w:tcBorders>
              <w:top w:val="single" w:sz="4" w:space="0" w:color="auto"/>
              <w:bottom w:val="single" w:sz="4" w:space="0" w:color="auto"/>
            </w:tcBorders>
          </w:tcPr>
          <w:p w14:paraId="030AF97F" w14:textId="77777777" w:rsidR="00C84E98" w:rsidRPr="00EC1CB3" w:rsidRDefault="00C84E98" w:rsidP="00C84E98">
            <w:pPr>
              <w:pStyle w:val="Table8ptText-ASDEFCON"/>
              <w:jc w:val="center"/>
            </w:pPr>
            <w:r>
              <w:t>DID-CM-MGT-ECP</w:t>
            </w:r>
          </w:p>
        </w:tc>
        <w:tc>
          <w:tcPr>
            <w:tcW w:w="708" w:type="dxa"/>
            <w:tcBorders>
              <w:top w:val="single" w:sz="4" w:space="0" w:color="auto"/>
              <w:bottom w:val="single" w:sz="4" w:space="0" w:color="auto"/>
            </w:tcBorders>
          </w:tcPr>
          <w:p w14:paraId="6EC055A4" w14:textId="646D185B" w:rsidR="00C84E98" w:rsidRPr="00EC1CB3" w:rsidRDefault="00C84E98">
            <w:pPr>
              <w:pStyle w:val="Table8ptText-ASDEFCON"/>
              <w:jc w:val="center"/>
            </w:pPr>
            <w:r>
              <w:t>40</w:t>
            </w:r>
            <w:r w:rsidR="00B0285A">
              <w:t xml:space="preserve"> </w:t>
            </w:r>
            <w:r>
              <w:t>(or as agreed between the parties)</w:t>
            </w:r>
          </w:p>
        </w:tc>
        <w:tc>
          <w:tcPr>
            <w:tcW w:w="851" w:type="dxa"/>
            <w:tcBorders>
              <w:top w:val="single" w:sz="4" w:space="0" w:color="auto"/>
              <w:bottom w:val="single" w:sz="4" w:space="0" w:color="auto"/>
            </w:tcBorders>
          </w:tcPr>
          <w:p w14:paraId="63A25B14" w14:textId="77777777" w:rsidR="00C84E98" w:rsidRDefault="00C84E98" w:rsidP="00C84E98">
            <w:pPr>
              <w:pStyle w:val="Table8ptText-ASDEFCON"/>
              <w:jc w:val="center"/>
            </w:pPr>
            <w:r>
              <w:t>For Major Changes: CCP approval.</w:t>
            </w:r>
          </w:p>
          <w:p w14:paraId="668CFAAF" w14:textId="77777777" w:rsidR="00C84E98" w:rsidRPr="00EC1CB3" w:rsidRDefault="00C84E98" w:rsidP="00C84E98">
            <w:pPr>
              <w:pStyle w:val="Table8ptText-ASDEFCON"/>
              <w:jc w:val="center"/>
            </w:pPr>
            <w:r>
              <w:t>For Minor Changes: Review</w:t>
            </w:r>
          </w:p>
        </w:tc>
        <w:tc>
          <w:tcPr>
            <w:tcW w:w="1134" w:type="dxa"/>
            <w:tcBorders>
              <w:top w:val="single" w:sz="4" w:space="0" w:color="auto"/>
              <w:bottom w:val="single" w:sz="4" w:space="0" w:color="auto"/>
            </w:tcBorders>
          </w:tcPr>
          <w:p w14:paraId="497A0568" w14:textId="77777777" w:rsidR="00C84E98" w:rsidRPr="00EC1CB3" w:rsidRDefault="00C84E98" w:rsidP="00C84E98">
            <w:pPr>
              <w:pStyle w:val="Table8ptText-ASDEFCON"/>
              <w:jc w:val="center"/>
            </w:pPr>
            <w:r>
              <w:t>NA</w:t>
            </w:r>
          </w:p>
        </w:tc>
        <w:tc>
          <w:tcPr>
            <w:tcW w:w="2551" w:type="dxa"/>
            <w:tcBorders>
              <w:top w:val="single" w:sz="4" w:space="0" w:color="auto"/>
              <w:bottom w:val="single" w:sz="4" w:space="0" w:color="auto"/>
            </w:tcBorders>
          </w:tcPr>
          <w:p w14:paraId="692E4DF5" w14:textId="77777777" w:rsidR="00C84E98" w:rsidRPr="00397FA2" w:rsidRDefault="00C84E98" w:rsidP="00C84E98">
            <w:pPr>
              <w:pStyle w:val="Table8ptText-ASDEFCON"/>
              <w:jc w:val="left"/>
            </w:pPr>
          </w:p>
        </w:tc>
      </w:tr>
      <w:tr w:rsidR="00A60698" w:rsidRPr="00EC1CB3" w14:paraId="6FF60FDE" w14:textId="77777777" w:rsidTr="004275EA">
        <w:tc>
          <w:tcPr>
            <w:tcW w:w="736" w:type="dxa"/>
          </w:tcPr>
          <w:p w14:paraId="2FC35181" w14:textId="77777777" w:rsidR="00C84E98" w:rsidRPr="00EC1CB3" w:rsidRDefault="00C84E98" w:rsidP="00C84E98">
            <w:pPr>
              <w:pStyle w:val="Table8ptText-ASDEFCON"/>
              <w:jc w:val="left"/>
            </w:pPr>
            <w:r w:rsidRPr="00EC1CB3">
              <w:t>V&amp;V-100</w:t>
            </w:r>
          </w:p>
        </w:tc>
        <w:tc>
          <w:tcPr>
            <w:tcW w:w="1671" w:type="dxa"/>
          </w:tcPr>
          <w:p w14:paraId="731A89A5" w14:textId="77777777" w:rsidR="00C84E98" w:rsidRPr="00EC1CB3" w:rsidRDefault="00C84E98" w:rsidP="00C84E98">
            <w:pPr>
              <w:pStyle w:val="Table8ptText-ASDEFCON"/>
              <w:jc w:val="left"/>
            </w:pPr>
            <w:r w:rsidRPr="00EC1CB3">
              <w:t>Verification and Validation Plan</w:t>
            </w:r>
          </w:p>
        </w:tc>
        <w:tc>
          <w:tcPr>
            <w:tcW w:w="734" w:type="dxa"/>
          </w:tcPr>
          <w:p w14:paraId="5C1F64BB" w14:textId="77777777" w:rsidR="00C84E98" w:rsidRPr="00EC1CB3" w:rsidRDefault="00C84E98" w:rsidP="00C84E98">
            <w:pPr>
              <w:pStyle w:val="Table8ptText-ASDEFCON"/>
              <w:jc w:val="center"/>
            </w:pPr>
            <w:r>
              <w:t>7.1.2</w:t>
            </w:r>
          </w:p>
        </w:tc>
        <w:tc>
          <w:tcPr>
            <w:tcW w:w="318" w:type="dxa"/>
          </w:tcPr>
          <w:p w14:paraId="3B683DD0" w14:textId="77777777" w:rsidR="00C84E98" w:rsidRPr="00EC1CB3" w:rsidRDefault="00C84E98" w:rsidP="00C84E98">
            <w:pPr>
              <w:pStyle w:val="Table8ptText-ASDEFCON"/>
              <w:jc w:val="center"/>
            </w:pPr>
            <w:r w:rsidRPr="00EC1CB3">
              <w:t>a</w:t>
            </w:r>
          </w:p>
        </w:tc>
        <w:tc>
          <w:tcPr>
            <w:tcW w:w="931" w:type="dxa"/>
          </w:tcPr>
          <w:p w14:paraId="29183346" w14:textId="77777777" w:rsidR="00C84E98" w:rsidRPr="00EC1CB3" w:rsidRDefault="00C84E98" w:rsidP="00C84E98">
            <w:pPr>
              <w:pStyle w:val="Table8ptText-ASDEFCON"/>
              <w:jc w:val="center"/>
            </w:pPr>
            <w:r w:rsidRPr="00EC1CB3">
              <w:t>Final</w:t>
            </w:r>
          </w:p>
        </w:tc>
        <w:tc>
          <w:tcPr>
            <w:tcW w:w="1134" w:type="dxa"/>
          </w:tcPr>
          <w:p w14:paraId="2073CEB0" w14:textId="77777777" w:rsidR="00C84E98" w:rsidRPr="00EC1CB3" w:rsidRDefault="00C84E98" w:rsidP="00C84E98">
            <w:pPr>
              <w:pStyle w:val="Table8ptText-ASDEFCON"/>
              <w:jc w:val="center"/>
            </w:pPr>
            <w:r w:rsidRPr="00EC1CB3">
              <w:t>ED</w:t>
            </w:r>
          </w:p>
        </w:tc>
        <w:tc>
          <w:tcPr>
            <w:tcW w:w="709" w:type="dxa"/>
          </w:tcPr>
          <w:p w14:paraId="15CCE9A4" w14:textId="484C436F" w:rsidR="00C84E98" w:rsidRPr="00EC1CB3" w:rsidRDefault="00C84E98" w:rsidP="00C84E98">
            <w:pPr>
              <w:pStyle w:val="Table8ptText-ASDEFCON"/>
              <w:jc w:val="center"/>
            </w:pPr>
            <w:r>
              <w:t xml:space="preserve">1S, </w:t>
            </w:r>
            <w:r w:rsidRPr="00EC1CB3">
              <w:t>DMS</w:t>
            </w:r>
          </w:p>
        </w:tc>
        <w:tc>
          <w:tcPr>
            <w:tcW w:w="850" w:type="dxa"/>
          </w:tcPr>
          <w:p w14:paraId="712BF8CA" w14:textId="77777777" w:rsidR="00C84E98" w:rsidRPr="00EC1CB3" w:rsidRDefault="00C84E98" w:rsidP="00C84E98">
            <w:pPr>
              <w:pStyle w:val="Table8ptText-ASDEFCON"/>
              <w:jc w:val="center"/>
            </w:pPr>
            <w:r w:rsidRPr="00EC1CB3">
              <w:t>CR</w:t>
            </w:r>
          </w:p>
        </w:tc>
        <w:tc>
          <w:tcPr>
            <w:tcW w:w="1418" w:type="dxa"/>
          </w:tcPr>
          <w:p w14:paraId="3EF450C6" w14:textId="77777777" w:rsidR="00C84E98" w:rsidRPr="00EC1CB3" w:rsidRDefault="00C84E98" w:rsidP="00C84E98">
            <w:pPr>
              <w:pStyle w:val="Table8ptText-ASDEFCON"/>
              <w:jc w:val="center"/>
            </w:pPr>
            <w:r w:rsidRPr="00EC1CB3">
              <w:t>DID-V&amp;V-MGT-V&amp;VP</w:t>
            </w:r>
          </w:p>
        </w:tc>
        <w:tc>
          <w:tcPr>
            <w:tcW w:w="708" w:type="dxa"/>
          </w:tcPr>
          <w:p w14:paraId="3DCB8B47" w14:textId="77777777" w:rsidR="00C84E98" w:rsidRPr="00EC1CB3" w:rsidRDefault="00C84E98" w:rsidP="00C84E98">
            <w:pPr>
              <w:pStyle w:val="Table8ptText-ASDEFCON"/>
              <w:jc w:val="center"/>
            </w:pPr>
            <w:r>
              <w:t>by ED</w:t>
            </w:r>
          </w:p>
        </w:tc>
        <w:tc>
          <w:tcPr>
            <w:tcW w:w="851" w:type="dxa"/>
          </w:tcPr>
          <w:p w14:paraId="44AB0A58" w14:textId="77777777" w:rsidR="00C84E98" w:rsidRPr="00EC1CB3" w:rsidRDefault="00C84E98" w:rsidP="00C84E98">
            <w:pPr>
              <w:pStyle w:val="Table8ptText-ASDEFCON"/>
              <w:jc w:val="center"/>
            </w:pPr>
            <w:r w:rsidRPr="00EC1CB3">
              <w:t>Approval</w:t>
            </w:r>
          </w:p>
        </w:tc>
        <w:tc>
          <w:tcPr>
            <w:tcW w:w="1134" w:type="dxa"/>
          </w:tcPr>
          <w:p w14:paraId="70B8ACDB" w14:textId="77171891" w:rsidR="00C84E98" w:rsidRPr="00EC1CB3" w:rsidRDefault="00C84E98" w:rsidP="00C84E98">
            <w:pPr>
              <w:pStyle w:val="Table8ptText-ASDEFCON"/>
              <w:jc w:val="center"/>
            </w:pPr>
            <w:r w:rsidRPr="00EC1CB3">
              <w:t xml:space="preserve">R(E) and </w:t>
            </w:r>
            <w:r>
              <w:t>12</w:t>
            </w:r>
            <w:r w:rsidRPr="00EC1CB3">
              <w:t>M after DDR</w:t>
            </w:r>
          </w:p>
        </w:tc>
        <w:tc>
          <w:tcPr>
            <w:tcW w:w="2551" w:type="dxa"/>
          </w:tcPr>
          <w:p w14:paraId="77CC340F" w14:textId="77777777" w:rsidR="00C84E98" w:rsidRPr="00397FA2" w:rsidRDefault="00C84E98" w:rsidP="00C84E98">
            <w:pPr>
              <w:pStyle w:val="Table8ptText-ASDEFCON"/>
              <w:jc w:val="left"/>
            </w:pPr>
          </w:p>
        </w:tc>
      </w:tr>
      <w:tr w:rsidR="00A60698" w:rsidRPr="00EC1CB3" w14:paraId="644A62AB" w14:textId="77777777" w:rsidTr="004275EA">
        <w:tc>
          <w:tcPr>
            <w:tcW w:w="736" w:type="dxa"/>
            <w:tcBorders>
              <w:bottom w:val="nil"/>
            </w:tcBorders>
          </w:tcPr>
          <w:p w14:paraId="4DCBB18E" w14:textId="77777777" w:rsidR="00C84E98" w:rsidRPr="00EC1CB3" w:rsidRDefault="00C84E98" w:rsidP="00C84E98">
            <w:pPr>
              <w:pStyle w:val="Table8ptText-ASDEFCON"/>
              <w:jc w:val="left"/>
            </w:pPr>
            <w:r w:rsidRPr="00EC1CB3">
              <w:t>V&amp;V-200</w:t>
            </w:r>
          </w:p>
        </w:tc>
        <w:tc>
          <w:tcPr>
            <w:tcW w:w="1671" w:type="dxa"/>
            <w:tcBorders>
              <w:bottom w:val="nil"/>
            </w:tcBorders>
          </w:tcPr>
          <w:p w14:paraId="1A6782CF" w14:textId="77777777" w:rsidR="00C84E98" w:rsidRPr="00EC1CB3" w:rsidRDefault="00C84E98" w:rsidP="00C84E98">
            <w:pPr>
              <w:pStyle w:val="Table8ptText-ASDEFCON"/>
              <w:jc w:val="left"/>
            </w:pPr>
            <w:r w:rsidRPr="00EC1CB3">
              <w:t>Verification Cross Reference Matrix (VCRM)</w:t>
            </w:r>
          </w:p>
        </w:tc>
        <w:tc>
          <w:tcPr>
            <w:tcW w:w="734" w:type="dxa"/>
            <w:tcBorders>
              <w:bottom w:val="nil"/>
            </w:tcBorders>
          </w:tcPr>
          <w:p w14:paraId="1011FA19" w14:textId="77777777" w:rsidR="00C84E98" w:rsidRPr="00EC1CB3" w:rsidRDefault="00C84E98" w:rsidP="00C84E98">
            <w:pPr>
              <w:pStyle w:val="Table8ptText-ASDEFCON"/>
              <w:jc w:val="center"/>
            </w:pPr>
            <w:r>
              <w:t>7.1.3</w:t>
            </w:r>
          </w:p>
        </w:tc>
        <w:tc>
          <w:tcPr>
            <w:tcW w:w="318" w:type="dxa"/>
            <w:tcBorders>
              <w:bottom w:val="nil"/>
            </w:tcBorders>
          </w:tcPr>
          <w:p w14:paraId="1CB43BB8" w14:textId="77777777" w:rsidR="00C84E98" w:rsidRPr="00EC1CB3" w:rsidRDefault="00C84E98" w:rsidP="00C84E98">
            <w:pPr>
              <w:pStyle w:val="Table8ptText-ASDEFCON"/>
              <w:jc w:val="center"/>
            </w:pPr>
            <w:r w:rsidRPr="00EC1CB3">
              <w:t>a</w:t>
            </w:r>
          </w:p>
        </w:tc>
        <w:tc>
          <w:tcPr>
            <w:tcW w:w="931" w:type="dxa"/>
            <w:tcBorders>
              <w:bottom w:val="nil"/>
            </w:tcBorders>
          </w:tcPr>
          <w:p w14:paraId="4963C2E2" w14:textId="77777777" w:rsidR="00C84E98" w:rsidRPr="00EC1CB3" w:rsidRDefault="00C84E98" w:rsidP="00C84E98">
            <w:pPr>
              <w:pStyle w:val="Table8ptText-ASDEFCON"/>
              <w:jc w:val="center"/>
            </w:pPr>
            <w:r w:rsidRPr="00EC1CB3">
              <w:t>Pt1 Draft</w:t>
            </w:r>
          </w:p>
        </w:tc>
        <w:tc>
          <w:tcPr>
            <w:tcW w:w="1134" w:type="dxa"/>
            <w:tcBorders>
              <w:bottom w:val="nil"/>
            </w:tcBorders>
          </w:tcPr>
          <w:p w14:paraId="1338250E" w14:textId="77777777" w:rsidR="00C84E98" w:rsidRPr="00EC1CB3" w:rsidRDefault="00C84E98" w:rsidP="00C84E98">
            <w:pPr>
              <w:pStyle w:val="Table8ptText-ASDEFCON"/>
              <w:jc w:val="center"/>
            </w:pPr>
            <w:r w:rsidRPr="00EC1CB3">
              <w:t>SRR-20</w:t>
            </w:r>
          </w:p>
        </w:tc>
        <w:tc>
          <w:tcPr>
            <w:tcW w:w="709" w:type="dxa"/>
            <w:tcBorders>
              <w:bottom w:val="nil"/>
            </w:tcBorders>
          </w:tcPr>
          <w:p w14:paraId="6BF25277" w14:textId="77777777" w:rsidR="00C84E98" w:rsidRPr="00EC1CB3" w:rsidRDefault="00C84E98" w:rsidP="00C84E98">
            <w:pPr>
              <w:pStyle w:val="Table8ptText-ASDEFCON"/>
              <w:jc w:val="center"/>
            </w:pPr>
            <w:r w:rsidRPr="00EC1CB3">
              <w:t>DMS</w:t>
            </w:r>
          </w:p>
        </w:tc>
        <w:tc>
          <w:tcPr>
            <w:tcW w:w="850" w:type="dxa"/>
            <w:tcBorders>
              <w:bottom w:val="nil"/>
            </w:tcBorders>
          </w:tcPr>
          <w:p w14:paraId="4A528AE7" w14:textId="77777777" w:rsidR="00C84E98" w:rsidRPr="00EC1CB3" w:rsidRDefault="00C84E98" w:rsidP="00C84E98">
            <w:pPr>
              <w:pStyle w:val="Table8ptText-ASDEFCON"/>
              <w:jc w:val="center"/>
            </w:pPr>
            <w:r w:rsidRPr="00EC1CB3">
              <w:t>CR</w:t>
            </w:r>
          </w:p>
        </w:tc>
        <w:tc>
          <w:tcPr>
            <w:tcW w:w="1418" w:type="dxa"/>
            <w:tcBorders>
              <w:bottom w:val="nil"/>
            </w:tcBorders>
          </w:tcPr>
          <w:p w14:paraId="5BA79A81" w14:textId="77777777" w:rsidR="00C84E98" w:rsidRPr="00EC1CB3" w:rsidRDefault="00C84E98" w:rsidP="00C84E98">
            <w:pPr>
              <w:pStyle w:val="Table8ptText-ASDEFCON"/>
              <w:jc w:val="center"/>
            </w:pPr>
            <w:r w:rsidRPr="00EC1CB3">
              <w:t>DID-V&amp;V-DEF-VCRM</w:t>
            </w:r>
          </w:p>
        </w:tc>
        <w:tc>
          <w:tcPr>
            <w:tcW w:w="708" w:type="dxa"/>
            <w:tcBorders>
              <w:bottom w:val="nil"/>
            </w:tcBorders>
          </w:tcPr>
          <w:p w14:paraId="47DF37DB" w14:textId="77777777" w:rsidR="00C84E98" w:rsidRPr="00EC1CB3" w:rsidRDefault="00C84E98" w:rsidP="00C84E98">
            <w:pPr>
              <w:pStyle w:val="Table8ptText-ASDEFCON"/>
              <w:jc w:val="center"/>
            </w:pPr>
            <w:r w:rsidRPr="00EC1CB3">
              <w:t>by MSR</w:t>
            </w:r>
          </w:p>
        </w:tc>
        <w:tc>
          <w:tcPr>
            <w:tcW w:w="851" w:type="dxa"/>
            <w:tcBorders>
              <w:bottom w:val="nil"/>
            </w:tcBorders>
          </w:tcPr>
          <w:p w14:paraId="596EA319" w14:textId="77777777" w:rsidR="00C84E98" w:rsidRPr="00EC1CB3" w:rsidRDefault="00C84E98" w:rsidP="00C84E98">
            <w:pPr>
              <w:pStyle w:val="Table8ptText-ASDEFCON"/>
              <w:jc w:val="center"/>
            </w:pPr>
            <w:r w:rsidRPr="00EC1CB3">
              <w:t>Review</w:t>
            </w:r>
          </w:p>
        </w:tc>
        <w:tc>
          <w:tcPr>
            <w:tcW w:w="1134" w:type="dxa"/>
            <w:tcBorders>
              <w:bottom w:val="nil"/>
            </w:tcBorders>
          </w:tcPr>
          <w:p w14:paraId="0473EE6C" w14:textId="77777777" w:rsidR="00C84E98" w:rsidRPr="00EC1CB3" w:rsidRDefault="00C84E98" w:rsidP="00C84E98">
            <w:pPr>
              <w:pStyle w:val="Table8ptText-ASDEFCON"/>
              <w:jc w:val="center"/>
            </w:pPr>
            <w:r w:rsidRPr="00EC1CB3">
              <w:t>NA</w:t>
            </w:r>
          </w:p>
        </w:tc>
        <w:tc>
          <w:tcPr>
            <w:tcW w:w="2551" w:type="dxa"/>
            <w:tcBorders>
              <w:bottom w:val="nil"/>
            </w:tcBorders>
          </w:tcPr>
          <w:p w14:paraId="6E8E4DC5" w14:textId="10E39A49" w:rsidR="00C84E98" w:rsidRPr="00397FA2" w:rsidRDefault="00C84E98" w:rsidP="00C84E98">
            <w:pPr>
              <w:pStyle w:val="Table8ptText-ASDEFCON"/>
              <w:jc w:val="left"/>
            </w:pPr>
            <w:r w:rsidRPr="00397FA2">
              <w:t xml:space="preserve">To ensure that the </w:t>
            </w:r>
            <w:r>
              <w:t>Mission System</w:t>
            </w:r>
            <w:r w:rsidRPr="00397FA2">
              <w:t xml:space="preserve"> and </w:t>
            </w:r>
            <w:r>
              <w:t>Support System</w:t>
            </w:r>
            <w:r w:rsidRPr="00397FA2">
              <w:t xml:space="preserve"> requirements are verifiable and that a method of verification has been established for each requirement.</w:t>
            </w:r>
          </w:p>
        </w:tc>
      </w:tr>
      <w:tr w:rsidR="00A60698" w:rsidRPr="00EC1CB3" w14:paraId="4655B6D7" w14:textId="77777777" w:rsidTr="004275EA">
        <w:tc>
          <w:tcPr>
            <w:tcW w:w="736" w:type="dxa"/>
            <w:tcBorders>
              <w:top w:val="nil"/>
              <w:bottom w:val="nil"/>
            </w:tcBorders>
          </w:tcPr>
          <w:p w14:paraId="14B82DBD" w14:textId="77777777" w:rsidR="00C84E98" w:rsidRPr="00EC1CB3" w:rsidRDefault="00C84E98" w:rsidP="00C84E98">
            <w:pPr>
              <w:pStyle w:val="Table8ptText-ASDEFCON"/>
              <w:jc w:val="left"/>
            </w:pPr>
          </w:p>
        </w:tc>
        <w:tc>
          <w:tcPr>
            <w:tcW w:w="1671" w:type="dxa"/>
            <w:tcBorders>
              <w:top w:val="nil"/>
              <w:bottom w:val="nil"/>
            </w:tcBorders>
          </w:tcPr>
          <w:p w14:paraId="78BF698C" w14:textId="77777777" w:rsidR="00C84E98" w:rsidRPr="00EC1CB3" w:rsidRDefault="00C84E98" w:rsidP="00C84E98">
            <w:pPr>
              <w:pStyle w:val="Table8ptText-ASDEFCON"/>
              <w:jc w:val="left"/>
            </w:pPr>
          </w:p>
        </w:tc>
        <w:tc>
          <w:tcPr>
            <w:tcW w:w="734" w:type="dxa"/>
            <w:tcBorders>
              <w:top w:val="nil"/>
              <w:bottom w:val="nil"/>
            </w:tcBorders>
          </w:tcPr>
          <w:p w14:paraId="62412169" w14:textId="77777777" w:rsidR="00C84E98" w:rsidRPr="00EC1CB3" w:rsidRDefault="00C84E98" w:rsidP="00C84E98">
            <w:pPr>
              <w:pStyle w:val="Table8ptText-ASDEFCON"/>
              <w:jc w:val="center"/>
            </w:pPr>
          </w:p>
        </w:tc>
        <w:tc>
          <w:tcPr>
            <w:tcW w:w="318" w:type="dxa"/>
            <w:tcBorders>
              <w:top w:val="nil"/>
              <w:bottom w:val="nil"/>
            </w:tcBorders>
          </w:tcPr>
          <w:p w14:paraId="77AB953A" w14:textId="77777777" w:rsidR="00C84E98" w:rsidRPr="00EC1CB3" w:rsidRDefault="00C84E98" w:rsidP="00C84E98">
            <w:pPr>
              <w:pStyle w:val="Table8ptText-ASDEFCON"/>
              <w:jc w:val="center"/>
            </w:pPr>
            <w:r w:rsidRPr="00EC1CB3">
              <w:t>b</w:t>
            </w:r>
          </w:p>
        </w:tc>
        <w:tc>
          <w:tcPr>
            <w:tcW w:w="931" w:type="dxa"/>
            <w:tcBorders>
              <w:top w:val="nil"/>
              <w:bottom w:val="nil"/>
            </w:tcBorders>
          </w:tcPr>
          <w:p w14:paraId="0C88DB58" w14:textId="77777777" w:rsidR="00C84E98" w:rsidRPr="00EC1CB3" w:rsidRDefault="00C84E98" w:rsidP="00C84E98">
            <w:pPr>
              <w:pStyle w:val="Table8ptText-ASDEFCON"/>
              <w:jc w:val="center"/>
            </w:pPr>
            <w:r w:rsidRPr="00EC1CB3">
              <w:t>Pt 1 Final</w:t>
            </w:r>
          </w:p>
        </w:tc>
        <w:tc>
          <w:tcPr>
            <w:tcW w:w="1134" w:type="dxa"/>
            <w:tcBorders>
              <w:top w:val="nil"/>
              <w:bottom w:val="nil"/>
            </w:tcBorders>
          </w:tcPr>
          <w:p w14:paraId="79536973" w14:textId="77777777" w:rsidR="00C84E98" w:rsidRPr="00EC1CB3" w:rsidRDefault="00C84E98" w:rsidP="00C84E98">
            <w:pPr>
              <w:pStyle w:val="Table8ptText-ASDEFCON"/>
              <w:jc w:val="center"/>
            </w:pPr>
            <w:r w:rsidRPr="00EC1CB3">
              <w:t>SDR-20</w:t>
            </w:r>
          </w:p>
        </w:tc>
        <w:tc>
          <w:tcPr>
            <w:tcW w:w="709" w:type="dxa"/>
            <w:tcBorders>
              <w:top w:val="nil"/>
              <w:bottom w:val="nil"/>
            </w:tcBorders>
          </w:tcPr>
          <w:p w14:paraId="1001609C" w14:textId="77777777" w:rsidR="00C84E98" w:rsidRPr="00EC1CB3" w:rsidRDefault="00C84E98" w:rsidP="00C84E98">
            <w:pPr>
              <w:pStyle w:val="Table8ptText-ASDEFCON"/>
              <w:jc w:val="center"/>
            </w:pPr>
            <w:r w:rsidRPr="00EC1CB3">
              <w:t>DMS</w:t>
            </w:r>
          </w:p>
        </w:tc>
        <w:tc>
          <w:tcPr>
            <w:tcW w:w="850" w:type="dxa"/>
            <w:tcBorders>
              <w:top w:val="nil"/>
              <w:bottom w:val="nil"/>
            </w:tcBorders>
          </w:tcPr>
          <w:p w14:paraId="1FE3EFA7" w14:textId="77777777" w:rsidR="00C84E98" w:rsidRPr="00EC1CB3" w:rsidRDefault="00C84E98" w:rsidP="00C84E98">
            <w:pPr>
              <w:pStyle w:val="Table8ptText-ASDEFCON"/>
              <w:jc w:val="center"/>
            </w:pPr>
            <w:r w:rsidRPr="00EC1CB3">
              <w:t>CR</w:t>
            </w:r>
          </w:p>
        </w:tc>
        <w:tc>
          <w:tcPr>
            <w:tcW w:w="1418" w:type="dxa"/>
            <w:tcBorders>
              <w:top w:val="nil"/>
              <w:bottom w:val="nil"/>
            </w:tcBorders>
          </w:tcPr>
          <w:p w14:paraId="066DAF3D" w14:textId="77777777" w:rsidR="00C84E98" w:rsidRPr="00EC1CB3" w:rsidRDefault="00C84E98" w:rsidP="00C84E98">
            <w:pPr>
              <w:pStyle w:val="Table8ptText-ASDEFCON"/>
              <w:jc w:val="center"/>
            </w:pPr>
          </w:p>
        </w:tc>
        <w:tc>
          <w:tcPr>
            <w:tcW w:w="708" w:type="dxa"/>
            <w:tcBorders>
              <w:top w:val="nil"/>
              <w:bottom w:val="nil"/>
            </w:tcBorders>
          </w:tcPr>
          <w:p w14:paraId="38E87B45" w14:textId="77777777" w:rsidR="00C84E98" w:rsidRPr="00EC1CB3" w:rsidRDefault="00C84E98" w:rsidP="00C84E98">
            <w:pPr>
              <w:pStyle w:val="Table8ptText-ASDEFCON"/>
              <w:jc w:val="center"/>
            </w:pPr>
            <w:r w:rsidRPr="00EC1CB3">
              <w:t>by MSR</w:t>
            </w:r>
          </w:p>
        </w:tc>
        <w:tc>
          <w:tcPr>
            <w:tcW w:w="851" w:type="dxa"/>
            <w:tcBorders>
              <w:top w:val="nil"/>
              <w:bottom w:val="nil"/>
            </w:tcBorders>
          </w:tcPr>
          <w:p w14:paraId="49CDE42D" w14:textId="77777777" w:rsidR="00C84E98" w:rsidRPr="00EC1CB3" w:rsidRDefault="00C84E98" w:rsidP="00C84E98">
            <w:pPr>
              <w:pStyle w:val="Table8ptText-ASDEFCON"/>
              <w:jc w:val="center"/>
            </w:pPr>
            <w:r w:rsidRPr="00EC1CB3">
              <w:t>Approval</w:t>
            </w:r>
          </w:p>
        </w:tc>
        <w:tc>
          <w:tcPr>
            <w:tcW w:w="1134" w:type="dxa"/>
            <w:tcBorders>
              <w:top w:val="nil"/>
              <w:bottom w:val="nil"/>
            </w:tcBorders>
          </w:tcPr>
          <w:p w14:paraId="7AB77194" w14:textId="77777777" w:rsidR="00C84E98" w:rsidRPr="00EC1CB3" w:rsidRDefault="00C84E98" w:rsidP="00C84E98">
            <w:pPr>
              <w:pStyle w:val="Table8ptText-ASDEFCON"/>
              <w:jc w:val="center"/>
            </w:pPr>
            <w:r w:rsidRPr="00EC1CB3">
              <w:t>R(E) and SSDDR</w:t>
            </w:r>
          </w:p>
        </w:tc>
        <w:tc>
          <w:tcPr>
            <w:tcW w:w="2551" w:type="dxa"/>
            <w:tcBorders>
              <w:top w:val="nil"/>
              <w:bottom w:val="nil"/>
            </w:tcBorders>
          </w:tcPr>
          <w:p w14:paraId="6A8D35CC" w14:textId="06A2A536" w:rsidR="00C84E98" w:rsidRPr="00397FA2" w:rsidRDefault="00C84E98" w:rsidP="00C84E98">
            <w:pPr>
              <w:pStyle w:val="Table8ptText-ASDEFCON"/>
              <w:jc w:val="left"/>
            </w:pPr>
            <w:r w:rsidRPr="00397FA2">
              <w:t xml:space="preserve">To correspond with </w:t>
            </w:r>
            <w:r>
              <w:t xml:space="preserve">the </w:t>
            </w:r>
            <w:r w:rsidRPr="00397FA2">
              <w:t xml:space="preserve">SS and SSSPEC </w:t>
            </w:r>
            <w:r>
              <w:t>requirements for the Mission System and Support System, respectively</w:t>
            </w:r>
            <w:r w:rsidRPr="00397FA2">
              <w:t>.</w:t>
            </w:r>
          </w:p>
        </w:tc>
      </w:tr>
      <w:tr w:rsidR="00A60698" w:rsidRPr="00EC1CB3" w14:paraId="5D7B729C" w14:textId="77777777" w:rsidTr="004275EA">
        <w:tc>
          <w:tcPr>
            <w:tcW w:w="736" w:type="dxa"/>
            <w:tcBorders>
              <w:top w:val="nil"/>
              <w:bottom w:val="nil"/>
            </w:tcBorders>
          </w:tcPr>
          <w:p w14:paraId="615426E0" w14:textId="77777777" w:rsidR="00C84E98" w:rsidRPr="00EC1CB3" w:rsidRDefault="00C84E98" w:rsidP="00C84E98">
            <w:pPr>
              <w:pStyle w:val="Table8ptText-ASDEFCON"/>
              <w:jc w:val="left"/>
            </w:pPr>
          </w:p>
        </w:tc>
        <w:tc>
          <w:tcPr>
            <w:tcW w:w="1671" w:type="dxa"/>
            <w:tcBorders>
              <w:top w:val="nil"/>
              <w:bottom w:val="nil"/>
            </w:tcBorders>
          </w:tcPr>
          <w:p w14:paraId="7464583B" w14:textId="77777777" w:rsidR="00C84E98" w:rsidRPr="00EC1CB3" w:rsidRDefault="00C84E98" w:rsidP="00C84E98">
            <w:pPr>
              <w:pStyle w:val="Table8ptText-ASDEFCON"/>
              <w:jc w:val="left"/>
            </w:pPr>
          </w:p>
        </w:tc>
        <w:tc>
          <w:tcPr>
            <w:tcW w:w="734" w:type="dxa"/>
            <w:tcBorders>
              <w:top w:val="nil"/>
              <w:bottom w:val="nil"/>
            </w:tcBorders>
          </w:tcPr>
          <w:p w14:paraId="4899CF1C" w14:textId="77777777" w:rsidR="00C84E98" w:rsidRPr="00EC1CB3" w:rsidRDefault="00C84E98" w:rsidP="00C84E98">
            <w:pPr>
              <w:pStyle w:val="Table8ptText-ASDEFCON"/>
              <w:jc w:val="center"/>
            </w:pPr>
          </w:p>
        </w:tc>
        <w:tc>
          <w:tcPr>
            <w:tcW w:w="318" w:type="dxa"/>
            <w:tcBorders>
              <w:top w:val="nil"/>
              <w:bottom w:val="nil"/>
            </w:tcBorders>
          </w:tcPr>
          <w:p w14:paraId="4FAB52CB" w14:textId="77777777" w:rsidR="00C84E98" w:rsidRPr="00EC1CB3" w:rsidRDefault="00C84E98" w:rsidP="00C84E98">
            <w:pPr>
              <w:pStyle w:val="Table8ptText-ASDEFCON"/>
              <w:jc w:val="center"/>
            </w:pPr>
            <w:r>
              <w:t>c</w:t>
            </w:r>
          </w:p>
        </w:tc>
        <w:tc>
          <w:tcPr>
            <w:tcW w:w="931" w:type="dxa"/>
            <w:tcBorders>
              <w:top w:val="nil"/>
              <w:bottom w:val="nil"/>
            </w:tcBorders>
          </w:tcPr>
          <w:p w14:paraId="7A94059E" w14:textId="28A8AF0F" w:rsidR="00C84E98" w:rsidRPr="00EC1CB3" w:rsidRDefault="00C84E98" w:rsidP="00C84E98">
            <w:pPr>
              <w:pStyle w:val="Table8ptText-ASDEFCON"/>
              <w:jc w:val="center"/>
            </w:pPr>
            <w:r w:rsidRPr="00EC1CB3">
              <w:t>Pt2 Progressive</w:t>
            </w:r>
          </w:p>
        </w:tc>
        <w:tc>
          <w:tcPr>
            <w:tcW w:w="1134" w:type="dxa"/>
            <w:tcBorders>
              <w:top w:val="nil"/>
              <w:bottom w:val="nil"/>
            </w:tcBorders>
          </w:tcPr>
          <w:p w14:paraId="1BA8705E" w14:textId="77777777" w:rsidR="00C84E98" w:rsidRPr="00EC1CB3" w:rsidRDefault="00C84E98" w:rsidP="00C84E98">
            <w:pPr>
              <w:pStyle w:val="Table8ptText-ASDEFCON"/>
              <w:jc w:val="center"/>
            </w:pPr>
            <w:r w:rsidRPr="00EC1CB3">
              <w:t>Monthly during testing</w:t>
            </w:r>
          </w:p>
        </w:tc>
        <w:tc>
          <w:tcPr>
            <w:tcW w:w="709" w:type="dxa"/>
            <w:tcBorders>
              <w:top w:val="nil"/>
              <w:bottom w:val="nil"/>
            </w:tcBorders>
          </w:tcPr>
          <w:p w14:paraId="27EB8444" w14:textId="77777777" w:rsidR="00C84E98" w:rsidRPr="00EC1CB3" w:rsidRDefault="00C84E98" w:rsidP="00C84E98">
            <w:pPr>
              <w:pStyle w:val="Table8ptText-ASDEFCON"/>
              <w:jc w:val="center"/>
            </w:pPr>
            <w:r w:rsidRPr="00EC1CB3">
              <w:t>DMS</w:t>
            </w:r>
          </w:p>
        </w:tc>
        <w:tc>
          <w:tcPr>
            <w:tcW w:w="850" w:type="dxa"/>
            <w:tcBorders>
              <w:top w:val="nil"/>
              <w:bottom w:val="nil"/>
            </w:tcBorders>
          </w:tcPr>
          <w:p w14:paraId="113DEE70" w14:textId="77777777" w:rsidR="00C84E98" w:rsidRPr="00EC1CB3" w:rsidRDefault="00C84E98" w:rsidP="00C84E98">
            <w:pPr>
              <w:pStyle w:val="Table8ptText-ASDEFCON"/>
              <w:jc w:val="center"/>
            </w:pPr>
            <w:r w:rsidRPr="00EC1CB3">
              <w:t>CR</w:t>
            </w:r>
          </w:p>
        </w:tc>
        <w:tc>
          <w:tcPr>
            <w:tcW w:w="1418" w:type="dxa"/>
            <w:tcBorders>
              <w:top w:val="nil"/>
              <w:bottom w:val="nil"/>
            </w:tcBorders>
          </w:tcPr>
          <w:p w14:paraId="0FF0E7FA" w14:textId="77777777" w:rsidR="00C84E98" w:rsidRPr="00EC1CB3" w:rsidRDefault="00C84E98" w:rsidP="00C84E98">
            <w:pPr>
              <w:pStyle w:val="Table8ptText-ASDEFCON"/>
              <w:jc w:val="center"/>
            </w:pPr>
          </w:p>
        </w:tc>
        <w:tc>
          <w:tcPr>
            <w:tcW w:w="708" w:type="dxa"/>
            <w:tcBorders>
              <w:top w:val="nil"/>
              <w:bottom w:val="nil"/>
            </w:tcBorders>
          </w:tcPr>
          <w:p w14:paraId="28001885" w14:textId="77777777" w:rsidR="00C84E98" w:rsidRPr="00EC1CB3" w:rsidRDefault="00C84E98" w:rsidP="00C84E98">
            <w:pPr>
              <w:pStyle w:val="Table8ptText-ASDEFCON"/>
              <w:jc w:val="center"/>
            </w:pPr>
            <w:r w:rsidRPr="00EC1CB3">
              <w:t>10</w:t>
            </w:r>
          </w:p>
        </w:tc>
        <w:tc>
          <w:tcPr>
            <w:tcW w:w="851" w:type="dxa"/>
            <w:tcBorders>
              <w:top w:val="nil"/>
              <w:bottom w:val="nil"/>
            </w:tcBorders>
          </w:tcPr>
          <w:p w14:paraId="26B970B9" w14:textId="77777777" w:rsidR="00C84E98" w:rsidRPr="00EC1CB3" w:rsidRDefault="00C84E98" w:rsidP="00C84E98">
            <w:pPr>
              <w:pStyle w:val="Table8ptText-ASDEFCON"/>
              <w:jc w:val="center"/>
            </w:pPr>
            <w:r w:rsidRPr="00EC1CB3">
              <w:t>Review</w:t>
            </w:r>
          </w:p>
        </w:tc>
        <w:tc>
          <w:tcPr>
            <w:tcW w:w="1134" w:type="dxa"/>
            <w:tcBorders>
              <w:top w:val="nil"/>
              <w:bottom w:val="nil"/>
            </w:tcBorders>
          </w:tcPr>
          <w:p w14:paraId="33262AD8" w14:textId="6A508CE4" w:rsidR="00C84E98" w:rsidRPr="00EC1CB3" w:rsidRDefault="00C84E98" w:rsidP="00C84E98">
            <w:pPr>
              <w:pStyle w:val="Table8ptText-ASDEFCON"/>
              <w:jc w:val="center"/>
            </w:pPr>
            <w:r>
              <w:t>NA</w:t>
            </w:r>
          </w:p>
        </w:tc>
        <w:tc>
          <w:tcPr>
            <w:tcW w:w="2551" w:type="dxa"/>
            <w:tcBorders>
              <w:top w:val="nil"/>
              <w:bottom w:val="nil"/>
            </w:tcBorders>
          </w:tcPr>
          <w:p w14:paraId="5A467ECD" w14:textId="77777777" w:rsidR="00C84E98" w:rsidRPr="00397FA2" w:rsidRDefault="00C84E98" w:rsidP="00C84E98">
            <w:pPr>
              <w:pStyle w:val="Table8ptText-ASDEFCON"/>
              <w:jc w:val="left"/>
            </w:pPr>
            <w:r w:rsidRPr="00397FA2">
              <w:t>To provide updates to the status tracking during the V&amp;V process.</w:t>
            </w:r>
          </w:p>
        </w:tc>
      </w:tr>
      <w:tr w:rsidR="00A60698" w:rsidRPr="00EC1CB3" w14:paraId="47305883" w14:textId="77777777" w:rsidTr="004275EA">
        <w:tc>
          <w:tcPr>
            <w:tcW w:w="736" w:type="dxa"/>
            <w:tcBorders>
              <w:top w:val="nil"/>
              <w:bottom w:val="nil"/>
            </w:tcBorders>
          </w:tcPr>
          <w:p w14:paraId="63E8B957" w14:textId="77777777" w:rsidR="00C84E98" w:rsidRPr="00EC1CB3" w:rsidRDefault="00C84E98" w:rsidP="00C84E98">
            <w:pPr>
              <w:pStyle w:val="Table8ptText-ASDEFCON"/>
              <w:jc w:val="left"/>
            </w:pPr>
          </w:p>
        </w:tc>
        <w:tc>
          <w:tcPr>
            <w:tcW w:w="1671" w:type="dxa"/>
            <w:tcBorders>
              <w:top w:val="nil"/>
              <w:bottom w:val="nil"/>
            </w:tcBorders>
          </w:tcPr>
          <w:p w14:paraId="721B234E" w14:textId="77777777" w:rsidR="00C84E98" w:rsidRPr="00EC1CB3" w:rsidRDefault="00C84E98" w:rsidP="00C84E98">
            <w:pPr>
              <w:pStyle w:val="Table8ptText-ASDEFCON"/>
              <w:jc w:val="left"/>
            </w:pPr>
          </w:p>
        </w:tc>
        <w:tc>
          <w:tcPr>
            <w:tcW w:w="734" w:type="dxa"/>
            <w:tcBorders>
              <w:top w:val="nil"/>
              <w:bottom w:val="nil"/>
            </w:tcBorders>
          </w:tcPr>
          <w:p w14:paraId="16266C56" w14:textId="77777777" w:rsidR="00C84E98" w:rsidRPr="00EC1CB3" w:rsidRDefault="00C84E98" w:rsidP="00C84E98">
            <w:pPr>
              <w:pStyle w:val="Table8ptText-ASDEFCON"/>
              <w:jc w:val="center"/>
            </w:pPr>
          </w:p>
        </w:tc>
        <w:tc>
          <w:tcPr>
            <w:tcW w:w="318" w:type="dxa"/>
            <w:tcBorders>
              <w:top w:val="nil"/>
              <w:bottom w:val="nil"/>
            </w:tcBorders>
          </w:tcPr>
          <w:p w14:paraId="5B16E29A" w14:textId="77777777" w:rsidR="00C84E98" w:rsidRPr="00EC1CB3" w:rsidRDefault="00C84E98" w:rsidP="00C84E98">
            <w:pPr>
              <w:pStyle w:val="Table8ptText-ASDEFCON"/>
              <w:jc w:val="center"/>
            </w:pPr>
            <w:r>
              <w:t>d</w:t>
            </w:r>
          </w:p>
        </w:tc>
        <w:tc>
          <w:tcPr>
            <w:tcW w:w="931" w:type="dxa"/>
            <w:tcBorders>
              <w:top w:val="nil"/>
              <w:bottom w:val="nil"/>
            </w:tcBorders>
          </w:tcPr>
          <w:p w14:paraId="1800131A" w14:textId="77777777" w:rsidR="00C84E98" w:rsidRPr="00EC1CB3" w:rsidRDefault="00C84E98" w:rsidP="00C84E98">
            <w:pPr>
              <w:pStyle w:val="Table8ptText-ASDEFCON"/>
              <w:jc w:val="center"/>
            </w:pPr>
            <w:r w:rsidRPr="00EC1CB3">
              <w:t>Pt 2 Final</w:t>
            </w:r>
          </w:p>
        </w:tc>
        <w:tc>
          <w:tcPr>
            <w:tcW w:w="1134" w:type="dxa"/>
            <w:tcBorders>
              <w:top w:val="nil"/>
              <w:bottom w:val="nil"/>
            </w:tcBorders>
          </w:tcPr>
          <w:p w14:paraId="55E9882A" w14:textId="77777777" w:rsidR="00C84E98" w:rsidRPr="00EC1CB3" w:rsidRDefault="00C84E98" w:rsidP="00C84E98">
            <w:pPr>
              <w:pStyle w:val="Table8ptText-ASDEFCON"/>
              <w:jc w:val="center"/>
            </w:pPr>
            <w:r w:rsidRPr="00EC1CB3">
              <w:t>FCA</w:t>
            </w:r>
          </w:p>
        </w:tc>
        <w:tc>
          <w:tcPr>
            <w:tcW w:w="709" w:type="dxa"/>
            <w:tcBorders>
              <w:top w:val="nil"/>
              <w:bottom w:val="nil"/>
            </w:tcBorders>
          </w:tcPr>
          <w:p w14:paraId="7B19842D" w14:textId="6336C25E" w:rsidR="00C84E98" w:rsidRPr="00EC1CB3" w:rsidRDefault="00C84E98" w:rsidP="00C84E98">
            <w:pPr>
              <w:pStyle w:val="Table8ptText-ASDEFCON"/>
              <w:jc w:val="center"/>
            </w:pPr>
            <w:r w:rsidRPr="00EC1CB3">
              <w:t>DMS</w:t>
            </w:r>
          </w:p>
        </w:tc>
        <w:tc>
          <w:tcPr>
            <w:tcW w:w="850" w:type="dxa"/>
            <w:tcBorders>
              <w:top w:val="nil"/>
              <w:bottom w:val="nil"/>
            </w:tcBorders>
          </w:tcPr>
          <w:p w14:paraId="1CF0B925" w14:textId="77777777" w:rsidR="00C84E98" w:rsidRPr="00EC1CB3" w:rsidRDefault="00C84E98" w:rsidP="00C84E98">
            <w:pPr>
              <w:pStyle w:val="Table8ptText-ASDEFCON"/>
              <w:jc w:val="center"/>
            </w:pPr>
            <w:r w:rsidRPr="00EC1CB3">
              <w:t>CR</w:t>
            </w:r>
          </w:p>
        </w:tc>
        <w:tc>
          <w:tcPr>
            <w:tcW w:w="1418" w:type="dxa"/>
            <w:tcBorders>
              <w:top w:val="nil"/>
              <w:bottom w:val="nil"/>
            </w:tcBorders>
          </w:tcPr>
          <w:p w14:paraId="59FB9196" w14:textId="77777777" w:rsidR="00C84E98" w:rsidRPr="00EC1CB3" w:rsidRDefault="00C84E98" w:rsidP="00C84E98">
            <w:pPr>
              <w:pStyle w:val="Table8ptText-ASDEFCON"/>
              <w:jc w:val="center"/>
            </w:pPr>
          </w:p>
        </w:tc>
        <w:tc>
          <w:tcPr>
            <w:tcW w:w="708" w:type="dxa"/>
            <w:tcBorders>
              <w:top w:val="nil"/>
              <w:bottom w:val="nil"/>
            </w:tcBorders>
          </w:tcPr>
          <w:p w14:paraId="230D1CD5" w14:textId="77777777" w:rsidR="00C84E98" w:rsidRPr="00EC1CB3" w:rsidRDefault="00C84E98" w:rsidP="00C84E98">
            <w:pPr>
              <w:pStyle w:val="Table8ptText-ASDEFCON"/>
              <w:jc w:val="center"/>
            </w:pPr>
            <w:r w:rsidRPr="00EC1CB3">
              <w:t>by MSR</w:t>
            </w:r>
          </w:p>
        </w:tc>
        <w:tc>
          <w:tcPr>
            <w:tcW w:w="851" w:type="dxa"/>
            <w:tcBorders>
              <w:top w:val="nil"/>
              <w:bottom w:val="nil"/>
            </w:tcBorders>
          </w:tcPr>
          <w:p w14:paraId="4917DC17" w14:textId="77777777" w:rsidR="00C84E98" w:rsidRPr="00EC1CB3" w:rsidRDefault="00C84E98" w:rsidP="00C84E98">
            <w:pPr>
              <w:pStyle w:val="Table8ptText-ASDEFCON"/>
              <w:jc w:val="center"/>
            </w:pPr>
            <w:r w:rsidRPr="00EC1CB3">
              <w:t>Approval</w:t>
            </w:r>
          </w:p>
        </w:tc>
        <w:tc>
          <w:tcPr>
            <w:tcW w:w="1134" w:type="dxa"/>
            <w:tcBorders>
              <w:top w:val="nil"/>
              <w:bottom w:val="nil"/>
            </w:tcBorders>
          </w:tcPr>
          <w:p w14:paraId="3363277D" w14:textId="77777777" w:rsidR="00C84E98" w:rsidRPr="00EC1CB3" w:rsidRDefault="00C84E98" w:rsidP="00C84E98">
            <w:pPr>
              <w:pStyle w:val="Table8ptText-ASDEFCON"/>
              <w:jc w:val="center"/>
            </w:pPr>
            <w:r w:rsidRPr="00EC1CB3">
              <w:t>each SA and FA</w:t>
            </w:r>
          </w:p>
        </w:tc>
        <w:tc>
          <w:tcPr>
            <w:tcW w:w="2551" w:type="dxa"/>
            <w:tcBorders>
              <w:top w:val="nil"/>
              <w:bottom w:val="nil"/>
            </w:tcBorders>
          </w:tcPr>
          <w:p w14:paraId="7DEEA4AC" w14:textId="77777777" w:rsidR="00C84E98" w:rsidRPr="00397FA2" w:rsidRDefault="00C84E98" w:rsidP="00C84E98">
            <w:pPr>
              <w:pStyle w:val="Table8ptText-ASDEFCON"/>
              <w:jc w:val="left"/>
            </w:pPr>
          </w:p>
        </w:tc>
      </w:tr>
      <w:tr w:rsidR="00A60698" w:rsidRPr="00EC1CB3" w14:paraId="1E5E5F96" w14:textId="77777777" w:rsidTr="004275EA">
        <w:tc>
          <w:tcPr>
            <w:tcW w:w="736" w:type="dxa"/>
            <w:tcBorders>
              <w:bottom w:val="nil"/>
            </w:tcBorders>
          </w:tcPr>
          <w:p w14:paraId="24C08783" w14:textId="77777777" w:rsidR="00C84E98" w:rsidRPr="00EC1CB3" w:rsidRDefault="00C84E98" w:rsidP="00C84E98">
            <w:pPr>
              <w:pStyle w:val="Table8ptText-ASDEFCON"/>
              <w:jc w:val="left"/>
            </w:pPr>
            <w:r>
              <w:t>V</w:t>
            </w:r>
            <w:r w:rsidRPr="00C209B4">
              <w:t>&amp;V-250</w:t>
            </w:r>
          </w:p>
        </w:tc>
        <w:tc>
          <w:tcPr>
            <w:tcW w:w="1671" w:type="dxa"/>
            <w:tcBorders>
              <w:bottom w:val="nil"/>
            </w:tcBorders>
          </w:tcPr>
          <w:p w14:paraId="091B71FA" w14:textId="77777777" w:rsidR="00C84E98" w:rsidRPr="00EC1CB3" w:rsidRDefault="00C84E98" w:rsidP="00C84E98">
            <w:pPr>
              <w:pStyle w:val="Table8ptText-ASDEFCON"/>
              <w:jc w:val="left"/>
            </w:pPr>
            <w:r>
              <w:t>Contractor’s Previous V&amp;V Results Package</w:t>
            </w:r>
          </w:p>
        </w:tc>
        <w:tc>
          <w:tcPr>
            <w:tcW w:w="734" w:type="dxa"/>
            <w:tcBorders>
              <w:bottom w:val="nil"/>
            </w:tcBorders>
          </w:tcPr>
          <w:p w14:paraId="7CF03EEF" w14:textId="77777777" w:rsidR="00C84E98" w:rsidRDefault="00C84E98" w:rsidP="00C84E98">
            <w:pPr>
              <w:pStyle w:val="Table8ptText-ASDEFCON"/>
              <w:jc w:val="center"/>
            </w:pPr>
            <w:r>
              <w:t>7.1.4</w:t>
            </w:r>
          </w:p>
        </w:tc>
        <w:tc>
          <w:tcPr>
            <w:tcW w:w="318" w:type="dxa"/>
            <w:tcBorders>
              <w:bottom w:val="nil"/>
            </w:tcBorders>
          </w:tcPr>
          <w:p w14:paraId="27AB6317" w14:textId="77777777" w:rsidR="00C84E98" w:rsidRPr="00EC1CB3" w:rsidRDefault="00C84E98" w:rsidP="00C84E98">
            <w:pPr>
              <w:pStyle w:val="Table8ptText-ASDEFCON"/>
              <w:jc w:val="center"/>
            </w:pPr>
            <w:r>
              <w:t>a</w:t>
            </w:r>
          </w:p>
        </w:tc>
        <w:tc>
          <w:tcPr>
            <w:tcW w:w="931" w:type="dxa"/>
            <w:tcBorders>
              <w:bottom w:val="nil"/>
            </w:tcBorders>
          </w:tcPr>
          <w:p w14:paraId="75054464" w14:textId="77777777" w:rsidR="00C84E98" w:rsidRPr="00EC1CB3" w:rsidRDefault="00C84E98" w:rsidP="00C84E98">
            <w:pPr>
              <w:pStyle w:val="Table8ptText-ASDEFCON"/>
              <w:jc w:val="center"/>
            </w:pPr>
            <w:r>
              <w:t>Final</w:t>
            </w:r>
          </w:p>
        </w:tc>
        <w:tc>
          <w:tcPr>
            <w:tcW w:w="1134" w:type="dxa"/>
            <w:tcBorders>
              <w:bottom w:val="nil"/>
            </w:tcBorders>
          </w:tcPr>
          <w:p w14:paraId="661DA4C4" w14:textId="77777777" w:rsidR="00C84E98" w:rsidRPr="00EC1CB3" w:rsidRDefault="00C84E98" w:rsidP="00C84E98">
            <w:pPr>
              <w:pStyle w:val="Table8ptText-ASDEFCON"/>
              <w:jc w:val="center"/>
            </w:pPr>
            <w:r>
              <w:t>SDR-20</w:t>
            </w:r>
          </w:p>
        </w:tc>
        <w:tc>
          <w:tcPr>
            <w:tcW w:w="709" w:type="dxa"/>
            <w:tcBorders>
              <w:bottom w:val="nil"/>
            </w:tcBorders>
          </w:tcPr>
          <w:p w14:paraId="1A46D789" w14:textId="77777777" w:rsidR="00C84E98" w:rsidRPr="00EC1CB3" w:rsidRDefault="00C84E98" w:rsidP="00C84E98">
            <w:pPr>
              <w:pStyle w:val="Table8ptText-ASDEFCON"/>
              <w:jc w:val="center"/>
            </w:pPr>
            <w:r>
              <w:t>DMS</w:t>
            </w:r>
          </w:p>
        </w:tc>
        <w:tc>
          <w:tcPr>
            <w:tcW w:w="850" w:type="dxa"/>
            <w:tcBorders>
              <w:bottom w:val="nil"/>
            </w:tcBorders>
          </w:tcPr>
          <w:p w14:paraId="2AC75E90" w14:textId="77777777" w:rsidR="00C84E98" w:rsidRPr="00EC1CB3" w:rsidRDefault="00C84E98" w:rsidP="00C84E98">
            <w:pPr>
              <w:pStyle w:val="Table8ptText-ASDEFCON"/>
              <w:jc w:val="center"/>
            </w:pPr>
            <w:r>
              <w:t>CR</w:t>
            </w:r>
          </w:p>
        </w:tc>
        <w:tc>
          <w:tcPr>
            <w:tcW w:w="1418" w:type="dxa"/>
            <w:tcBorders>
              <w:bottom w:val="nil"/>
            </w:tcBorders>
          </w:tcPr>
          <w:p w14:paraId="3D839234" w14:textId="77777777" w:rsidR="00C84E98" w:rsidRPr="00EC1CB3" w:rsidRDefault="00C84E98" w:rsidP="00C84E98">
            <w:pPr>
              <w:pStyle w:val="Table8ptText-ASDEFCON"/>
              <w:jc w:val="center"/>
            </w:pPr>
            <w:r>
              <w:t>DID-V&amp;V-DEF-PV&amp;VRP</w:t>
            </w:r>
          </w:p>
        </w:tc>
        <w:tc>
          <w:tcPr>
            <w:tcW w:w="708" w:type="dxa"/>
            <w:tcBorders>
              <w:bottom w:val="nil"/>
            </w:tcBorders>
          </w:tcPr>
          <w:p w14:paraId="7B8CB133" w14:textId="77777777" w:rsidR="00C84E98" w:rsidRPr="00EC1CB3" w:rsidRDefault="00C84E98" w:rsidP="00C84E98">
            <w:pPr>
              <w:pStyle w:val="Table8ptText-ASDEFCON"/>
              <w:jc w:val="center"/>
            </w:pPr>
            <w:r>
              <w:t>by MSR</w:t>
            </w:r>
          </w:p>
        </w:tc>
        <w:tc>
          <w:tcPr>
            <w:tcW w:w="851" w:type="dxa"/>
            <w:tcBorders>
              <w:bottom w:val="nil"/>
            </w:tcBorders>
          </w:tcPr>
          <w:p w14:paraId="5F76E956" w14:textId="77777777" w:rsidR="00C84E98" w:rsidRPr="00EC1CB3" w:rsidRDefault="00C84E98" w:rsidP="00C84E98">
            <w:pPr>
              <w:pStyle w:val="Table8ptText-ASDEFCON"/>
              <w:jc w:val="center"/>
            </w:pPr>
            <w:r>
              <w:t>Review</w:t>
            </w:r>
          </w:p>
        </w:tc>
        <w:tc>
          <w:tcPr>
            <w:tcW w:w="1134" w:type="dxa"/>
            <w:tcBorders>
              <w:bottom w:val="nil"/>
            </w:tcBorders>
          </w:tcPr>
          <w:p w14:paraId="6FE2732A" w14:textId="2F39FABE" w:rsidR="00C84E98" w:rsidRPr="00EC1CB3" w:rsidRDefault="00C84E98" w:rsidP="00C84E98">
            <w:pPr>
              <w:pStyle w:val="Table8ptText-ASDEFCON"/>
              <w:jc w:val="center"/>
            </w:pPr>
            <w:r>
              <w:t>R(E)</w:t>
            </w:r>
          </w:p>
        </w:tc>
        <w:tc>
          <w:tcPr>
            <w:tcW w:w="2551" w:type="dxa"/>
            <w:tcBorders>
              <w:bottom w:val="nil"/>
            </w:tcBorders>
          </w:tcPr>
          <w:p w14:paraId="5D68F3D0" w14:textId="77777777" w:rsidR="00C84E98" w:rsidRPr="00397FA2" w:rsidRDefault="00C84E98" w:rsidP="00C84E98">
            <w:pPr>
              <w:pStyle w:val="Table8ptText-ASDEFCON"/>
              <w:jc w:val="left"/>
            </w:pPr>
          </w:p>
        </w:tc>
      </w:tr>
      <w:tr w:rsidR="00A60698" w:rsidRPr="00EC1CB3" w14:paraId="5C67ED85" w14:textId="77777777" w:rsidTr="004275EA">
        <w:tc>
          <w:tcPr>
            <w:tcW w:w="736" w:type="dxa"/>
            <w:tcBorders>
              <w:bottom w:val="nil"/>
            </w:tcBorders>
          </w:tcPr>
          <w:p w14:paraId="2585BBFC" w14:textId="77777777" w:rsidR="00C84E98" w:rsidRPr="00EC1CB3" w:rsidRDefault="00C84E98" w:rsidP="00C84E98">
            <w:pPr>
              <w:pStyle w:val="Table8ptText-ASDEFCON"/>
              <w:jc w:val="left"/>
            </w:pPr>
            <w:r w:rsidRPr="00EC1CB3">
              <w:t>V&amp;V-300</w:t>
            </w:r>
          </w:p>
        </w:tc>
        <w:tc>
          <w:tcPr>
            <w:tcW w:w="1671" w:type="dxa"/>
            <w:tcBorders>
              <w:bottom w:val="nil"/>
            </w:tcBorders>
          </w:tcPr>
          <w:p w14:paraId="168978C2" w14:textId="77777777" w:rsidR="00C84E98" w:rsidRPr="00EC1CB3" w:rsidRDefault="00C84E98" w:rsidP="00C84E98">
            <w:pPr>
              <w:pStyle w:val="Table8ptText-ASDEFCON"/>
              <w:jc w:val="left"/>
            </w:pPr>
            <w:r w:rsidRPr="00EC1CB3">
              <w:t>Acceptance Test Plan (ATP)</w:t>
            </w:r>
          </w:p>
        </w:tc>
        <w:tc>
          <w:tcPr>
            <w:tcW w:w="734" w:type="dxa"/>
            <w:tcBorders>
              <w:bottom w:val="nil"/>
            </w:tcBorders>
          </w:tcPr>
          <w:p w14:paraId="32EA6585" w14:textId="77777777" w:rsidR="00C84E98" w:rsidRDefault="00C84E98" w:rsidP="00C84E98">
            <w:pPr>
              <w:pStyle w:val="Table8ptText-ASDEFCON"/>
              <w:jc w:val="center"/>
            </w:pPr>
            <w:r>
              <w:t>7.2.3</w:t>
            </w:r>
          </w:p>
          <w:p w14:paraId="65457E40" w14:textId="77777777" w:rsidR="00C84E98" w:rsidRPr="00EC1CB3" w:rsidRDefault="00C84E98" w:rsidP="00C84E98">
            <w:pPr>
              <w:pStyle w:val="Table8ptText-ASDEFCON"/>
              <w:jc w:val="center"/>
            </w:pPr>
            <w:r>
              <w:t>7.2.4</w:t>
            </w:r>
          </w:p>
        </w:tc>
        <w:tc>
          <w:tcPr>
            <w:tcW w:w="318" w:type="dxa"/>
            <w:tcBorders>
              <w:bottom w:val="nil"/>
            </w:tcBorders>
          </w:tcPr>
          <w:p w14:paraId="36093C69" w14:textId="77777777" w:rsidR="00C84E98" w:rsidRPr="00EC1CB3" w:rsidRDefault="00C84E98" w:rsidP="00C84E98">
            <w:pPr>
              <w:pStyle w:val="Table8ptText-ASDEFCON"/>
              <w:jc w:val="center"/>
            </w:pPr>
            <w:r w:rsidRPr="00EC1CB3">
              <w:t>a</w:t>
            </w:r>
          </w:p>
        </w:tc>
        <w:tc>
          <w:tcPr>
            <w:tcW w:w="931" w:type="dxa"/>
            <w:tcBorders>
              <w:bottom w:val="nil"/>
            </w:tcBorders>
          </w:tcPr>
          <w:p w14:paraId="1B5F55D9" w14:textId="77777777" w:rsidR="00C84E98" w:rsidRPr="00EC1CB3" w:rsidRDefault="00C84E98" w:rsidP="00C84E98">
            <w:pPr>
              <w:pStyle w:val="Table8ptText-ASDEFCON"/>
              <w:jc w:val="center"/>
            </w:pPr>
            <w:r w:rsidRPr="00EC1CB3">
              <w:t>Draft</w:t>
            </w:r>
          </w:p>
        </w:tc>
        <w:tc>
          <w:tcPr>
            <w:tcW w:w="1134" w:type="dxa"/>
            <w:tcBorders>
              <w:bottom w:val="nil"/>
            </w:tcBorders>
          </w:tcPr>
          <w:p w14:paraId="336D272C" w14:textId="77777777" w:rsidR="00C84E98" w:rsidRPr="00EC1CB3" w:rsidRDefault="00C84E98" w:rsidP="00C84E98">
            <w:pPr>
              <w:pStyle w:val="Table8ptText-ASDEFCON"/>
              <w:jc w:val="center"/>
            </w:pPr>
            <w:r w:rsidRPr="00EC1CB3">
              <w:t>DDR-20</w:t>
            </w:r>
          </w:p>
        </w:tc>
        <w:tc>
          <w:tcPr>
            <w:tcW w:w="709" w:type="dxa"/>
            <w:tcBorders>
              <w:bottom w:val="nil"/>
            </w:tcBorders>
          </w:tcPr>
          <w:p w14:paraId="7D848571" w14:textId="77777777" w:rsidR="00C84E98" w:rsidRPr="00EC1CB3" w:rsidRDefault="00C84E98" w:rsidP="00C84E98">
            <w:pPr>
              <w:pStyle w:val="Table8ptText-ASDEFCON"/>
              <w:jc w:val="center"/>
            </w:pPr>
            <w:r w:rsidRPr="00EC1CB3">
              <w:t>DMS</w:t>
            </w:r>
          </w:p>
        </w:tc>
        <w:tc>
          <w:tcPr>
            <w:tcW w:w="850" w:type="dxa"/>
            <w:tcBorders>
              <w:bottom w:val="nil"/>
            </w:tcBorders>
          </w:tcPr>
          <w:p w14:paraId="600044AC" w14:textId="77777777" w:rsidR="00C84E98" w:rsidRPr="00EC1CB3" w:rsidRDefault="00C84E98" w:rsidP="00C84E98">
            <w:pPr>
              <w:pStyle w:val="Table8ptText-ASDEFCON"/>
              <w:jc w:val="center"/>
            </w:pPr>
            <w:r w:rsidRPr="00EC1CB3">
              <w:t>CR</w:t>
            </w:r>
          </w:p>
        </w:tc>
        <w:tc>
          <w:tcPr>
            <w:tcW w:w="1418" w:type="dxa"/>
            <w:tcBorders>
              <w:bottom w:val="nil"/>
            </w:tcBorders>
          </w:tcPr>
          <w:p w14:paraId="055767CF" w14:textId="77777777" w:rsidR="00C84E98" w:rsidRPr="00EC1CB3" w:rsidRDefault="00C84E98" w:rsidP="00C84E98">
            <w:pPr>
              <w:pStyle w:val="Table8ptText-ASDEFCON"/>
              <w:jc w:val="center"/>
            </w:pPr>
            <w:r w:rsidRPr="00EC1CB3">
              <w:t>DID-V&amp;V-TST-ATPLAN</w:t>
            </w:r>
          </w:p>
        </w:tc>
        <w:tc>
          <w:tcPr>
            <w:tcW w:w="708" w:type="dxa"/>
            <w:tcBorders>
              <w:bottom w:val="nil"/>
            </w:tcBorders>
          </w:tcPr>
          <w:p w14:paraId="05362434" w14:textId="77777777" w:rsidR="00C84E98" w:rsidRPr="00EC1CB3" w:rsidRDefault="00C84E98" w:rsidP="00C84E98">
            <w:pPr>
              <w:pStyle w:val="Table8ptText-ASDEFCON"/>
              <w:jc w:val="center"/>
            </w:pPr>
            <w:r w:rsidRPr="00EC1CB3">
              <w:t>by MSR</w:t>
            </w:r>
          </w:p>
        </w:tc>
        <w:tc>
          <w:tcPr>
            <w:tcW w:w="851" w:type="dxa"/>
            <w:tcBorders>
              <w:bottom w:val="nil"/>
            </w:tcBorders>
          </w:tcPr>
          <w:p w14:paraId="0917949E" w14:textId="77777777" w:rsidR="00C84E98" w:rsidRPr="00EC1CB3" w:rsidRDefault="00C84E98" w:rsidP="00C84E98">
            <w:pPr>
              <w:pStyle w:val="Table8ptText-ASDEFCON"/>
              <w:jc w:val="center"/>
            </w:pPr>
            <w:r w:rsidRPr="00EC1CB3">
              <w:t>Review</w:t>
            </w:r>
          </w:p>
        </w:tc>
        <w:tc>
          <w:tcPr>
            <w:tcW w:w="1134" w:type="dxa"/>
            <w:tcBorders>
              <w:bottom w:val="nil"/>
            </w:tcBorders>
          </w:tcPr>
          <w:p w14:paraId="68AD2DF0" w14:textId="77777777" w:rsidR="00C84E98" w:rsidRPr="00EC1CB3" w:rsidRDefault="00C84E98" w:rsidP="00C84E98">
            <w:pPr>
              <w:pStyle w:val="Table8ptText-ASDEFCON"/>
              <w:jc w:val="center"/>
            </w:pPr>
            <w:r w:rsidRPr="00EC1CB3">
              <w:t>NA</w:t>
            </w:r>
          </w:p>
        </w:tc>
        <w:tc>
          <w:tcPr>
            <w:tcW w:w="2551" w:type="dxa"/>
            <w:tcBorders>
              <w:bottom w:val="nil"/>
            </w:tcBorders>
          </w:tcPr>
          <w:p w14:paraId="56C84766" w14:textId="77777777" w:rsidR="00C84E98" w:rsidRPr="00397FA2" w:rsidRDefault="00C84E98" w:rsidP="00C84E98">
            <w:pPr>
              <w:pStyle w:val="Table8ptText-ASDEFCON"/>
              <w:jc w:val="left"/>
            </w:pPr>
            <w:r w:rsidRPr="00397FA2">
              <w:t>Includes all ATPs for the complete Acceptance Verification program.</w:t>
            </w:r>
          </w:p>
        </w:tc>
      </w:tr>
      <w:tr w:rsidR="00A60698" w:rsidRPr="00EC1CB3" w14:paraId="06CBB07D" w14:textId="77777777" w:rsidTr="004275EA">
        <w:tc>
          <w:tcPr>
            <w:tcW w:w="736" w:type="dxa"/>
            <w:tcBorders>
              <w:top w:val="nil"/>
            </w:tcBorders>
          </w:tcPr>
          <w:p w14:paraId="1A0FDC83" w14:textId="77777777" w:rsidR="00C84E98" w:rsidRPr="00EC1CB3" w:rsidRDefault="00C84E98" w:rsidP="00C84E98">
            <w:pPr>
              <w:pStyle w:val="Table8ptText-ASDEFCON"/>
              <w:jc w:val="left"/>
            </w:pPr>
          </w:p>
        </w:tc>
        <w:tc>
          <w:tcPr>
            <w:tcW w:w="1671" w:type="dxa"/>
            <w:tcBorders>
              <w:top w:val="nil"/>
            </w:tcBorders>
          </w:tcPr>
          <w:p w14:paraId="6D8B5538" w14:textId="77777777" w:rsidR="00C84E98" w:rsidRPr="00EC1CB3" w:rsidRDefault="00C84E98" w:rsidP="00C84E98">
            <w:pPr>
              <w:pStyle w:val="Table8ptText-ASDEFCON"/>
              <w:jc w:val="left"/>
            </w:pPr>
          </w:p>
        </w:tc>
        <w:tc>
          <w:tcPr>
            <w:tcW w:w="734" w:type="dxa"/>
            <w:tcBorders>
              <w:top w:val="nil"/>
            </w:tcBorders>
          </w:tcPr>
          <w:p w14:paraId="15513810" w14:textId="77777777" w:rsidR="00C84E98" w:rsidRPr="00EC1CB3" w:rsidRDefault="00C84E98" w:rsidP="00C84E98">
            <w:pPr>
              <w:pStyle w:val="Table8ptText-ASDEFCON"/>
              <w:jc w:val="center"/>
            </w:pPr>
          </w:p>
        </w:tc>
        <w:tc>
          <w:tcPr>
            <w:tcW w:w="318" w:type="dxa"/>
            <w:tcBorders>
              <w:top w:val="nil"/>
            </w:tcBorders>
          </w:tcPr>
          <w:p w14:paraId="67E074E2" w14:textId="77777777" w:rsidR="00C84E98" w:rsidRPr="00EC1CB3" w:rsidRDefault="00C84E98" w:rsidP="00C84E98">
            <w:pPr>
              <w:pStyle w:val="Table8ptText-ASDEFCON"/>
              <w:jc w:val="center"/>
            </w:pPr>
            <w:r w:rsidRPr="00EC1CB3">
              <w:t>b</w:t>
            </w:r>
          </w:p>
        </w:tc>
        <w:tc>
          <w:tcPr>
            <w:tcW w:w="931" w:type="dxa"/>
            <w:tcBorders>
              <w:top w:val="nil"/>
            </w:tcBorders>
          </w:tcPr>
          <w:p w14:paraId="28F0EF59" w14:textId="77777777" w:rsidR="00C84E98" w:rsidRPr="00EC1CB3" w:rsidRDefault="00C84E98" w:rsidP="00C84E98">
            <w:pPr>
              <w:pStyle w:val="Table8ptText-ASDEFCON"/>
              <w:jc w:val="center"/>
            </w:pPr>
            <w:r w:rsidRPr="00EC1CB3">
              <w:t>Final</w:t>
            </w:r>
          </w:p>
        </w:tc>
        <w:tc>
          <w:tcPr>
            <w:tcW w:w="1134" w:type="dxa"/>
            <w:tcBorders>
              <w:top w:val="nil"/>
            </w:tcBorders>
          </w:tcPr>
          <w:p w14:paraId="3E1AFCBA" w14:textId="2AE373CB" w:rsidR="00C84E98" w:rsidRPr="00EC1CB3" w:rsidRDefault="00C84E98" w:rsidP="00C84E98">
            <w:pPr>
              <w:pStyle w:val="Table8ptText-ASDEFCON"/>
              <w:jc w:val="center"/>
            </w:pPr>
            <w:r>
              <w:t xml:space="preserve">Each </w:t>
            </w:r>
            <w:r w:rsidRPr="00EC1CB3">
              <w:t>TRR-60</w:t>
            </w:r>
          </w:p>
        </w:tc>
        <w:tc>
          <w:tcPr>
            <w:tcW w:w="709" w:type="dxa"/>
            <w:tcBorders>
              <w:top w:val="nil"/>
            </w:tcBorders>
          </w:tcPr>
          <w:p w14:paraId="2C5E4BC8" w14:textId="46CB6DBC" w:rsidR="00C84E98" w:rsidRPr="00EC1CB3" w:rsidRDefault="00C84E98" w:rsidP="00C84E98">
            <w:pPr>
              <w:pStyle w:val="Table8ptText-ASDEFCON"/>
              <w:jc w:val="center"/>
            </w:pPr>
            <w:r w:rsidRPr="00EC1CB3">
              <w:t>DMS</w:t>
            </w:r>
          </w:p>
        </w:tc>
        <w:tc>
          <w:tcPr>
            <w:tcW w:w="850" w:type="dxa"/>
            <w:tcBorders>
              <w:top w:val="nil"/>
            </w:tcBorders>
          </w:tcPr>
          <w:p w14:paraId="388DF3D3" w14:textId="77777777" w:rsidR="00C84E98" w:rsidRPr="00EC1CB3" w:rsidRDefault="00C84E98" w:rsidP="00C84E98">
            <w:pPr>
              <w:pStyle w:val="Table8ptText-ASDEFCON"/>
              <w:jc w:val="center"/>
            </w:pPr>
            <w:r w:rsidRPr="00EC1CB3">
              <w:t>CR</w:t>
            </w:r>
          </w:p>
        </w:tc>
        <w:tc>
          <w:tcPr>
            <w:tcW w:w="1418" w:type="dxa"/>
            <w:tcBorders>
              <w:top w:val="nil"/>
            </w:tcBorders>
          </w:tcPr>
          <w:p w14:paraId="38CFBA06" w14:textId="77777777" w:rsidR="00C84E98" w:rsidRPr="00EC1CB3" w:rsidRDefault="00C84E98" w:rsidP="00C84E98">
            <w:pPr>
              <w:pStyle w:val="Table8ptText-ASDEFCON"/>
              <w:jc w:val="center"/>
            </w:pPr>
          </w:p>
        </w:tc>
        <w:tc>
          <w:tcPr>
            <w:tcW w:w="708" w:type="dxa"/>
            <w:tcBorders>
              <w:top w:val="nil"/>
            </w:tcBorders>
          </w:tcPr>
          <w:p w14:paraId="14203FE4" w14:textId="77777777" w:rsidR="00C84E98" w:rsidRPr="00EC1CB3" w:rsidRDefault="00C84E98" w:rsidP="00C84E98">
            <w:pPr>
              <w:pStyle w:val="Table8ptText-ASDEFCON"/>
              <w:jc w:val="center"/>
            </w:pPr>
            <w:r w:rsidRPr="00EC1CB3">
              <w:t>by MSR</w:t>
            </w:r>
          </w:p>
        </w:tc>
        <w:tc>
          <w:tcPr>
            <w:tcW w:w="851" w:type="dxa"/>
            <w:tcBorders>
              <w:top w:val="nil"/>
            </w:tcBorders>
          </w:tcPr>
          <w:p w14:paraId="343FBAC9" w14:textId="77777777" w:rsidR="00C84E98" w:rsidRPr="00EC1CB3" w:rsidRDefault="00C84E98" w:rsidP="00C84E98">
            <w:pPr>
              <w:pStyle w:val="Table8ptText-ASDEFCON"/>
              <w:jc w:val="center"/>
            </w:pPr>
            <w:r w:rsidRPr="00EC1CB3">
              <w:t>Approval</w:t>
            </w:r>
          </w:p>
        </w:tc>
        <w:tc>
          <w:tcPr>
            <w:tcW w:w="1134" w:type="dxa"/>
            <w:tcBorders>
              <w:top w:val="nil"/>
            </w:tcBorders>
          </w:tcPr>
          <w:p w14:paraId="0BED8A43" w14:textId="77777777" w:rsidR="00C84E98" w:rsidRPr="00EC1CB3" w:rsidRDefault="00C84E98" w:rsidP="00C84E98">
            <w:pPr>
              <w:pStyle w:val="Table8ptText-ASDEFCON"/>
              <w:jc w:val="center"/>
            </w:pPr>
            <w:r>
              <w:t>NA</w:t>
            </w:r>
          </w:p>
        </w:tc>
        <w:tc>
          <w:tcPr>
            <w:tcW w:w="2551" w:type="dxa"/>
            <w:tcBorders>
              <w:top w:val="nil"/>
            </w:tcBorders>
          </w:tcPr>
          <w:p w14:paraId="32DDECA1" w14:textId="40FFD2DA" w:rsidR="00C84E98" w:rsidRPr="00397FA2" w:rsidRDefault="00C84E98" w:rsidP="00C84E98">
            <w:pPr>
              <w:pStyle w:val="Table8ptText-ASDEFCON"/>
              <w:jc w:val="left"/>
            </w:pPr>
            <w:r w:rsidRPr="00397FA2">
              <w:t>Includes the ATP(s) applicable to the particular TRR and phase.</w:t>
            </w:r>
          </w:p>
        </w:tc>
      </w:tr>
      <w:tr w:rsidR="00A60698" w:rsidRPr="00EC1CB3" w14:paraId="44B20204" w14:textId="77777777" w:rsidTr="004275EA">
        <w:tc>
          <w:tcPr>
            <w:tcW w:w="736" w:type="dxa"/>
          </w:tcPr>
          <w:p w14:paraId="4F3E5046" w14:textId="77777777" w:rsidR="00C84E98" w:rsidRPr="00EC1CB3" w:rsidRDefault="00C84E98" w:rsidP="00C84E98">
            <w:pPr>
              <w:pStyle w:val="Table8ptText-ASDEFCON"/>
              <w:jc w:val="left"/>
            </w:pPr>
            <w:r w:rsidRPr="00EC1CB3">
              <w:lastRenderedPageBreak/>
              <w:t>V&amp;V-310</w:t>
            </w:r>
          </w:p>
        </w:tc>
        <w:tc>
          <w:tcPr>
            <w:tcW w:w="1671" w:type="dxa"/>
          </w:tcPr>
          <w:p w14:paraId="249A755B" w14:textId="77777777" w:rsidR="00C84E98" w:rsidRPr="00EC1CB3" w:rsidRDefault="00C84E98" w:rsidP="00C84E98">
            <w:pPr>
              <w:pStyle w:val="Table8ptText-ASDEFCON"/>
              <w:jc w:val="left"/>
            </w:pPr>
            <w:r w:rsidRPr="00EC1CB3">
              <w:t>Acceptance Test Procedures (ATProcs)</w:t>
            </w:r>
          </w:p>
        </w:tc>
        <w:tc>
          <w:tcPr>
            <w:tcW w:w="734" w:type="dxa"/>
          </w:tcPr>
          <w:p w14:paraId="5494FB6D" w14:textId="77777777" w:rsidR="00C84E98" w:rsidRDefault="00C84E98" w:rsidP="00C84E98">
            <w:pPr>
              <w:pStyle w:val="Table8ptText-ASDEFCON"/>
              <w:jc w:val="center"/>
            </w:pPr>
            <w:r>
              <w:t>7.2.3</w:t>
            </w:r>
          </w:p>
          <w:p w14:paraId="727E567E" w14:textId="77777777" w:rsidR="00C84E98" w:rsidRPr="00EC1CB3" w:rsidRDefault="00C84E98" w:rsidP="00C84E98">
            <w:pPr>
              <w:pStyle w:val="Table8ptText-ASDEFCON"/>
              <w:jc w:val="center"/>
            </w:pPr>
            <w:r>
              <w:t>7.2.4</w:t>
            </w:r>
          </w:p>
        </w:tc>
        <w:tc>
          <w:tcPr>
            <w:tcW w:w="318" w:type="dxa"/>
          </w:tcPr>
          <w:p w14:paraId="73C90E11" w14:textId="77777777" w:rsidR="00C84E98" w:rsidRPr="00EC1CB3" w:rsidRDefault="00C84E98" w:rsidP="00C84E98">
            <w:pPr>
              <w:pStyle w:val="Table8ptText-ASDEFCON"/>
              <w:jc w:val="center"/>
            </w:pPr>
            <w:r w:rsidRPr="00EC1CB3">
              <w:t>a</w:t>
            </w:r>
          </w:p>
        </w:tc>
        <w:tc>
          <w:tcPr>
            <w:tcW w:w="931" w:type="dxa"/>
          </w:tcPr>
          <w:p w14:paraId="032D8A68" w14:textId="77777777" w:rsidR="00C84E98" w:rsidRPr="00EC1CB3" w:rsidRDefault="00C84E98" w:rsidP="00C84E98">
            <w:pPr>
              <w:pStyle w:val="Table8ptText-ASDEFCON"/>
              <w:jc w:val="center"/>
            </w:pPr>
            <w:r w:rsidRPr="00EC1CB3">
              <w:t>Final</w:t>
            </w:r>
          </w:p>
        </w:tc>
        <w:tc>
          <w:tcPr>
            <w:tcW w:w="1134" w:type="dxa"/>
          </w:tcPr>
          <w:p w14:paraId="05235E60" w14:textId="7D3E6BDC" w:rsidR="00C84E98" w:rsidRPr="00EC1CB3" w:rsidRDefault="00C84E98" w:rsidP="00C84E98">
            <w:pPr>
              <w:pStyle w:val="Table8ptText-ASDEFCON"/>
              <w:jc w:val="center"/>
            </w:pPr>
            <w:r>
              <w:t xml:space="preserve">Each </w:t>
            </w:r>
            <w:r w:rsidRPr="00EC1CB3">
              <w:t>TRR-20</w:t>
            </w:r>
          </w:p>
        </w:tc>
        <w:tc>
          <w:tcPr>
            <w:tcW w:w="709" w:type="dxa"/>
          </w:tcPr>
          <w:p w14:paraId="38E82AE5" w14:textId="053D9A1F" w:rsidR="00C84E98" w:rsidRPr="00EC1CB3" w:rsidRDefault="00C84E98" w:rsidP="00C84E98">
            <w:pPr>
              <w:pStyle w:val="Table8ptText-ASDEFCON"/>
              <w:jc w:val="center"/>
            </w:pPr>
            <w:r w:rsidRPr="00EC1CB3">
              <w:t>DMS</w:t>
            </w:r>
          </w:p>
        </w:tc>
        <w:tc>
          <w:tcPr>
            <w:tcW w:w="850" w:type="dxa"/>
          </w:tcPr>
          <w:p w14:paraId="3DC26F7F" w14:textId="77777777" w:rsidR="00C84E98" w:rsidRPr="00EC1CB3" w:rsidRDefault="00C84E98" w:rsidP="00C84E98">
            <w:pPr>
              <w:pStyle w:val="Table8ptText-ASDEFCON"/>
              <w:jc w:val="center"/>
            </w:pPr>
            <w:r w:rsidRPr="00EC1CB3">
              <w:t>CR</w:t>
            </w:r>
          </w:p>
        </w:tc>
        <w:tc>
          <w:tcPr>
            <w:tcW w:w="1418" w:type="dxa"/>
          </w:tcPr>
          <w:p w14:paraId="673C1D4C" w14:textId="77777777" w:rsidR="00C84E98" w:rsidRPr="00EC1CB3" w:rsidRDefault="00C84E98" w:rsidP="00C84E98">
            <w:pPr>
              <w:pStyle w:val="Table8ptText-ASDEFCON"/>
              <w:jc w:val="center"/>
            </w:pPr>
            <w:r w:rsidRPr="00EC1CB3">
              <w:t>DID-V&amp;V-TST-ATPROC</w:t>
            </w:r>
          </w:p>
        </w:tc>
        <w:tc>
          <w:tcPr>
            <w:tcW w:w="708" w:type="dxa"/>
          </w:tcPr>
          <w:p w14:paraId="083CD55D" w14:textId="77777777" w:rsidR="00C84E98" w:rsidRPr="00EC1CB3" w:rsidRDefault="00C84E98" w:rsidP="00C84E98">
            <w:pPr>
              <w:pStyle w:val="Table8ptText-ASDEFCON"/>
              <w:jc w:val="center"/>
            </w:pPr>
            <w:r w:rsidRPr="00EC1CB3">
              <w:t>by MSR</w:t>
            </w:r>
          </w:p>
        </w:tc>
        <w:tc>
          <w:tcPr>
            <w:tcW w:w="851" w:type="dxa"/>
          </w:tcPr>
          <w:p w14:paraId="20D201B7" w14:textId="77777777" w:rsidR="00C84E98" w:rsidRPr="00EC1CB3" w:rsidRDefault="00C84E98" w:rsidP="00C84E98">
            <w:pPr>
              <w:pStyle w:val="Table8ptText-ASDEFCON"/>
              <w:jc w:val="center"/>
            </w:pPr>
            <w:r w:rsidRPr="00EC1CB3">
              <w:t>Approval</w:t>
            </w:r>
          </w:p>
        </w:tc>
        <w:tc>
          <w:tcPr>
            <w:tcW w:w="1134" w:type="dxa"/>
          </w:tcPr>
          <w:p w14:paraId="33989469" w14:textId="77777777" w:rsidR="00C84E98" w:rsidRPr="00EC1CB3" w:rsidRDefault="00C84E98" w:rsidP="00C84E98">
            <w:pPr>
              <w:pStyle w:val="Table8ptText-ASDEFCON"/>
              <w:jc w:val="center"/>
            </w:pPr>
            <w:r w:rsidRPr="00EC1CB3">
              <w:t>NA</w:t>
            </w:r>
          </w:p>
        </w:tc>
        <w:tc>
          <w:tcPr>
            <w:tcW w:w="2551" w:type="dxa"/>
          </w:tcPr>
          <w:p w14:paraId="7F824C31" w14:textId="5BB86765" w:rsidR="00C84E98" w:rsidRPr="00397FA2" w:rsidRDefault="00C84E98" w:rsidP="00C84E98">
            <w:pPr>
              <w:pStyle w:val="Table8ptText-ASDEFCON"/>
              <w:jc w:val="left"/>
            </w:pPr>
            <w:r w:rsidRPr="00397FA2">
              <w:t>Includes the ATProcs applicable to the particular TRR and phase.</w:t>
            </w:r>
          </w:p>
        </w:tc>
      </w:tr>
      <w:tr w:rsidR="00A60698" w:rsidRPr="00EC1CB3" w14:paraId="5616E4F7" w14:textId="77777777" w:rsidTr="004275EA">
        <w:tc>
          <w:tcPr>
            <w:tcW w:w="736" w:type="dxa"/>
            <w:tcBorders>
              <w:bottom w:val="single" w:sz="4" w:space="0" w:color="auto"/>
            </w:tcBorders>
          </w:tcPr>
          <w:p w14:paraId="7C0423FF" w14:textId="77777777" w:rsidR="00C84E98" w:rsidRPr="00EC1CB3" w:rsidRDefault="00C84E98" w:rsidP="00C84E98">
            <w:pPr>
              <w:pStyle w:val="Table8ptText-ASDEFCON"/>
              <w:jc w:val="left"/>
            </w:pPr>
            <w:r w:rsidRPr="00EC1CB3">
              <w:t>V&amp;V-320</w:t>
            </w:r>
          </w:p>
        </w:tc>
        <w:tc>
          <w:tcPr>
            <w:tcW w:w="1671" w:type="dxa"/>
            <w:tcBorders>
              <w:bottom w:val="single" w:sz="4" w:space="0" w:color="auto"/>
            </w:tcBorders>
          </w:tcPr>
          <w:p w14:paraId="45E5F7F4" w14:textId="77777777" w:rsidR="00C84E98" w:rsidRPr="00EC1CB3" w:rsidRDefault="00C84E98" w:rsidP="00C84E98">
            <w:pPr>
              <w:pStyle w:val="Table8ptText-ASDEFCON"/>
              <w:jc w:val="left"/>
            </w:pPr>
            <w:r w:rsidRPr="00EC1CB3">
              <w:t>Acceptance Test Reports (ATRs)</w:t>
            </w:r>
          </w:p>
        </w:tc>
        <w:tc>
          <w:tcPr>
            <w:tcW w:w="734" w:type="dxa"/>
            <w:tcBorders>
              <w:bottom w:val="single" w:sz="4" w:space="0" w:color="auto"/>
            </w:tcBorders>
          </w:tcPr>
          <w:p w14:paraId="22663178" w14:textId="77777777" w:rsidR="00C84E98" w:rsidRDefault="00C84E98" w:rsidP="00C84E98">
            <w:pPr>
              <w:pStyle w:val="Table8ptText-ASDEFCON"/>
              <w:jc w:val="center"/>
            </w:pPr>
            <w:r>
              <w:t>7.2.3</w:t>
            </w:r>
          </w:p>
          <w:p w14:paraId="45849CAA" w14:textId="77777777" w:rsidR="00C84E98" w:rsidRPr="00EC1CB3" w:rsidRDefault="00C84E98" w:rsidP="00C84E98">
            <w:pPr>
              <w:pStyle w:val="Table8ptText-ASDEFCON"/>
              <w:jc w:val="center"/>
            </w:pPr>
            <w:r>
              <w:t>7.2.4</w:t>
            </w:r>
          </w:p>
        </w:tc>
        <w:tc>
          <w:tcPr>
            <w:tcW w:w="318" w:type="dxa"/>
            <w:tcBorders>
              <w:bottom w:val="single" w:sz="4" w:space="0" w:color="auto"/>
            </w:tcBorders>
          </w:tcPr>
          <w:p w14:paraId="0B7AF7F5" w14:textId="77777777" w:rsidR="00C84E98" w:rsidRPr="00EC1CB3" w:rsidRDefault="00C84E98" w:rsidP="00C84E98">
            <w:pPr>
              <w:pStyle w:val="Table8ptText-ASDEFCON"/>
              <w:jc w:val="center"/>
            </w:pPr>
            <w:r w:rsidRPr="00EC1CB3">
              <w:t>a</w:t>
            </w:r>
          </w:p>
        </w:tc>
        <w:tc>
          <w:tcPr>
            <w:tcW w:w="931" w:type="dxa"/>
            <w:tcBorders>
              <w:bottom w:val="single" w:sz="4" w:space="0" w:color="auto"/>
            </w:tcBorders>
          </w:tcPr>
          <w:p w14:paraId="07872F73" w14:textId="77777777" w:rsidR="00C84E98" w:rsidRPr="00EC1CB3" w:rsidRDefault="00C84E98" w:rsidP="00C84E98">
            <w:pPr>
              <w:pStyle w:val="Table8ptText-ASDEFCON"/>
              <w:jc w:val="center"/>
            </w:pPr>
            <w:r w:rsidRPr="00EC1CB3">
              <w:t>Final</w:t>
            </w:r>
          </w:p>
        </w:tc>
        <w:tc>
          <w:tcPr>
            <w:tcW w:w="1134" w:type="dxa"/>
            <w:tcBorders>
              <w:bottom w:val="single" w:sz="4" w:space="0" w:color="auto"/>
            </w:tcBorders>
          </w:tcPr>
          <w:p w14:paraId="68340027" w14:textId="63AE223F" w:rsidR="00C84E98" w:rsidRPr="00EC1CB3" w:rsidRDefault="00C84E98" w:rsidP="00ED512A">
            <w:pPr>
              <w:pStyle w:val="Table8ptText-ASDEFCON"/>
              <w:jc w:val="center"/>
            </w:pPr>
            <w:r w:rsidRPr="00EC1CB3">
              <w:t>Test completion+</w:t>
            </w:r>
            <w:r>
              <w:t>5</w:t>
            </w:r>
          </w:p>
        </w:tc>
        <w:tc>
          <w:tcPr>
            <w:tcW w:w="709" w:type="dxa"/>
            <w:tcBorders>
              <w:bottom w:val="single" w:sz="4" w:space="0" w:color="auto"/>
            </w:tcBorders>
          </w:tcPr>
          <w:p w14:paraId="2DF6CCE8" w14:textId="2A64BB6E" w:rsidR="00C84E98" w:rsidRPr="00EC1CB3" w:rsidRDefault="00C84E98" w:rsidP="00C84E98">
            <w:pPr>
              <w:pStyle w:val="Table8ptText-ASDEFCON"/>
              <w:jc w:val="center"/>
            </w:pPr>
            <w:r w:rsidRPr="00EC1CB3">
              <w:t>DMS</w:t>
            </w:r>
          </w:p>
        </w:tc>
        <w:tc>
          <w:tcPr>
            <w:tcW w:w="850" w:type="dxa"/>
            <w:tcBorders>
              <w:bottom w:val="single" w:sz="4" w:space="0" w:color="auto"/>
            </w:tcBorders>
          </w:tcPr>
          <w:p w14:paraId="701FB9F8" w14:textId="77777777" w:rsidR="00C84E98" w:rsidRPr="00EC1CB3" w:rsidRDefault="00C84E98" w:rsidP="00C84E98">
            <w:pPr>
              <w:pStyle w:val="Table8ptText-ASDEFCON"/>
              <w:jc w:val="center"/>
            </w:pPr>
            <w:r w:rsidRPr="00EC1CB3">
              <w:t>CR</w:t>
            </w:r>
          </w:p>
        </w:tc>
        <w:tc>
          <w:tcPr>
            <w:tcW w:w="1418" w:type="dxa"/>
            <w:tcBorders>
              <w:bottom w:val="single" w:sz="4" w:space="0" w:color="auto"/>
            </w:tcBorders>
          </w:tcPr>
          <w:p w14:paraId="0C2E4932" w14:textId="77777777" w:rsidR="00C84E98" w:rsidRPr="00EC1CB3" w:rsidRDefault="00C84E98" w:rsidP="00C84E98">
            <w:pPr>
              <w:pStyle w:val="Table8ptText-ASDEFCON"/>
              <w:jc w:val="center"/>
            </w:pPr>
            <w:r w:rsidRPr="00EC1CB3">
              <w:t>DID-V&amp;V-TST-ATREP</w:t>
            </w:r>
          </w:p>
        </w:tc>
        <w:tc>
          <w:tcPr>
            <w:tcW w:w="708" w:type="dxa"/>
            <w:tcBorders>
              <w:bottom w:val="single" w:sz="4" w:space="0" w:color="auto"/>
            </w:tcBorders>
          </w:tcPr>
          <w:p w14:paraId="66BABE6E" w14:textId="77777777" w:rsidR="00C84E98" w:rsidRPr="00EC1CB3" w:rsidRDefault="00C84E98" w:rsidP="00C84E98">
            <w:pPr>
              <w:pStyle w:val="Table8ptText-ASDEFCON"/>
              <w:jc w:val="center"/>
            </w:pPr>
            <w:r>
              <w:t>10</w:t>
            </w:r>
          </w:p>
        </w:tc>
        <w:tc>
          <w:tcPr>
            <w:tcW w:w="851" w:type="dxa"/>
            <w:tcBorders>
              <w:bottom w:val="single" w:sz="4" w:space="0" w:color="auto"/>
            </w:tcBorders>
          </w:tcPr>
          <w:p w14:paraId="252875CD" w14:textId="77777777" w:rsidR="00C84E98" w:rsidRPr="00EC1CB3" w:rsidRDefault="00C84E98" w:rsidP="00C84E98">
            <w:pPr>
              <w:pStyle w:val="Table8ptText-ASDEFCON"/>
              <w:jc w:val="center"/>
            </w:pPr>
            <w:r w:rsidRPr="00EC1CB3">
              <w:t>Approval</w:t>
            </w:r>
          </w:p>
        </w:tc>
        <w:tc>
          <w:tcPr>
            <w:tcW w:w="1134" w:type="dxa"/>
            <w:tcBorders>
              <w:bottom w:val="single" w:sz="4" w:space="0" w:color="auto"/>
            </w:tcBorders>
          </w:tcPr>
          <w:p w14:paraId="1C3C0C45" w14:textId="77777777" w:rsidR="00C84E98" w:rsidRPr="00EC1CB3" w:rsidRDefault="00C84E98" w:rsidP="00C84E98">
            <w:pPr>
              <w:pStyle w:val="Table8ptText-ASDEFCON"/>
              <w:jc w:val="center"/>
            </w:pPr>
            <w:r w:rsidRPr="00EC1CB3">
              <w:t>NA</w:t>
            </w:r>
          </w:p>
        </w:tc>
        <w:tc>
          <w:tcPr>
            <w:tcW w:w="2551" w:type="dxa"/>
            <w:tcBorders>
              <w:bottom w:val="single" w:sz="4" w:space="0" w:color="auto"/>
            </w:tcBorders>
          </w:tcPr>
          <w:p w14:paraId="46AF81E4" w14:textId="77777777" w:rsidR="00C84E98" w:rsidRPr="00397FA2" w:rsidRDefault="00C84E98" w:rsidP="00C84E98">
            <w:pPr>
              <w:pStyle w:val="Table8ptText-ASDEFCON"/>
              <w:jc w:val="left"/>
            </w:pPr>
            <w:r w:rsidRPr="00397FA2">
              <w:t>The CR may agree to a revised delivery schedule and action period for more complex ATProcs.</w:t>
            </w:r>
          </w:p>
        </w:tc>
      </w:tr>
      <w:tr w:rsidR="00A60698" w:rsidRPr="00EC1CB3" w14:paraId="5B9BAAA6" w14:textId="77777777" w:rsidTr="004275EA">
        <w:tc>
          <w:tcPr>
            <w:tcW w:w="736" w:type="dxa"/>
            <w:tcBorders>
              <w:top w:val="single" w:sz="4" w:space="0" w:color="auto"/>
              <w:left w:val="single" w:sz="4" w:space="0" w:color="auto"/>
              <w:bottom w:val="nil"/>
              <w:right w:val="single" w:sz="4" w:space="0" w:color="auto"/>
            </w:tcBorders>
          </w:tcPr>
          <w:p w14:paraId="371C45A3" w14:textId="77777777" w:rsidR="00C84E98" w:rsidRDefault="00C84E98" w:rsidP="00C84E98">
            <w:pPr>
              <w:pStyle w:val="Table8ptText-ASDEFCON"/>
              <w:jc w:val="left"/>
            </w:pPr>
            <w:r>
              <w:t>AIC-100</w:t>
            </w:r>
          </w:p>
        </w:tc>
        <w:tc>
          <w:tcPr>
            <w:tcW w:w="1671" w:type="dxa"/>
            <w:tcBorders>
              <w:top w:val="single" w:sz="4" w:space="0" w:color="auto"/>
              <w:left w:val="single" w:sz="4" w:space="0" w:color="auto"/>
              <w:bottom w:val="nil"/>
              <w:right w:val="single" w:sz="4" w:space="0" w:color="auto"/>
            </w:tcBorders>
          </w:tcPr>
          <w:p w14:paraId="52A854C2" w14:textId="77777777" w:rsidR="00C84E98" w:rsidRDefault="00C84E98" w:rsidP="00C84E98">
            <w:pPr>
              <w:pStyle w:val="Table8ptText-ASDEFCON"/>
              <w:jc w:val="left"/>
            </w:pPr>
            <w:r w:rsidRPr="00EC1CB3">
              <w:t>Australian Industry Capability Plan</w:t>
            </w:r>
          </w:p>
        </w:tc>
        <w:tc>
          <w:tcPr>
            <w:tcW w:w="734" w:type="dxa"/>
            <w:tcBorders>
              <w:top w:val="single" w:sz="4" w:space="0" w:color="auto"/>
              <w:left w:val="single" w:sz="4" w:space="0" w:color="auto"/>
              <w:bottom w:val="nil"/>
              <w:right w:val="single" w:sz="4" w:space="0" w:color="auto"/>
            </w:tcBorders>
          </w:tcPr>
          <w:p w14:paraId="1EC86873" w14:textId="77777777" w:rsidR="00C84E98" w:rsidRDefault="00C84E98" w:rsidP="00C84E98">
            <w:pPr>
              <w:pStyle w:val="Table8ptText-ASDEFCON"/>
              <w:jc w:val="center"/>
            </w:pPr>
            <w:r>
              <w:t>10.1</w:t>
            </w:r>
          </w:p>
        </w:tc>
        <w:tc>
          <w:tcPr>
            <w:tcW w:w="318" w:type="dxa"/>
            <w:tcBorders>
              <w:top w:val="single" w:sz="4" w:space="0" w:color="auto"/>
              <w:left w:val="single" w:sz="4" w:space="0" w:color="auto"/>
              <w:bottom w:val="nil"/>
              <w:right w:val="single" w:sz="4" w:space="0" w:color="auto"/>
            </w:tcBorders>
          </w:tcPr>
          <w:p w14:paraId="095BD2AE" w14:textId="77777777" w:rsidR="00C84E98" w:rsidRDefault="00C84E98" w:rsidP="00C84E98">
            <w:pPr>
              <w:pStyle w:val="Table8ptText-ASDEFCON"/>
              <w:jc w:val="center"/>
            </w:pPr>
            <w:r w:rsidRPr="00EC1CB3">
              <w:t>a</w:t>
            </w:r>
          </w:p>
        </w:tc>
        <w:tc>
          <w:tcPr>
            <w:tcW w:w="931" w:type="dxa"/>
            <w:tcBorders>
              <w:top w:val="single" w:sz="4" w:space="0" w:color="auto"/>
              <w:left w:val="single" w:sz="4" w:space="0" w:color="auto"/>
              <w:bottom w:val="nil"/>
              <w:right w:val="single" w:sz="4" w:space="0" w:color="auto"/>
            </w:tcBorders>
          </w:tcPr>
          <w:p w14:paraId="22AE1AF4" w14:textId="77777777" w:rsidR="00C84E98" w:rsidRDefault="00C84E98" w:rsidP="00C84E98">
            <w:pPr>
              <w:pStyle w:val="Table8ptText-ASDEFCON"/>
              <w:jc w:val="center"/>
            </w:pPr>
            <w:r>
              <w:t>Draft</w:t>
            </w:r>
          </w:p>
        </w:tc>
        <w:tc>
          <w:tcPr>
            <w:tcW w:w="1134" w:type="dxa"/>
            <w:tcBorders>
              <w:top w:val="single" w:sz="4" w:space="0" w:color="auto"/>
              <w:left w:val="single" w:sz="4" w:space="0" w:color="auto"/>
              <w:bottom w:val="nil"/>
              <w:right w:val="single" w:sz="4" w:space="0" w:color="auto"/>
            </w:tcBorders>
          </w:tcPr>
          <w:p w14:paraId="0C4CCFE5" w14:textId="4C6552B6" w:rsidR="00C84E98" w:rsidRDefault="00C84E98" w:rsidP="00C84E98">
            <w:pPr>
              <w:pStyle w:val="Table8ptText-ASDEFCON"/>
              <w:jc w:val="center"/>
            </w:pPr>
            <w:r w:rsidRPr="00EC1CB3">
              <w:t>ED</w:t>
            </w:r>
            <w:r>
              <w:t>+3M</w:t>
            </w:r>
          </w:p>
        </w:tc>
        <w:tc>
          <w:tcPr>
            <w:tcW w:w="709" w:type="dxa"/>
            <w:tcBorders>
              <w:top w:val="single" w:sz="4" w:space="0" w:color="auto"/>
              <w:left w:val="single" w:sz="4" w:space="0" w:color="auto"/>
              <w:bottom w:val="nil"/>
              <w:right w:val="single" w:sz="4" w:space="0" w:color="auto"/>
            </w:tcBorders>
          </w:tcPr>
          <w:p w14:paraId="79D04214" w14:textId="77777777" w:rsidR="00C84E98" w:rsidRDefault="00C84E98" w:rsidP="00C84E98">
            <w:pPr>
              <w:pStyle w:val="Table8ptText-ASDEFCON"/>
              <w:jc w:val="center"/>
            </w:pPr>
            <w:r w:rsidRPr="00EC1CB3">
              <w:t>DMS</w:t>
            </w:r>
          </w:p>
        </w:tc>
        <w:tc>
          <w:tcPr>
            <w:tcW w:w="850" w:type="dxa"/>
            <w:tcBorders>
              <w:top w:val="single" w:sz="4" w:space="0" w:color="auto"/>
              <w:left w:val="single" w:sz="4" w:space="0" w:color="auto"/>
              <w:bottom w:val="nil"/>
              <w:right w:val="single" w:sz="4" w:space="0" w:color="auto"/>
            </w:tcBorders>
          </w:tcPr>
          <w:p w14:paraId="4583FAD1" w14:textId="77777777" w:rsidR="00C84E98" w:rsidRDefault="00C84E98" w:rsidP="00C84E98">
            <w:pPr>
              <w:pStyle w:val="Table8ptText-ASDEFCON"/>
              <w:jc w:val="center"/>
            </w:pPr>
            <w:r w:rsidRPr="00EC1CB3">
              <w:t>CR</w:t>
            </w:r>
          </w:p>
        </w:tc>
        <w:tc>
          <w:tcPr>
            <w:tcW w:w="1418" w:type="dxa"/>
            <w:tcBorders>
              <w:top w:val="single" w:sz="4" w:space="0" w:color="auto"/>
              <w:left w:val="single" w:sz="4" w:space="0" w:color="auto"/>
              <w:bottom w:val="nil"/>
              <w:right w:val="single" w:sz="4" w:space="0" w:color="auto"/>
            </w:tcBorders>
          </w:tcPr>
          <w:p w14:paraId="733A0003" w14:textId="77777777" w:rsidR="00C84E98" w:rsidRDefault="00C84E98" w:rsidP="00C84E98">
            <w:pPr>
              <w:pStyle w:val="Table8ptText-ASDEFCON"/>
              <w:jc w:val="center"/>
            </w:pPr>
            <w:r w:rsidRPr="00EC1CB3">
              <w:t>DID-PM-AIC-AICP</w:t>
            </w:r>
          </w:p>
        </w:tc>
        <w:tc>
          <w:tcPr>
            <w:tcW w:w="708" w:type="dxa"/>
            <w:tcBorders>
              <w:top w:val="single" w:sz="4" w:space="0" w:color="auto"/>
              <w:left w:val="single" w:sz="4" w:space="0" w:color="auto"/>
              <w:bottom w:val="nil"/>
              <w:right w:val="single" w:sz="4" w:space="0" w:color="auto"/>
            </w:tcBorders>
          </w:tcPr>
          <w:p w14:paraId="131F5600"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nil"/>
              <w:right w:val="single" w:sz="4" w:space="0" w:color="auto"/>
            </w:tcBorders>
          </w:tcPr>
          <w:p w14:paraId="3432E87C"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nil"/>
              <w:right w:val="single" w:sz="4" w:space="0" w:color="auto"/>
            </w:tcBorders>
          </w:tcPr>
          <w:p w14:paraId="200DB683" w14:textId="77777777" w:rsidR="00C84E98" w:rsidRDefault="00C84E98" w:rsidP="00C84E98">
            <w:pPr>
              <w:pStyle w:val="Table8ptText-ASDEFCON"/>
              <w:jc w:val="center"/>
            </w:pPr>
            <w:r w:rsidRPr="00EC1CB3">
              <w:t>NA</w:t>
            </w:r>
          </w:p>
        </w:tc>
        <w:tc>
          <w:tcPr>
            <w:tcW w:w="2551" w:type="dxa"/>
            <w:tcBorders>
              <w:top w:val="single" w:sz="4" w:space="0" w:color="auto"/>
              <w:left w:val="single" w:sz="4" w:space="0" w:color="auto"/>
              <w:bottom w:val="nil"/>
              <w:right w:val="single" w:sz="4" w:space="0" w:color="auto"/>
            </w:tcBorders>
          </w:tcPr>
          <w:p w14:paraId="491F94C8" w14:textId="77777777" w:rsidR="00C84E98" w:rsidRPr="00397FA2" w:rsidRDefault="00C84E98" w:rsidP="00C84E98">
            <w:pPr>
              <w:pStyle w:val="Table8ptText-ASDEFCON"/>
              <w:jc w:val="left"/>
            </w:pPr>
          </w:p>
        </w:tc>
      </w:tr>
      <w:tr w:rsidR="00A60698" w:rsidRPr="00EC1CB3" w14:paraId="44B38363" w14:textId="77777777" w:rsidTr="004275EA">
        <w:tc>
          <w:tcPr>
            <w:tcW w:w="736" w:type="dxa"/>
            <w:tcBorders>
              <w:top w:val="nil"/>
              <w:left w:val="single" w:sz="4" w:space="0" w:color="auto"/>
              <w:bottom w:val="single" w:sz="4" w:space="0" w:color="auto"/>
              <w:right w:val="single" w:sz="4" w:space="0" w:color="auto"/>
            </w:tcBorders>
          </w:tcPr>
          <w:p w14:paraId="7DEE9504" w14:textId="77777777" w:rsidR="00C84E98" w:rsidRDefault="00C84E98" w:rsidP="00C84E98">
            <w:pPr>
              <w:pStyle w:val="Table8ptText-ASDEFCON"/>
              <w:jc w:val="left"/>
            </w:pPr>
          </w:p>
        </w:tc>
        <w:tc>
          <w:tcPr>
            <w:tcW w:w="1671" w:type="dxa"/>
            <w:tcBorders>
              <w:top w:val="nil"/>
              <w:left w:val="single" w:sz="4" w:space="0" w:color="auto"/>
              <w:bottom w:val="single" w:sz="4" w:space="0" w:color="auto"/>
              <w:right w:val="single" w:sz="4" w:space="0" w:color="auto"/>
            </w:tcBorders>
          </w:tcPr>
          <w:p w14:paraId="44D7BE2D" w14:textId="77777777" w:rsidR="00C84E98" w:rsidRDefault="00C84E98" w:rsidP="00C84E98">
            <w:pPr>
              <w:pStyle w:val="Table8ptText-ASDEFCON"/>
              <w:jc w:val="left"/>
            </w:pPr>
          </w:p>
        </w:tc>
        <w:tc>
          <w:tcPr>
            <w:tcW w:w="734" w:type="dxa"/>
            <w:tcBorders>
              <w:top w:val="nil"/>
              <w:left w:val="single" w:sz="4" w:space="0" w:color="auto"/>
              <w:bottom w:val="single" w:sz="4" w:space="0" w:color="auto"/>
              <w:right w:val="single" w:sz="4" w:space="0" w:color="auto"/>
            </w:tcBorders>
          </w:tcPr>
          <w:p w14:paraId="23A7AAC7" w14:textId="77777777" w:rsidR="00C84E98" w:rsidRDefault="00C84E98" w:rsidP="00C84E98">
            <w:pPr>
              <w:pStyle w:val="Table8ptText-ASDEFCON"/>
              <w:jc w:val="center"/>
            </w:pPr>
          </w:p>
        </w:tc>
        <w:tc>
          <w:tcPr>
            <w:tcW w:w="318" w:type="dxa"/>
            <w:tcBorders>
              <w:top w:val="nil"/>
              <w:left w:val="single" w:sz="4" w:space="0" w:color="auto"/>
              <w:bottom w:val="single" w:sz="4" w:space="0" w:color="auto"/>
              <w:right w:val="single" w:sz="4" w:space="0" w:color="auto"/>
            </w:tcBorders>
          </w:tcPr>
          <w:p w14:paraId="724F5361" w14:textId="77777777" w:rsidR="00C84E98" w:rsidRDefault="00C84E98" w:rsidP="00C84E98">
            <w:pPr>
              <w:pStyle w:val="Table8ptText-ASDEFCON"/>
              <w:jc w:val="center"/>
            </w:pPr>
            <w:r w:rsidRPr="00EC1CB3">
              <w:t>b</w:t>
            </w:r>
          </w:p>
        </w:tc>
        <w:tc>
          <w:tcPr>
            <w:tcW w:w="931" w:type="dxa"/>
            <w:tcBorders>
              <w:top w:val="nil"/>
              <w:left w:val="single" w:sz="4" w:space="0" w:color="auto"/>
              <w:bottom w:val="single" w:sz="4" w:space="0" w:color="auto"/>
              <w:right w:val="single" w:sz="4" w:space="0" w:color="auto"/>
            </w:tcBorders>
          </w:tcPr>
          <w:p w14:paraId="683EAE31" w14:textId="77777777" w:rsidR="00C84E98" w:rsidRDefault="00C84E98" w:rsidP="00C84E98">
            <w:pPr>
              <w:pStyle w:val="Table8ptText-ASDEFCON"/>
              <w:jc w:val="center"/>
            </w:pPr>
            <w:r>
              <w:t>Final</w:t>
            </w:r>
          </w:p>
        </w:tc>
        <w:tc>
          <w:tcPr>
            <w:tcW w:w="1134" w:type="dxa"/>
            <w:tcBorders>
              <w:top w:val="nil"/>
              <w:left w:val="single" w:sz="4" w:space="0" w:color="auto"/>
              <w:bottom w:val="single" w:sz="4" w:space="0" w:color="auto"/>
              <w:right w:val="single" w:sz="4" w:space="0" w:color="auto"/>
            </w:tcBorders>
          </w:tcPr>
          <w:p w14:paraId="47AD74AD" w14:textId="6622F4E5" w:rsidR="00C84E98" w:rsidRDefault="00C84E98" w:rsidP="00C84E98">
            <w:pPr>
              <w:pStyle w:val="Table8ptText-ASDEFCON"/>
              <w:jc w:val="center"/>
            </w:pPr>
            <w:r>
              <w:t>ED+7M</w:t>
            </w:r>
          </w:p>
        </w:tc>
        <w:tc>
          <w:tcPr>
            <w:tcW w:w="709" w:type="dxa"/>
            <w:tcBorders>
              <w:top w:val="nil"/>
              <w:left w:val="single" w:sz="4" w:space="0" w:color="auto"/>
              <w:bottom w:val="single" w:sz="4" w:space="0" w:color="auto"/>
              <w:right w:val="single" w:sz="4" w:space="0" w:color="auto"/>
            </w:tcBorders>
          </w:tcPr>
          <w:p w14:paraId="6461F9BF" w14:textId="77777777" w:rsidR="00C84E98" w:rsidRDefault="00C84E98" w:rsidP="00C84E98">
            <w:pPr>
              <w:pStyle w:val="Table8ptText-ASDEFCON"/>
              <w:jc w:val="center"/>
            </w:pPr>
            <w:r w:rsidRPr="00EC1CB3">
              <w:t>DMS</w:t>
            </w:r>
          </w:p>
        </w:tc>
        <w:tc>
          <w:tcPr>
            <w:tcW w:w="850" w:type="dxa"/>
            <w:tcBorders>
              <w:top w:val="nil"/>
              <w:left w:val="single" w:sz="4" w:space="0" w:color="auto"/>
              <w:bottom w:val="single" w:sz="4" w:space="0" w:color="auto"/>
              <w:right w:val="single" w:sz="4" w:space="0" w:color="auto"/>
            </w:tcBorders>
          </w:tcPr>
          <w:p w14:paraId="1DB6F99E" w14:textId="77777777" w:rsidR="00C84E98" w:rsidRDefault="00C84E98" w:rsidP="00C84E98">
            <w:pPr>
              <w:pStyle w:val="Table8ptText-ASDEFCON"/>
              <w:jc w:val="center"/>
            </w:pPr>
            <w:r w:rsidRPr="00EC1CB3">
              <w:t>CR</w:t>
            </w:r>
          </w:p>
        </w:tc>
        <w:tc>
          <w:tcPr>
            <w:tcW w:w="1418" w:type="dxa"/>
            <w:tcBorders>
              <w:top w:val="nil"/>
              <w:left w:val="single" w:sz="4" w:space="0" w:color="auto"/>
              <w:bottom w:val="single" w:sz="4" w:space="0" w:color="auto"/>
              <w:right w:val="single" w:sz="4" w:space="0" w:color="auto"/>
            </w:tcBorders>
          </w:tcPr>
          <w:p w14:paraId="0F92E517" w14:textId="77777777" w:rsidR="00C84E98" w:rsidRDefault="00C84E98" w:rsidP="00C84E98">
            <w:pPr>
              <w:pStyle w:val="Table8ptText-ASDEFCON"/>
              <w:jc w:val="center"/>
            </w:pPr>
          </w:p>
        </w:tc>
        <w:tc>
          <w:tcPr>
            <w:tcW w:w="708" w:type="dxa"/>
            <w:tcBorders>
              <w:top w:val="nil"/>
              <w:left w:val="single" w:sz="4" w:space="0" w:color="auto"/>
              <w:bottom w:val="single" w:sz="4" w:space="0" w:color="auto"/>
              <w:right w:val="single" w:sz="4" w:space="0" w:color="auto"/>
            </w:tcBorders>
          </w:tcPr>
          <w:p w14:paraId="116B49CC" w14:textId="77777777" w:rsidR="00C84E98" w:rsidRDefault="00C84E98" w:rsidP="00C84E98">
            <w:pPr>
              <w:pStyle w:val="Table8ptText-ASDEFCON"/>
              <w:jc w:val="center"/>
            </w:pPr>
            <w:r w:rsidRPr="00EC1CB3">
              <w:t>20</w:t>
            </w:r>
          </w:p>
        </w:tc>
        <w:tc>
          <w:tcPr>
            <w:tcW w:w="851" w:type="dxa"/>
            <w:tcBorders>
              <w:top w:val="nil"/>
              <w:left w:val="single" w:sz="4" w:space="0" w:color="auto"/>
              <w:bottom w:val="single" w:sz="4" w:space="0" w:color="auto"/>
              <w:right w:val="single" w:sz="4" w:space="0" w:color="auto"/>
            </w:tcBorders>
          </w:tcPr>
          <w:p w14:paraId="5BFAD18D" w14:textId="77777777" w:rsidR="00C84E98" w:rsidRDefault="00C84E98" w:rsidP="00C84E98">
            <w:pPr>
              <w:pStyle w:val="Table8ptText-ASDEFCON"/>
              <w:jc w:val="center"/>
            </w:pPr>
            <w:r>
              <w:t>Approval</w:t>
            </w:r>
          </w:p>
        </w:tc>
        <w:tc>
          <w:tcPr>
            <w:tcW w:w="1134" w:type="dxa"/>
            <w:tcBorders>
              <w:top w:val="nil"/>
              <w:left w:val="single" w:sz="4" w:space="0" w:color="auto"/>
              <w:bottom w:val="single" w:sz="4" w:space="0" w:color="auto"/>
              <w:right w:val="single" w:sz="4" w:space="0" w:color="auto"/>
            </w:tcBorders>
          </w:tcPr>
          <w:p w14:paraId="40460223" w14:textId="77777777" w:rsidR="00C84E98" w:rsidRDefault="00C84E98" w:rsidP="00C84E98">
            <w:pPr>
              <w:pStyle w:val="Table8ptText-ASDEFCON"/>
              <w:jc w:val="center"/>
            </w:pPr>
            <w:r>
              <w:t>12M, or when change required</w:t>
            </w:r>
          </w:p>
        </w:tc>
        <w:tc>
          <w:tcPr>
            <w:tcW w:w="2551" w:type="dxa"/>
            <w:tcBorders>
              <w:top w:val="nil"/>
              <w:left w:val="single" w:sz="4" w:space="0" w:color="auto"/>
              <w:bottom w:val="single" w:sz="4" w:space="0" w:color="auto"/>
              <w:right w:val="single" w:sz="4" w:space="0" w:color="auto"/>
            </w:tcBorders>
          </w:tcPr>
          <w:p w14:paraId="58CCD27A" w14:textId="77777777" w:rsidR="00C84E98" w:rsidRPr="00397FA2" w:rsidRDefault="00C84E98" w:rsidP="00C84E98">
            <w:pPr>
              <w:pStyle w:val="Table8ptText-ASDEFCON"/>
              <w:jc w:val="left"/>
            </w:pPr>
          </w:p>
        </w:tc>
      </w:tr>
      <w:tr w:rsidR="00A60698" w:rsidRPr="00EC1CB3" w14:paraId="48032E1D" w14:textId="77777777" w:rsidTr="004275EA">
        <w:tc>
          <w:tcPr>
            <w:tcW w:w="736" w:type="dxa"/>
            <w:tcBorders>
              <w:top w:val="single" w:sz="4" w:space="0" w:color="auto"/>
              <w:left w:val="single" w:sz="4" w:space="0" w:color="auto"/>
              <w:bottom w:val="single" w:sz="4" w:space="0" w:color="auto"/>
              <w:right w:val="single" w:sz="4" w:space="0" w:color="auto"/>
            </w:tcBorders>
          </w:tcPr>
          <w:p w14:paraId="35C44A7A" w14:textId="6619DACB" w:rsidR="00C84E98" w:rsidRDefault="00C84E98" w:rsidP="00C84E98">
            <w:pPr>
              <w:pStyle w:val="Table8ptText-ASDEFCON"/>
              <w:jc w:val="left"/>
            </w:pPr>
            <w:r>
              <w:t>AIC-110</w:t>
            </w:r>
          </w:p>
        </w:tc>
        <w:tc>
          <w:tcPr>
            <w:tcW w:w="1671" w:type="dxa"/>
            <w:tcBorders>
              <w:top w:val="single" w:sz="4" w:space="0" w:color="auto"/>
              <w:left w:val="single" w:sz="4" w:space="0" w:color="auto"/>
              <w:bottom w:val="single" w:sz="4" w:space="0" w:color="auto"/>
              <w:right w:val="single" w:sz="4" w:space="0" w:color="auto"/>
            </w:tcBorders>
          </w:tcPr>
          <w:p w14:paraId="4669F82C" w14:textId="77777777" w:rsidR="00C84E98" w:rsidRDefault="00C84E98" w:rsidP="00C84E98">
            <w:pPr>
              <w:pStyle w:val="Table8ptText-ASDEFCON"/>
              <w:jc w:val="left"/>
            </w:pPr>
            <w:r>
              <w:t>Industry Forum Agenda</w:t>
            </w:r>
          </w:p>
        </w:tc>
        <w:tc>
          <w:tcPr>
            <w:tcW w:w="734" w:type="dxa"/>
            <w:tcBorders>
              <w:top w:val="single" w:sz="4" w:space="0" w:color="auto"/>
              <w:left w:val="single" w:sz="4" w:space="0" w:color="auto"/>
              <w:bottom w:val="single" w:sz="4" w:space="0" w:color="auto"/>
              <w:right w:val="single" w:sz="4" w:space="0" w:color="auto"/>
            </w:tcBorders>
          </w:tcPr>
          <w:p w14:paraId="6A627F42" w14:textId="77777777" w:rsidR="00C84E98" w:rsidRDefault="00C84E98" w:rsidP="00C84E98">
            <w:pPr>
              <w:pStyle w:val="Table8ptText-ASDEFCON"/>
              <w:jc w:val="center"/>
            </w:pPr>
            <w:r>
              <w:t>10.2</w:t>
            </w:r>
          </w:p>
        </w:tc>
        <w:tc>
          <w:tcPr>
            <w:tcW w:w="318" w:type="dxa"/>
            <w:tcBorders>
              <w:top w:val="single" w:sz="4" w:space="0" w:color="auto"/>
              <w:left w:val="single" w:sz="4" w:space="0" w:color="auto"/>
              <w:bottom w:val="single" w:sz="4" w:space="0" w:color="auto"/>
              <w:right w:val="single" w:sz="4" w:space="0" w:color="auto"/>
            </w:tcBorders>
          </w:tcPr>
          <w:p w14:paraId="5FB8E78F" w14:textId="77777777" w:rsidR="00C84E98" w:rsidRPr="00EC1CB3"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539837F5"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11A79822" w14:textId="77777777" w:rsidR="00C84E98" w:rsidRDefault="00C84E98" w:rsidP="00C84E98">
            <w:pPr>
              <w:pStyle w:val="Table8ptText-ASDEFCON"/>
              <w:jc w:val="center"/>
            </w:pPr>
            <w:r>
              <w:t>Forum-10</w:t>
            </w:r>
          </w:p>
        </w:tc>
        <w:tc>
          <w:tcPr>
            <w:tcW w:w="709" w:type="dxa"/>
            <w:tcBorders>
              <w:top w:val="single" w:sz="4" w:space="0" w:color="auto"/>
              <w:left w:val="single" w:sz="4" w:space="0" w:color="auto"/>
              <w:bottom w:val="single" w:sz="4" w:space="0" w:color="auto"/>
              <w:right w:val="single" w:sz="4" w:space="0" w:color="auto"/>
            </w:tcBorders>
          </w:tcPr>
          <w:p w14:paraId="658419EE" w14:textId="77777777" w:rsidR="00C84E98" w:rsidRPr="00EC1CB3"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17E3A78A" w14:textId="77777777" w:rsidR="00C84E98" w:rsidRPr="00EC1CB3"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139F1813" w14:textId="77777777" w:rsidR="00C84E98" w:rsidRDefault="00C84E98" w:rsidP="00C84E98">
            <w:pPr>
              <w:pStyle w:val="Table8ptText-ASDEFCON"/>
              <w:jc w:val="center"/>
            </w:pPr>
            <w:r>
              <w:t>As defined by the Contractor</w:t>
            </w:r>
          </w:p>
        </w:tc>
        <w:tc>
          <w:tcPr>
            <w:tcW w:w="708" w:type="dxa"/>
            <w:tcBorders>
              <w:top w:val="single" w:sz="4" w:space="0" w:color="auto"/>
              <w:left w:val="single" w:sz="4" w:space="0" w:color="auto"/>
              <w:bottom w:val="single" w:sz="4" w:space="0" w:color="auto"/>
              <w:right w:val="single" w:sz="4" w:space="0" w:color="auto"/>
            </w:tcBorders>
          </w:tcPr>
          <w:p w14:paraId="596B5A8E" w14:textId="77777777" w:rsidR="00C84E98" w:rsidRPr="00EC1CB3" w:rsidRDefault="00C84E98" w:rsidP="00C84E98">
            <w:pPr>
              <w:pStyle w:val="Table8ptText-ASDEFCON"/>
              <w:jc w:val="center"/>
            </w:pPr>
            <w:r>
              <w:t>10</w:t>
            </w:r>
          </w:p>
        </w:tc>
        <w:tc>
          <w:tcPr>
            <w:tcW w:w="851" w:type="dxa"/>
            <w:tcBorders>
              <w:top w:val="single" w:sz="4" w:space="0" w:color="auto"/>
              <w:left w:val="single" w:sz="4" w:space="0" w:color="auto"/>
              <w:bottom w:val="single" w:sz="4" w:space="0" w:color="auto"/>
              <w:right w:val="single" w:sz="4" w:space="0" w:color="auto"/>
            </w:tcBorders>
          </w:tcPr>
          <w:p w14:paraId="067DE8A2"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single" w:sz="4" w:space="0" w:color="auto"/>
              <w:right w:val="single" w:sz="4" w:space="0" w:color="auto"/>
            </w:tcBorders>
          </w:tcPr>
          <w:p w14:paraId="275249AC"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1AE11584" w14:textId="77777777" w:rsidR="00C84E98" w:rsidRPr="00397FA2" w:rsidRDefault="00C84E98" w:rsidP="00C84E98">
            <w:pPr>
              <w:pStyle w:val="Table8ptText-ASDEFCON"/>
              <w:jc w:val="left"/>
            </w:pPr>
          </w:p>
        </w:tc>
      </w:tr>
      <w:tr w:rsidR="00A60698" w:rsidRPr="00EC1CB3" w14:paraId="1296E495" w14:textId="77777777" w:rsidTr="004275EA">
        <w:tc>
          <w:tcPr>
            <w:tcW w:w="736" w:type="dxa"/>
            <w:tcBorders>
              <w:top w:val="single" w:sz="4" w:space="0" w:color="auto"/>
              <w:left w:val="single" w:sz="4" w:space="0" w:color="auto"/>
              <w:bottom w:val="single" w:sz="4" w:space="0" w:color="auto"/>
              <w:right w:val="single" w:sz="4" w:space="0" w:color="auto"/>
            </w:tcBorders>
          </w:tcPr>
          <w:p w14:paraId="3D0CDB1D" w14:textId="08EB8347" w:rsidR="00C84E98" w:rsidRDefault="00C84E98" w:rsidP="00C84E98">
            <w:pPr>
              <w:pStyle w:val="Table8ptText-ASDEFCON"/>
              <w:jc w:val="left"/>
            </w:pPr>
            <w:r>
              <w:t>AIC-120</w:t>
            </w:r>
          </w:p>
        </w:tc>
        <w:tc>
          <w:tcPr>
            <w:tcW w:w="1671" w:type="dxa"/>
            <w:tcBorders>
              <w:top w:val="single" w:sz="4" w:space="0" w:color="auto"/>
              <w:left w:val="single" w:sz="4" w:space="0" w:color="auto"/>
              <w:bottom w:val="single" w:sz="4" w:space="0" w:color="auto"/>
              <w:right w:val="single" w:sz="4" w:space="0" w:color="auto"/>
            </w:tcBorders>
          </w:tcPr>
          <w:p w14:paraId="313EB370" w14:textId="77777777" w:rsidR="00C84E98" w:rsidRDefault="00C84E98" w:rsidP="00C84E98">
            <w:pPr>
              <w:pStyle w:val="Table8ptText-ASDEFCON"/>
              <w:jc w:val="left"/>
            </w:pPr>
            <w:r>
              <w:t>Industry Forum Presentation Package</w:t>
            </w:r>
          </w:p>
        </w:tc>
        <w:tc>
          <w:tcPr>
            <w:tcW w:w="734" w:type="dxa"/>
            <w:tcBorders>
              <w:top w:val="single" w:sz="4" w:space="0" w:color="auto"/>
              <w:left w:val="single" w:sz="4" w:space="0" w:color="auto"/>
              <w:bottom w:val="single" w:sz="4" w:space="0" w:color="auto"/>
              <w:right w:val="single" w:sz="4" w:space="0" w:color="auto"/>
            </w:tcBorders>
          </w:tcPr>
          <w:p w14:paraId="4D76A99A" w14:textId="77777777" w:rsidR="00C84E98" w:rsidRDefault="00C84E98" w:rsidP="00C84E98">
            <w:pPr>
              <w:pStyle w:val="Table8ptText-ASDEFCON"/>
              <w:jc w:val="center"/>
            </w:pPr>
            <w:r>
              <w:t>10.2</w:t>
            </w:r>
          </w:p>
        </w:tc>
        <w:tc>
          <w:tcPr>
            <w:tcW w:w="318" w:type="dxa"/>
            <w:tcBorders>
              <w:top w:val="single" w:sz="4" w:space="0" w:color="auto"/>
              <w:left w:val="single" w:sz="4" w:space="0" w:color="auto"/>
              <w:bottom w:val="single" w:sz="4" w:space="0" w:color="auto"/>
              <w:right w:val="single" w:sz="4" w:space="0" w:color="auto"/>
            </w:tcBorders>
          </w:tcPr>
          <w:p w14:paraId="5C555196" w14:textId="77777777" w:rsidR="00C84E98" w:rsidRPr="00EC1CB3"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5027BCC3"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1F815371" w14:textId="77777777" w:rsidR="00C84E98" w:rsidRDefault="00C84E98" w:rsidP="00C84E98">
            <w:pPr>
              <w:pStyle w:val="Table8ptText-ASDEFCON"/>
              <w:jc w:val="center"/>
            </w:pPr>
            <w:r>
              <w:t>Forum-10</w:t>
            </w:r>
          </w:p>
        </w:tc>
        <w:tc>
          <w:tcPr>
            <w:tcW w:w="709" w:type="dxa"/>
            <w:tcBorders>
              <w:top w:val="single" w:sz="4" w:space="0" w:color="auto"/>
              <w:left w:val="single" w:sz="4" w:space="0" w:color="auto"/>
              <w:bottom w:val="single" w:sz="4" w:space="0" w:color="auto"/>
              <w:right w:val="single" w:sz="4" w:space="0" w:color="auto"/>
            </w:tcBorders>
          </w:tcPr>
          <w:p w14:paraId="3F6ADE48" w14:textId="77777777" w:rsidR="00C84E98" w:rsidRPr="00EC1CB3"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01DE4DE5" w14:textId="77777777" w:rsidR="00C84E98" w:rsidRPr="00EC1CB3"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485F0695" w14:textId="77777777" w:rsidR="00C84E98" w:rsidRDefault="00C84E98" w:rsidP="00C84E98">
            <w:pPr>
              <w:pStyle w:val="Table8ptText-ASDEFCON"/>
              <w:jc w:val="center"/>
            </w:pPr>
            <w:r>
              <w:t>As defined by the Contractor</w:t>
            </w:r>
          </w:p>
        </w:tc>
        <w:tc>
          <w:tcPr>
            <w:tcW w:w="708" w:type="dxa"/>
            <w:tcBorders>
              <w:top w:val="single" w:sz="4" w:space="0" w:color="auto"/>
              <w:left w:val="single" w:sz="4" w:space="0" w:color="auto"/>
              <w:bottom w:val="single" w:sz="4" w:space="0" w:color="auto"/>
              <w:right w:val="single" w:sz="4" w:space="0" w:color="auto"/>
            </w:tcBorders>
          </w:tcPr>
          <w:p w14:paraId="008C6B69" w14:textId="77777777" w:rsidR="00C84E98" w:rsidRPr="00EC1CB3" w:rsidRDefault="00C84E98" w:rsidP="00C84E98">
            <w:pPr>
              <w:pStyle w:val="Table8ptText-ASDEFCON"/>
              <w:jc w:val="center"/>
            </w:pPr>
            <w:r>
              <w:t>10</w:t>
            </w:r>
          </w:p>
        </w:tc>
        <w:tc>
          <w:tcPr>
            <w:tcW w:w="851" w:type="dxa"/>
            <w:tcBorders>
              <w:top w:val="single" w:sz="4" w:space="0" w:color="auto"/>
              <w:left w:val="single" w:sz="4" w:space="0" w:color="auto"/>
              <w:bottom w:val="single" w:sz="4" w:space="0" w:color="auto"/>
              <w:right w:val="single" w:sz="4" w:space="0" w:color="auto"/>
            </w:tcBorders>
          </w:tcPr>
          <w:p w14:paraId="26014721"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single" w:sz="4" w:space="0" w:color="auto"/>
              <w:right w:val="single" w:sz="4" w:space="0" w:color="auto"/>
            </w:tcBorders>
          </w:tcPr>
          <w:p w14:paraId="1A12885F"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54065926" w14:textId="77777777" w:rsidR="00C84E98" w:rsidRPr="00397FA2" w:rsidRDefault="00C84E98" w:rsidP="00C84E98">
            <w:pPr>
              <w:pStyle w:val="Table8ptText-ASDEFCON"/>
              <w:jc w:val="left"/>
            </w:pPr>
          </w:p>
        </w:tc>
      </w:tr>
      <w:tr w:rsidR="00A60698" w:rsidRPr="00EC1CB3" w14:paraId="13AF9FCA" w14:textId="77777777" w:rsidTr="004275EA">
        <w:tc>
          <w:tcPr>
            <w:tcW w:w="736" w:type="dxa"/>
            <w:tcBorders>
              <w:top w:val="single" w:sz="4" w:space="0" w:color="auto"/>
              <w:left w:val="single" w:sz="4" w:space="0" w:color="auto"/>
              <w:bottom w:val="single" w:sz="4" w:space="0" w:color="auto"/>
              <w:right w:val="single" w:sz="4" w:space="0" w:color="auto"/>
            </w:tcBorders>
          </w:tcPr>
          <w:p w14:paraId="41CBD4C9" w14:textId="3635153F" w:rsidR="00C84E98" w:rsidRDefault="00C84E98" w:rsidP="00C84E98">
            <w:pPr>
              <w:pStyle w:val="Table8ptText-ASDEFCON"/>
              <w:jc w:val="left"/>
            </w:pPr>
            <w:r>
              <w:t>AIC-130</w:t>
            </w:r>
          </w:p>
        </w:tc>
        <w:tc>
          <w:tcPr>
            <w:tcW w:w="1671" w:type="dxa"/>
            <w:tcBorders>
              <w:top w:val="single" w:sz="4" w:space="0" w:color="auto"/>
              <w:left w:val="single" w:sz="4" w:space="0" w:color="auto"/>
              <w:bottom w:val="single" w:sz="4" w:space="0" w:color="auto"/>
              <w:right w:val="single" w:sz="4" w:space="0" w:color="auto"/>
            </w:tcBorders>
          </w:tcPr>
          <w:p w14:paraId="43AF06C0" w14:textId="77777777" w:rsidR="00C84E98" w:rsidRDefault="00C84E98" w:rsidP="00C84E98">
            <w:pPr>
              <w:pStyle w:val="Table8ptText-ASDEFCON"/>
              <w:jc w:val="left"/>
            </w:pPr>
            <w:r>
              <w:t>Industry Forum Minutes</w:t>
            </w:r>
          </w:p>
        </w:tc>
        <w:tc>
          <w:tcPr>
            <w:tcW w:w="734" w:type="dxa"/>
            <w:tcBorders>
              <w:top w:val="single" w:sz="4" w:space="0" w:color="auto"/>
              <w:left w:val="single" w:sz="4" w:space="0" w:color="auto"/>
              <w:bottom w:val="single" w:sz="4" w:space="0" w:color="auto"/>
              <w:right w:val="single" w:sz="4" w:space="0" w:color="auto"/>
            </w:tcBorders>
          </w:tcPr>
          <w:p w14:paraId="2CA2C486" w14:textId="77777777" w:rsidR="00C84E98" w:rsidRDefault="00C84E98" w:rsidP="00C84E98">
            <w:pPr>
              <w:pStyle w:val="Table8ptText-ASDEFCON"/>
              <w:jc w:val="center"/>
            </w:pPr>
            <w:r>
              <w:t>10.2</w:t>
            </w:r>
          </w:p>
        </w:tc>
        <w:tc>
          <w:tcPr>
            <w:tcW w:w="318" w:type="dxa"/>
            <w:tcBorders>
              <w:top w:val="single" w:sz="4" w:space="0" w:color="auto"/>
              <w:left w:val="single" w:sz="4" w:space="0" w:color="auto"/>
              <w:bottom w:val="single" w:sz="4" w:space="0" w:color="auto"/>
              <w:right w:val="single" w:sz="4" w:space="0" w:color="auto"/>
            </w:tcBorders>
          </w:tcPr>
          <w:p w14:paraId="7B5A1B2C" w14:textId="77777777" w:rsidR="00C84E98" w:rsidRPr="00EC1CB3"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4AD166A9"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5E5C4F03" w14:textId="77777777" w:rsidR="00C84E98" w:rsidRDefault="00C84E98" w:rsidP="00C84E98">
            <w:pPr>
              <w:pStyle w:val="Table8ptText-ASDEFCON"/>
              <w:jc w:val="center"/>
            </w:pPr>
            <w:r>
              <w:t>Forum+10</w:t>
            </w:r>
          </w:p>
        </w:tc>
        <w:tc>
          <w:tcPr>
            <w:tcW w:w="709" w:type="dxa"/>
            <w:tcBorders>
              <w:top w:val="single" w:sz="4" w:space="0" w:color="auto"/>
              <w:left w:val="single" w:sz="4" w:space="0" w:color="auto"/>
              <w:bottom w:val="single" w:sz="4" w:space="0" w:color="auto"/>
              <w:right w:val="single" w:sz="4" w:space="0" w:color="auto"/>
            </w:tcBorders>
          </w:tcPr>
          <w:p w14:paraId="16501C54" w14:textId="77777777" w:rsidR="00C84E98" w:rsidRPr="00EC1CB3"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1A5B8E1F" w14:textId="77777777" w:rsidR="00C84E98" w:rsidRPr="00EC1CB3"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4567F94D" w14:textId="77777777" w:rsidR="00C84E98" w:rsidRDefault="00C84E98" w:rsidP="00C84E98">
            <w:pPr>
              <w:pStyle w:val="Table8ptText-ASDEFCON"/>
              <w:jc w:val="center"/>
            </w:pPr>
            <w:r>
              <w:t>As defined by the Contractor</w:t>
            </w:r>
          </w:p>
        </w:tc>
        <w:tc>
          <w:tcPr>
            <w:tcW w:w="708" w:type="dxa"/>
            <w:tcBorders>
              <w:top w:val="single" w:sz="4" w:space="0" w:color="auto"/>
              <w:left w:val="single" w:sz="4" w:space="0" w:color="auto"/>
              <w:bottom w:val="single" w:sz="4" w:space="0" w:color="auto"/>
              <w:right w:val="single" w:sz="4" w:space="0" w:color="auto"/>
            </w:tcBorders>
          </w:tcPr>
          <w:p w14:paraId="40D3E819" w14:textId="77777777" w:rsidR="00C84E98" w:rsidRPr="00EC1CB3" w:rsidRDefault="00C84E98" w:rsidP="00C84E98">
            <w:pPr>
              <w:pStyle w:val="Table8ptText-ASDEFCON"/>
              <w:jc w:val="center"/>
            </w:pPr>
            <w:r>
              <w:t>10</w:t>
            </w:r>
          </w:p>
        </w:tc>
        <w:tc>
          <w:tcPr>
            <w:tcW w:w="851" w:type="dxa"/>
            <w:tcBorders>
              <w:top w:val="single" w:sz="4" w:space="0" w:color="auto"/>
              <w:left w:val="single" w:sz="4" w:space="0" w:color="auto"/>
              <w:bottom w:val="single" w:sz="4" w:space="0" w:color="auto"/>
              <w:right w:val="single" w:sz="4" w:space="0" w:color="auto"/>
            </w:tcBorders>
          </w:tcPr>
          <w:p w14:paraId="1C7BDADB"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single" w:sz="4" w:space="0" w:color="auto"/>
              <w:right w:val="single" w:sz="4" w:space="0" w:color="auto"/>
            </w:tcBorders>
          </w:tcPr>
          <w:p w14:paraId="5687B9E1"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2FF2E107" w14:textId="77777777" w:rsidR="00C84E98" w:rsidRPr="00397FA2" w:rsidRDefault="00C84E98" w:rsidP="00C84E98">
            <w:pPr>
              <w:pStyle w:val="Table8ptText-ASDEFCON"/>
              <w:jc w:val="left"/>
            </w:pPr>
          </w:p>
        </w:tc>
      </w:tr>
      <w:tr w:rsidR="00A60698" w:rsidRPr="00EC1CB3" w14:paraId="2D77C5AF" w14:textId="77777777" w:rsidTr="004275EA">
        <w:tc>
          <w:tcPr>
            <w:tcW w:w="736" w:type="dxa"/>
            <w:tcBorders>
              <w:top w:val="single" w:sz="4" w:space="0" w:color="auto"/>
              <w:left w:val="single" w:sz="4" w:space="0" w:color="auto"/>
              <w:bottom w:val="nil"/>
              <w:right w:val="single" w:sz="4" w:space="0" w:color="auto"/>
            </w:tcBorders>
          </w:tcPr>
          <w:p w14:paraId="5391BE7B" w14:textId="77777777" w:rsidR="00C84E98" w:rsidRDefault="00C84E98" w:rsidP="00C84E98">
            <w:pPr>
              <w:pStyle w:val="Table8ptText-ASDEFCON"/>
              <w:jc w:val="left"/>
            </w:pPr>
            <w:r>
              <w:t>AIC-150</w:t>
            </w:r>
          </w:p>
        </w:tc>
        <w:tc>
          <w:tcPr>
            <w:tcW w:w="1671" w:type="dxa"/>
            <w:tcBorders>
              <w:top w:val="single" w:sz="4" w:space="0" w:color="auto"/>
              <w:left w:val="single" w:sz="4" w:space="0" w:color="auto"/>
              <w:bottom w:val="nil"/>
              <w:right w:val="single" w:sz="4" w:space="0" w:color="auto"/>
            </w:tcBorders>
          </w:tcPr>
          <w:p w14:paraId="19455412" w14:textId="77777777" w:rsidR="00C84E98" w:rsidRDefault="00C84E98" w:rsidP="00C84E98">
            <w:pPr>
              <w:pStyle w:val="Table8ptText-ASDEFCON"/>
              <w:jc w:val="left"/>
            </w:pPr>
            <w:r>
              <w:t>ANZ Subcontractor Technical Data List</w:t>
            </w:r>
          </w:p>
        </w:tc>
        <w:tc>
          <w:tcPr>
            <w:tcW w:w="734" w:type="dxa"/>
            <w:tcBorders>
              <w:top w:val="single" w:sz="4" w:space="0" w:color="auto"/>
              <w:left w:val="single" w:sz="4" w:space="0" w:color="auto"/>
              <w:bottom w:val="nil"/>
              <w:right w:val="single" w:sz="4" w:space="0" w:color="auto"/>
            </w:tcBorders>
          </w:tcPr>
          <w:p w14:paraId="13B6F2C9" w14:textId="77777777" w:rsidR="00C84E98" w:rsidRDefault="00C84E98" w:rsidP="00C84E98">
            <w:pPr>
              <w:pStyle w:val="Table8ptText-ASDEFCON"/>
              <w:jc w:val="center"/>
            </w:pPr>
            <w:r>
              <w:t>10.2</w:t>
            </w:r>
          </w:p>
        </w:tc>
        <w:tc>
          <w:tcPr>
            <w:tcW w:w="318" w:type="dxa"/>
            <w:tcBorders>
              <w:top w:val="single" w:sz="4" w:space="0" w:color="auto"/>
              <w:left w:val="single" w:sz="4" w:space="0" w:color="auto"/>
              <w:bottom w:val="nil"/>
              <w:right w:val="single" w:sz="4" w:space="0" w:color="auto"/>
            </w:tcBorders>
          </w:tcPr>
          <w:p w14:paraId="6C8CBDFE" w14:textId="77777777" w:rsidR="00C84E98" w:rsidRDefault="00C84E98" w:rsidP="00C84E98">
            <w:pPr>
              <w:pStyle w:val="Table8ptText-ASDEFCON"/>
              <w:jc w:val="center"/>
            </w:pPr>
            <w:r>
              <w:t>a</w:t>
            </w:r>
          </w:p>
        </w:tc>
        <w:tc>
          <w:tcPr>
            <w:tcW w:w="931" w:type="dxa"/>
            <w:tcBorders>
              <w:top w:val="single" w:sz="4" w:space="0" w:color="auto"/>
              <w:left w:val="single" w:sz="4" w:space="0" w:color="auto"/>
              <w:bottom w:val="nil"/>
              <w:right w:val="single" w:sz="4" w:space="0" w:color="auto"/>
            </w:tcBorders>
          </w:tcPr>
          <w:p w14:paraId="6E61A338" w14:textId="77777777" w:rsidR="00C84E98" w:rsidRDefault="00C84E98" w:rsidP="00C84E98">
            <w:pPr>
              <w:pStyle w:val="Table8ptText-ASDEFCON"/>
              <w:jc w:val="center"/>
            </w:pPr>
            <w:r>
              <w:t>Draft</w:t>
            </w:r>
          </w:p>
        </w:tc>
        <w:tc>
          <w:tcPr>
            <w:tcW w:w="1134" w:type="dxa"/>
            <w:tcBorders>
              <w:top w:val="single" w:sz="4" w:space="0" w:color="auto"/>
              <w:left w:val="single" w:sz="4" w:space="0" w:color="auto"/>
              <w:bottom w:val="nil"/>
              <w:right w:val="single" w:sz="4" w:space="0" w:color="auto"/>
            </w:tcBorders>
          </w:tcPr>
          <w:p w14:paraId="32BF958E" w14:textId="77777777" w:rsidR="00C84E98" w:rsidRDefault="00C84E98" w:rsidP="00C84E98">
            <w:pPr>
              <w:pStyle w:val="Table8ptText-ASDEFCON"/>
              <w:jc w:val="center"/>
            </w:pPr>
            <w:r>
              <w:t>ED+6M</w:t>
            </w:r>
          </w:p>
        </w:tc>
        <w:tc>
          <w:tcPr>
            <w:tcW w:w="709" w:type="dxa"/>
            <w:tcBorders>
              <w:top w:val="single" w:sz="4" w:space="0" w:color="auto"/>
              <w:left w:val="single" w:sz="4" w:space="0" w:color="auto"/>
              <w:bottom w:val="nil"/>
              <w:right w:val="single" w:sz="4" w:space="0" w:color="auto"/>
            </w:tcBorders>
          </w:tcPr>
          <w:p w14:paraId="7AD925F3" w14:textId="77777777" w:rsidR="00C84E98" w:rsidRDefault="00C84E98" w:rsidP="00C84E98">
            <w:pPr>
              <w:pStyle w:val="Table8ptText-ASDEFCON"/>
              <w:jc w:val="center"/>
            </w:pPr>
            <w:r>
              <w:t>DMS</w:t>
            </w:r>
          </w:p>
        </w:tc>
        <w:tc>
          <w:tcPr>
            <w:tcW w:w="850" w:type="dxa"/>
            <w:tcBorders>
              <w:top w:val="single" w:sz="4" w:space="0" w:color="auto"/>
              <w:left w:val="single" w:sz="4" w:space="0" w:color="auto"/>
              <w:bottom w:val="nil"/>
              <w:right w:val="single" w:sz="4" w:space="0" w:color="auto"/>
            </w:tcBorders>
          </w:tcPr>
          <w:p w14:paraId="7791D269" w14:textId="77777777" w:rsidR="00C84E98" w:rsidRDefault="00C84E98" w:rsidP="00C84E98">
            <w:pPr>
              <w:pStyle w:val="Table8ptText-ASDEFCON"/>
              <w:jc w:val="center"/>
            </w:pPr>
            <w:r>
              <w:t>CR</w:t>
            </w:r>
          </w:p>
        </w:tc>
        <w:tc>
          <w:tcPr>
            <w:tcW w:w="1418" w:type="dxa"/>
            <w:tcBorders>
              <w:top w:val="single" w:sz="4" w:space="0" w:color="auto"/>
              <w:left w:val="single" w:sz="4" w:space="0" w:color="auto"/>
              <w:bottom w:val="nil"/>
              <w:right w:val="single" w:sz="4" w:space="0" w:color="auto"/>
            </w:tcBorders>
          </w:tcPr>
          <w:p w14:paraId="3041FF28" w14:textId="77777777" w:rsidR="00C84E98" w:rsidRDefault="00C84E98" w:rsidP="00C84E98">
            <w:pPr>
              <w:pStyle w:val="Table8ptText-ASDEFCON"/>
              <w:jc w:val="center"/>
            </w:pPr>
            <w:r>
              <w:t>DID-PM-AIC-ASTDL</w:t>
            </w:r>
          </w:p>
        </w:tc>
        <w:tc>
          <w:tcPr>
            <w:tcW w:w="708" w:type="dxa"/>
            <w:tcBorders>
              <w:top w:val="single" w:sz="4" w:space="0" w:color="auto"/>
              <w:left w:val="single" w:sz="4" w:space="0" w:color="auto"/>
              <w:bottom w:val="nil"/>
              <w:right w:val="single" w:sz="4" w:space="0" w:color="auto"/>
            </w:tcBorders>
          </w:tcPr>
          <w:p w14:paraId="6EE6627E"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nil"/>
              <w:right w:val="single" w:sz="4" w:space="0" w:color="auto"/>
            </w:tcBorders>
          </w:tcPr>
          <w:p w14:paraId="175D681F"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nil"/>
              <w:right w:val="single" w:sz="4" w:space="0" w:color="auto"/>
            </w:tcBorders>
          </w:tcPr>
          <w:p w14:paraId="757039E9"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nil"/>
              <w:right w:val="single" w:sz="4" w:space="0" w:color="auto"/>
            </w:tcBorders>
          </w:tcPr>
          <w:p w14:paraId="6D6A98E0" w14:textId="77777777" w:rsidR="00C84E98" w:rsidRPr="00397FA2" w:rsidRDefault="00C84E98" w:rsidP="00C84E98">
            <w:pPr>
              <w:pStyle w:val="Table8ptText-ASDEFCON"/>
              <w:jc w:val="left"/>
            </w:pPr>
          </w:p>
        </w:tc>
      </w:tr>
      <w:tr w:rsidR="00A60698" w:rsidRPr="00EC1CB3" w14:paraId="5301200E" w14:textId="77777777" w:rsidTr="004275EA">
        <w:tc>
          <w:tcPr>
            <w:tcW w:w="736" w:type="dxa"/>
            <w:tcBorders>
              <w:top w:val="nil"/>
              <w:left w:val="single" w:sz="4" w:space="0" w:color="auto"/>
              <w:bottom w:val="nil"/>
              <w:right w:val="single" w:sz="4" w:space="0" w:color="auto"/>
            </w:tcBorders>
          </w:tcPr>
          <w:p w14:paraId="66E78B3C" w14:textId="77777777" w:rsidR="00C84E98" w:rsidRDefault="00C84E98" w:rsidP="00C84E98">
            <w:pPr>
              <w:pStyle w:val="Table8ptText-ASDEFCON"/>
              <w:jc w:val="left"/>
            </w:pPr>
          </w:p>
        </w:tc>
        <w:tc>
          <w:tcPr>
            <w:tcW w:w="1671" w:type="dxa"/>
            <w:tcBorders>
              <w:top w:val="nil"/>
              <w:left w:val="single" w:sz="4" w:space="0" w:color="auto"/>
              <w:bottom w:val="nil"/>
              <w:right w:val="single" w:sz="4" w:space="0" w:color="auto"/>
            </w:tcBorders>
          </w:tcPr>
          <w:p w14:paraId="5BD573A2" w14:textId="77777777" w:rsidR="00C84E98" w:rsidRDefault="00C84E98" w:rsidP="00C84E98">
            <w:pPr>
              <w:pStyle w:val="Table8ptText-ASDEFCON"/>
              <w:jc w:val="left"/>
            </w:pPr>
          </w:p>
        </w:tc>
        <w:tc>
          <w:tcPr>
            <w:tcW w:w="734" w:type="dxa"/>
            <w:tcBorders>
              <w:top w:val="nil"/>
              <w:left w:val="single" w:sz="4" w:space="0" w:color="auto"/>
              <w:bottom w:val="nil"/>
              <w:right w:val="single" w:sz="4" w:space="0" w:color="auto"/>
            </w:tcBorders>
          </w:tcPr>
          <w:p w14:paraId="26C1EAD7" w14:textId="77777777" w:rsidR="00C84E98" w:rsidRDefault="00C84E98" w:rsidP="00C84E98">
            <w:pPr>
              <w:pStyle w:val="Table8ptText-ASDEFCON"/>
              <w:jc w:val="center"/>
            </w:pPr>
          </w:p>
        </w:tc>
        <w:tc>
          <w:tcPr>
            <w:tcW w:w="318" w:type="dxa"/>
            <w:tcBorders>
              <w:top w:val="nil"/>
              <w:left w:val="single" w:sz="4" w:space="0" w:color="auto"/>
              <w:bottom w:val="nil"/>
              <w:right w:val="single" w:sz="4" w:space="0" w:color="auto"/>
            </w:tcBorders>
          </w:tcPr>
          <w:p w14:paraId="785AFD8A" w14:textId="77777777" w:rsidR="00C84E98" w:rsidRDefault="00C84E98" w:rsidP="00C84E98">
            <w:pPr>
              <w:pStyle w:val="Table8ptText-ASDEFCON"/>
              <w:jc w:val="center"/>
            </w:pPr>
            <w:r>
              <w:t>b</w:t>
            </w:r>
          </w:p>
        </w:tc>
        <w:tc>
          <w:tcPr>
            <w:tcW w:w="931" w:type="dxa"/>
            <w:tcBorders>
              <w:top w:val="nil"/>
              <w:left w:val="single" w:sz="4" w:space="0" w:color="auto"/>
              <w:bottom w:val="nil"/>
              <w:right w:val="single" w:sz="4" w:space="0" w:color="auto"/>
            </w:tcBorders>
          </w:tcPr>
          <w:p w14:paraId="55BD8341" w14:textId="77777777" w:rsidR="00C84E98" w:rsidRDefault="00C84E98" w:rsidP="00C84E98">
            <w:pPr>
              <w:pStyle w:val="Table8ptText-ASDEFCON"/>
              <w:jc w:val="center"/>
            </w:pPr>
            <w:r>
              <w:t>Final</w:t>
            </w:r>
          </w:p>
        </w:tc>
        <w:tc>
          <w:tcPr>
            <w:tcW w:w="1134" w:type="dxa"/>
            <w:tcBorders>
              <w:top w:val="nil"/>
              <w:left w:val="single" w:sz="4" w:space="0" w:color="auto"/>
              <w:bottom w:val="nil"/>
              <w:right w:val="single" w:sz="4" w:space="0" w:color="auto"/>
            </w:tcBorders>
          </w:tcPr>
          <w:p w14:paraId="626132A6" w14:textId="77777777" w:rsidR="00C84E98" w:rsidRDefault="00C84E98" w:rsidP="00C84E98">
            <w:pPr>
              <w:pStyle w:val="Table8ptText-ASDEFCON"/>
              <w:jc w:val="center"/>
            </w:pPr>
            <w:r>
              <w:t>ED+9M</w:t>
            </w:r>
          </w:p>
        </w:tc>
        <w:tc>
          <w:tcPr>
            <w:tcW w:w="709" w:type="dxa"/>
            <w:tcBorders>
              <w:top w:val="nil"/>
              <w:left w:val="single" w:sz="4" w:space="0" w:color="auto"/>
              <w:bottom w:val="nil"/>
              <w:right w:val="single" w:sz="4" w:space="0" w:color="auto"/>
            </w:tcBorders>
          </w:tcPr>
          <w:p w14:paraId="45E0E292" w14:textId="77777777" w:rsidR="00C84E98" w:rsidRDefault="00C84E98" w:rsidP="00C84E98">
            <w:pPr>
              <w:pStyle w:val="Table8ptText-ASDEFCON"/>
              <w:jc w:val="center"/>
            </w:pPr>
            <w:r>
              <w:t>DMS</w:t>
            </w:r>
          </w:p>
        </w:tc>
        <w:tc>
          <w:tcPr>
            <w:tcW w:w="850" w:type="dxa"/>
            <w:tcBorders>
              <w:top w:val="nil"/>
              <w:left w:val="single" w:sz="4" w:space="0" w:color="auto"/>
              <w:bottom w:val="nil"/>
              <w:right w:val="single" w:sz="4" w:space="0" w:color="auto"/>
            </w:tcBorders>
          </w:tcPr>
          <w:p w14:paraId="5F60D3D4" w14:textId="77777777" w:rsidR="00C84E98" w:rsidRDefault="00C84E98" w:rsidP="00C84E98">
            <w:pPr>
              <w:pStyle w:val="Table8ptText-ASDEFCON"/>
              <w:jc w:val="center"/>
            </w:pPr>
            <w:r>
              <w:t>CR</w:t>
            </w:r>
          </w:p>
        </w:tc>
        <w:tc>
          <w:tcPr>
            <w:tcW w:w="1418" w:type="dxa"/>
            <w:tcBorders>
              <w:top w:val="nil"/>
              <w:left w:val="single" w:sz="4" w:space="0" w:color="auto"/>
              <w:bottom w:val="nil"/>
              <w:right w:val="single" w:sz="4" w:space="0" w:color="auto"/>
            </w:tcBorders>
          </w:tcPr>
          <w:p w14:paraId="20AB4F39" w14:textId="77777777" w:rsidR="00C84E98" w:rsidRDefault="00C84E98" w:rsidP="00C84E98">
            <w:pPr>
              <w:pStyle w:val="Table8ptText-ASDEFCON"/>
              <w:jc w:val="center"/>
            </w:pPr>
          </w:p>
        </w:tc>
        <w:tc>
          <w:tcPr>
            <w:tcW w:w="708" w:type="dxa"/>
            <w:tcBorders>
              <w:top w:val="nil"/>
              <w:left w:val="single" w:sz="4" w:space="0" w:color="auto"/>
              <w:bottom w:val="nil"/>
              <w:right w:val="single" w:sz="4" w:space="0" w:color="auto"/>
            </w:tcBorders>
          </w:tcPr>
          <w:p w14:paraId="670B0410" w14:textId="77777777" w:rsidR="00C84E98" w:rsidRDefault="00C84E98" w:rsidP="00C84E98">
            <w:pPr>
              <w:pStyle w:val="Table8ptText-ASDEFCON"/>
              <w:jc w:val="center"/>
            </w:pPr>
            <w:r>
              <w:t>20</w:t>
            </w:r>
          </w:p>
        </w:tc>
        <w:tc>
          <w:tcPr>
            <w:tcW w:w="851" w:type="dxa"/>
            <w:tcBorders>
              <w:top w:val="nil"/>
              <w:left w:val="single" w:sz="4" w:space="0" w:color="auto"/>
              <w:bottom w:val="nil"/>
              <w:right w:val="single" w:sz="4" w:space="0" w:color="auto"/>
            </w:tcBorders>
          </w:tcPr>
          <w:p w14:paraId="2CA7C928" w14:textId="77777777" w:rsidR="00C84E98" w:rsidRDefault="00C84E98" w:rsidP="00C84E98">
            <w:pPr>
              <w:pStyle w:val="Table8ptText-ASDEFCON"/>
              <w:jc w:val="center"/>
            </w:pPr>
            <w:r>
              <w:t>Review</w:t>
            </w:r>
          </w:p>
        </w:tc>
        <w:tc>
          <w:tcPr>
            <w:tcW w:w="1134" w:type="dxa"/>
            <w:tcBorders>
              <w:top w:val="nil"/>
              <w:left w:val="single" w:sz="4" w:space="0" w:color="auto"/>
              <w:bottom w:val="nil"/>
              <w:right w:val="single" w:sz="4" w:space="0" w:color="auto"/>
            </w:tcBorders>
          </w:tcPr>
          <w:p w14:paraId="3BDCDA39" w14:textId="77777777" w:rsidR="00C84E98" w:rsidRDefault="00C84E98" w:rsidP="00C84E98">
            <w:pPr>
              <w:pStyle w:val="Table8ptText-ASDEFCON"/>
              <w:jc w:val="center"/>
            </w:pPr>
            <w:r>
              <w:t>SDR+3M and PDR+3M</w:t>
            </w:r>
          </w:p>
        </w:tc>
        <w:tc>
          <w:tcPr>
            <w:tcW w:w="2551" w:type="dxa"/>
            <w:tcBorders>
              <w:top w:val="nil"/>
              <w:left w:val="single" w:sz="4" w:space="0" w:color="auto"/>
              <w:bottom w:val="nil"/>
              <w:right w:val="single" w:sz="4" w:space="0" w:color="auto"/>
            </w:tcBorders>
          </w:tcPr>
          <w:p w14:paraId="22AC9C9E" w14:textId="77777777" w:rsidR="00C84E98" w:rsidRPr="00397FA2" w:rsidRDefault="00C84E98" w:rsidP="00C84E98">
            <w:pPr>
              <w:pStyle w:val="Table8ptText-ASDEFCON"/>
              <w:jc w:val="left"/>
            </w:pPr>
          </w:p>
        </w:tc>
      </w:tr>
      <w:tr w:rsidR="00A60698" w:rsidRPr="00EC1CB3" w14:paraId="3DAD52E2" w14:textId="77777777" w:rsidTr="004275EA">
        <w:tc>
          <w:tcPr>
            <w:tcW w:w="736" w:type="dxa"/>
            <w:tcBorders>
              <w:top w:val="nil"/>
              <w:left w:val="single" w:sz="4" w:space="0" w:color="auto"/>
              <w:bottom w:val="nil"/>
              <w:right w:val="single" w:sz="4" w:space="0" w:color="auto"/>
            </w:tcBorders>
          </w:tcPr>
          <w:p w14:paraId="6D379DF0" w14:textId="77777777" w:rsidR="00C84E98" w:rsidRDefault="00C84E98" w:rsidP="00C84E98">
            <w:pPr>
              <w:pStyle w:val="Table8ptText-ASDEFCON"/>
              <w:jc w:val="left"/>
            </w:pPr>
          </w:p>
        </w:tc>
        <w:tc>
          <w:tcPr>
            <w:tcW w:w="1671" w:type="dxa"/>
            <w:tcBorders>
              <w:top w:val="nil"/>
              <w:left w:val="single" w:sz="4" w:space="0" w:color="auto"/>
              <w:bottom w:val="nil"/>
              <w:right w:val="single" w:sz="4" w:space="0" w:color="auto"/>
            </w:tcBorders>
          </w:tcPr>
          <w:p w14:paraId="09B2ECC3" w14:textId="77777777" w:rsidR="00C84E98" w:rsidRDefault="00C84E98" w:rsidP="00C84E98">
            <w:pPr>
              <w:pStyle w:val="Table8ptText-ASDEFCON"/>
              <w:jc w:val="left"/>
            </w:pPr>
          </w:p>
        </w:tc>
        <w:tc>
          <w:tcPr>
            <w:tcW w:w="734" w:type="dxa"/>
            <w:tcBorders>
              <w:top w:val="nil"/>
              <w:left w:val="single" w:sz="4" w:space="0" w:color="auto"/>
              <w:bottom w:val="nil"/>
              <w:right w:val="single" w:sz="4" w:space="0" w:color="auto"/>
            </w:tcBorders>
          </w:tcPr>
          <w:p w14:paraId="3031AFF6" w14:textId="77777777" w:rsidR="00C84E98" w:rsidRDefault="00C84E98" w:rsidP="00C84E98">
            <w:pPr>
              <w:pStyle w:val="Table8ptText-ASDEFCON"/>
              <w:jc w:val="center"/>
            </w:pPr>
          </w:p>
        </w:tc>
        <w:tc>
          <w:tcPr>
            <w:tcW w:w="318" w:type="dxa"/>
            <w:tcBorders>
              <w:top w:val="nil"/>
              <w:left w:val="single" w:sz="4" w:space="0" w:color="auto"/>
              <w:bottom w:val="nil"/>
              <w:right w:val="single" w:sz="4" w:space="0" w:color="auto"/>
            </w:tcBorders>
          </w:tcPr>
          <w:p w14:paraId="7D382FE7" w14:textId="77777777" w:rsidR="00C84E98" w:rsidRDefault="00C84E98" w:rsidP="00C84E98">
            <w:pPr>
              <w:pStyle w:val="Table8ptText-ASDEFCON"/>
              <w:jc w:val="center"/>
            </w:pPr>
            <w:r>
              <w:t>c</w:t>
            </w:r>
          </w:p>
        </w:tc>
        <w:tc>
          <w:tcPr>
            <w:tcW w:w="931" w:type="dxa"/>
            <w:tcBorders>
              <w:top w:val="nil"/>
              <w:left w:val="single" w:sz="4" w:space="0" w:color="auto"/>
              <w:bottom w:val="nil"/>
              <w:right w:val="single" w:sz="4" w:space="0" w:color="auto"/>
            </w:tcBorders>
          </w:tcPr>
          <w:p w14:paraId="6F92B251" w14:textId="77777777" w:rsidR="00C84E98" w:rsidRDefault="00C84E98" w:rsidP="00C84E98">
            <w:pPr>
              <w:pStyle w:val="Table8ptText-ASDEFCON"/>
              <w:jc w:val="center"/>
            </w:pPr>
            <w:r w:rsidRPr="00EC1CB3">
              <w:t>Update</w:t>
            </w:r>
          </w:p>
        </w:tc>
        <w:tc>
          <w:tcPr>
            <w:tcW w:w="1134" w:type="dxa"/>
            <w:tcBorders>
              <w:top w:val="nil"/>
              <w:left w:val="single" w:sz="4" w:space="0" w:color="auto"/>
              <w:bottom w:val="nil"/>
              <w:right w:val="single" w:sz="4" w:space="0" w:color="auto"/>
            </w:tcBorders>
          </w:tcPr>
          <w:p w14:paraId="69CFC1F0" w14:textId="77777777" w:rsidR="00C84E98" w:rsidRDefault="00C84E98" w:rsidP="00C84E98">
            <w:pPr>
              <w:pStyle w:val="Table8ptText-ASDEFCON"/>
              <w:jc w:val="center"/>
            </w:pPr>
            <w:r>
              <w:t>DDR+3M</w:t>
            </w:r>
          </w:p>
        </w:tc>
        <w:tc>
          <w:tcPr>
            <w:tcW w:w="709" w:type="dxa"/>
            <w:tcBorders>
              <w:top w:val="nil"/>
              <w:left w:val="single" w:sz="4" w:space="0" w:color="auto"/>
              <w:bottom w:val="nil"/>
              <w:right w:val="single" w:sz="4" w:space="0" w:color="auto"/>
            </w:tcBorders>
          </w:tcPr>
          <w:p w14:paraId="624FFF68" w14:textId="77777777" w:rsidR="00C84E98" w:rsidRDefault="00C84E98" w:rsidP="00C84E98">
            <w:pPr>
              <w:pStyle w:val="Table8ptText-ASDEFCON"/>
              <w:jc w:val="center"/>
            </w:pPr>
            <w:r w:rsidRPr="00EC1CB3">
              <w:t>DMS</w:t>
            </w:r>
          </w:p>
        </w:tc>
        <w:tc>
          <w:tcPr>
            <w:tcW w:w="850" w:type="dxa"/>
            <w:tcBorders>
              <w:top w:val="nil"/>
              <w:left w:val="single" w:sz="4" w:space="0" w:color="auto"/>
              <w:bottom w:val="nil"/>
              <w:right w:val="single" w:sz="4" w:space="0" w:color="auto"/>
            </w:tcBorders>
          </w:tcPr>
          <w:p w14:paraId="32063636" w14:textId="77777777" w:rsidR="00C84E98" w:rsidRDefault="00C84E98" w:rsidP="00C84E98">
            <w:pPr>
              <w:pStyle w:val="Table8ptText-ASDEFCON"/>
              <w:jc w:val="center"/>
            </w:pPr>
            <w:r w:rsidRPr="00EC1CB3">
              <w:t>CR</w:t>
            </w:r>
          </w:p>
        </w:tc>
        <w:tc>
          <w:tcPr>
            <w:tcW w:w="1418" w:type="dxa"/>
            <w:tcBorders>
              <w:top w:val="nil"/>
              <w:left w:val="single" w:sz="4" w:space="0" w:color="auto"/>
              <w:bottom w:val="nil"/>
              <w:right w:val="single" w:sz="4" w:space="0" w:color="auto"/>
            </w:tcBorders>
          </w:tcPr>
          <w:p w14:paraId="335A9201" w14:textId="77777777" w:rsidR="00C84E98" w:rsidRDefault="00C84E98" w:rsidP="00C84E98">
            <w:pPr>
              <w:pStyle w:val="Table8ptText-ASDEFCON"/>
              <w:jc w:val="center"/>
            </w:pPr>
          </w:p>
        </w:tc>
        <w:tc>
          <w:tcPr>
            <w:tcW w:w="708" w:type="dxa"/>
            <w:tcBorders>
              <w:top w:val="nil"/>
              <w:left w:val="single" w:sz="4" w:space="0" w:color="auto"/>
              <w:bottom w:val="nil"/>
              <w:right w:val="single" w:sz="4" w:space="0" w:color="auto"/>
            </w:tcBorders>
          </w:tcPr>
          <w:p w14:paraId="34A008C8" w14:textId="77777777" w:rsidR="00C84E98" w:rsidRDefault="00C84E98" w:rsidP="00C84E98">
            <w:pPr>
              <w:pStyle w:val="Table8ptText-ASDEFCON"/>
              <w:jc w:val="center"/>
            </w:pPr>
            <w:r>
              <w:t>20</w:t>
            </w:r>
          </w:p>
        </w:tc>
        <w:tc>
          <w:tcPr>
            <w:tcW w:w="851" w:type="dxa"/>
            <w:tcBorders>
              <w:top w:val="nil"/>
              <w:left w:val="single" w:sz="4" w:space="0" w:color="auto"/>
              <w:bottom w:val="nil"/>
              <w:right w:val="single" w:sz="4" w:space="0" w:color="auto"/>
            </w:tcBorders>
          </w:tcPr>
          <w:p w14:paraId="7A7DA104" w14:textId="77777777" w:rsidR="00C84E98" w:rsidRDefault="00C84E98" w:rsidP="00C84E98">
            <w:pPr>
              <w:pStyle w:val="Table8ptText-ASDEFCON"/>
              <w:jc w:val="center"/>
            </w:pPr>
            <w:r>
              <w:t>Review</w:t>
            </w:r>
          </w:p>
        </w:tc>
        <w:tc>
          <w:tcPr>
            <w:tcW w:w="1134" w:type="dxa"/>
            <w:tcBorders>
              <w:top w:val="nil"/>
              <w:left w:val="single" w:sz="4" w:space="0" w:color="auto"/>
              <w:bottom w:val="nil"/>
              <w:right w:val="single" w:sz="4" w:space="0" w:color="auto"/>
            </w:tcBorders>
          </w:tcPr>
          <w:p w14:paraId="409717C8" w14:textId="77777777" w:rsidR="00C84E98" w:rsidRDefault="00C84E98" w:rsidP="00C84E98">
            <w:pPr>
              <w:pStyle w:val="Table8ptText-ASDEFCON"/>
              <w:jc w:val="center"/>
            </w:pPr>
            <w:r w:rsidRPr="00EC1CB3">
              <w:t>NA</w:t>
            </w:r>
          </w:p>
        </w:tc>
        <w:tc>
          <w:tcPr>
            <w:tcW w:w="2551" w:type="dxa"/>
            <w:tcBorders>
              <w:top w:val="nil"/>
              <w:left w:val="single" w:sz="4" w:space="0" w:color="auto"/>
              <w:bottom w:val="nil"/>
              <w:right w:val="single" w:sz="4" w:space="0" w:color="auto"/>
            </w:tcBorders>
          </w:tcPr>
          <w:p w14:paraId="7F781AE9" w14:textId="77777777" w:rsidR="00C84E98" w:rsidRPr="00397FA2" w:rsidRDefault="00C84E98" w:rsidP="00C84E98">
            <w:pPr>
              <w:pStyle w:val="Table8ptText-ASDEFCON"/>
              <w:jc w:val="left"/>
            </w:pPr>
          </w:p>
        </w:tc>
      </w:tr>
      <w:tr w:rsidR="00A60698" w:rsidRPr="00EC1CB3" w14:paraId="275B87E1" w14:textId="77777777" w:rsidTr="004275EA">
        <w:tc>
          <w:tcPr>
            <w:tcW w:w="736" w:type="dxa"/>
            <w:tcBorders>
              <w:top w:val="nil"/>
              <w:left w:val="single" w:sz="4" w:space="0" w:color="auto"/>
              <w:bottom w:val="single" w:sz="4" w:space="0" w:color="auto"/>
              <w:right w:val="single" w:sz="4" w:space="0" w:color="auto"/>
            </w:tcBorders>
          </w:tcPr>
          <w:p w14:paraId="3D5173DB" w14:textId="77777777" w:rsidR="00C84E98" w:rsidRDefault="00C84E98" w:rsidP="00C84E98">
            <w:pPr>
              <w:pStyle w:val="Table8ptText-ASDEFCON"/>
              <w:jc w:val="left"/>
            </w:pPr>
          </w:p>
        </w:tc>
        <w:tc>
          <w:tcPr>
            <w:tcW w:w="1671" w:type="dxa"/>
            <w:tcBorders>
              <w:top w:val="nil"/>
              <w:left w:val="single" w:sz="4" w:space="0" w:color="auto"/>
              <w:bottom w:val="single" w:sz="4" w:space="0" w:color="auto"/>
              <w:right w:val="single" w:sz="4" w:space="0" w:color="auto"/>
            </w:tcBorders>
          </w:tcPr>
          <w:p w14:paraId="78D66488" w14:textId="77777777" w:rsidR="00C84E98" w:rsidRDefault="00C84E98" w:rsidP="00C84E98">
            <w:pPr>
              <w:pStyle w:val="Table8ptText-ASDEFCON"/>
              <w:jc w:val="left"/>
            </w:pPr>
          </w:p>
        </w:tc>
        <w:tc>
          <w:tcPr>
            <w:tcW w:w="734" w:type="dxa"/>
            <w:tcBorders>
              <w:top w:val="nil"/>
              <w:left w:val="single" w:sz="4" w:space="0" w:color="auto"/>
              <w:bottom w:val="single" w:sz="4" w:space="0" w:color="auto"/>
              <w:right w:val="single" w:sz="4" w:space="0" w:color="auto"/>
            </w:tcBorders>
          </w:tcPr>
          <w:p w14:paraId="53DBBCA7" w14:textId="77777777" w:rsidR="00C84E98" w:rsidRDefault="00C84E98" w:rsidP="00C84E98">
            <w:pPr>
              <w:pStyle w:val="Table8ptText-ASDEFCON"/>
              <w:jc w:val="center"/>
            </w:pPr>
          </w:p>
        </w:tc>
        <w:tc>
          <w:tcPr>
            <w:tcW w:w="318" w:type="dxa"/>
            <w:tcBorders>
              <w:top w:val="nil"/>
              <w:left w:val="single" w:sz="4" w:space="0" w:color="auto"/>
              <w:bottom w:val="single" w:sz="4" w:space="0" w:color="auto"/>
              <w:right w:val="single" w:sz="4" w:space="0" w:color="auto"/>
            </w:tcBorders>
          </w:tcPr>
          <w:p w14:paraId="2FE12743" w14:textId="77777777" w:rsidR="00C84E98" w:rsidRPr="00EC1CB3" w:rsidRDefault="00C84E98" w:rsidP="00C84E98">
            <w:pPr>
              <w:pStyle w:val="Table8ptText-ASDEFCON"/>
              <w:jc w:val="center"/>
            </w:pPr>
            <w:r>
              <w:t>d</w:t>
            </w:r>
          </w:p>
        </w:tc>
        <w:tc>
          <w:tcPr>
            <w:tcW w:w="931" w:type="dxa"/>
            <w:tcBorders>
              <w:top w:val="nil"/>
              <w:left w:val="single" w:sz="4" w:space="0" w:color="auto"/>
              <w:bottom w:val="single" w:sz="4" w:space="0" w:color="auto"/>
              <w:right w:val="single" w:sz="4" w:space="0" w:color="auto"/>
            </w:tcBorders>
          </w:tcPr>
          <w:p w14:paraId="6BAC11F3" w14:textId="77777777" w:rsidR="00C84E98" w:rsidRDefault="00C84E98" w:rsidP="00C84E98">
            <w:pPr>
              <w:pStyle w:val="Table8ptText-ASDEFCON"/>
              <w:jc w:val="center"/>
            </w:pPr>
            <w:r w:rsidRPr="00EC1CB3">
              <w:t>Update</w:t>
            </w:r>
          </w:p>
        </w:tc>
        <w:tc>
          <w:tcPr>
            <w:tcW w:w="1134" w:type="dxa"/>
            <w:tcBorders>
              <w:top w:val="nil"/>
              <w:left w:val="single" w:sz="4" w:space="0" w:color="auto"/>
              <w:bottom w:val="single" w:sz="4" w:space="0" w:color="auto"/>
              <w:right w:val="single" w:sz="4" w:space="0" w:color="auto"/>
            </w:tcBorders>
          </w:tcPr>
          <w:p w14:paraId="43398499" w14:textId="77777777" w:rsidR="00C84E98" w:rsidRDefault="00C84E98" w:rsidP="00C84E98">
            <w:pPr>
              <w:pStyle w:val="Table8ptText-ASDEFCON"/>
              <w:jc w:val="center"/>
            </w:pPr>
            <w:r>
              <w:t>SSDDR+3M</w:t>
            </w:r>
          </w:p>
        </w:tc>
        <w:tc>
          <w:tcPr>
            <w:tcW w:w="709" w:type="dxa"/>
            <w:tcBorders>
              <w:top w:val="nil"/>
              <w:left w:val="single" w:sz="4" w:space="0" w:color="auto"/>
              <w:bottom w:val="single" w:sz="4" w:space="0" w:color="auto"/>
              <w:right w:val="single" w:sz="4" w:space="0" w:color="auto"/>
            </w:tcBorders>
          </w:tcPr>
          <w:p w14:paraId="10A0BC06" w14:textId="77777777" w:rsidR="00C84E98" w:rsidRPr="00EC1CB3" w:rsidRDefault="00C84E98" w:rsidP="00C84E98">
            <w:pPr>
              <w:pStyle w:val="Table8ptText-ASDEFCON"/>
              <w:jc w:val="center"/>
            </w:pPr>
            <w:r w:rsidRPr="00EC1CB3">
              <w:t>DMS</w:t>
            </w:r>
          </w:p>
        </w:tc>
        <w:tc>
          <w:tcPr>
            <w:tcW w:w="850" w:type="dxa"/>
            <w:tcBorders>
              <w:top w:val="nil"/>
              <w:left w:val="single" w:sz="4" w:space="0" w:color="auto"/>
              <w:bottom w:val="single" w:sz="4" w:space="0" w:color="auto"/>
              <w:right w:val="single" w:sz="4" w:space="0" w:color="auto"/>
            </w:tcBorders>
          </w:tcPr>
          <w:p w14:paraId="0159EEE0" w14:textId="77777777" w:rsidR="00C84E98" w:rsidRPr="00EC1CB3" w:rsidRDefault="00C84E98" w:rsidP="00C84E98">
            <w:pPr>
              <w:pStyle w:val="Table8ptText-ASDEFCON"/>
              <w:jc w:val="center"/>
            </w:pPr>
            <w:r w:rsidRPr="00EC1CB3">
              <w:t>CR</w:t>
            </w:r>
          </w:p>
        </w:tc>
        <w:tc>
          <w:tcPr>
            <w:tcW w:w="1418" w:type="dxa"/>
            <w:tcBorders>
              <w:top w:val="nil"/>
              <w:left w:val="single" w:sz="4" w:space="0" w:color="auto"/>
              <w:bottom w:val="single" w:sz="4" w:space="0" w:color="auto"/>
              <w:right w:val="single" w:sz="4" w:space="0" w:color="auto"/>
            </w:tcBorders>
          </w:tcPr>
          <w:p w14:paraId="722DBFCB" w14:textId="77777777" w:rsidR="00C84E98" w:rsidRDefault="00C84E98" w:rsidP="00C84E98">
            <w:pPr>
              <w:pStyle w:val="Table8ptText-ASDEFCON"/>
              <w:jc w:val="center"/>
            </w:pPr>
          </w:p>
        </w:tc>
        <w:tc>
          <w:tcPr>
            <w:tcW w:w="708" w:type="dxa"/>
            <w:tcBorders>
              <w:top w:val="nil"/>
              <w:left w:val="single" w:sz="4" w:space="0" w:color="auto"/>
              <w:bottom w:val="single" w:sz="4" w:space="0" w:color="auto"/>
              <w:right w:val="single" w:sz="4" w:space="0" w:color="auto"/>
            </w:tcBorders>
          </w:tcPr>
          <w:p w14:paraId="6023C655" w14:textId="77777777" w:rsidR="00C84E98" w:rsidRPr="00EC1CB3" w:rsidRDefault="00C84E98" w:rsidP="00C84E98">
            <w:pPr>
              <w:pStyle w:val="Table8ptText-ASDEFCON"/>
              <w:jc w:val="center"/>
            </w:pPr>
            <w:r>
              <w:t>20</w:t>
            </w:r>
          </w:p>
        </w:tc>
        <w:tc>
          <w:tcPr>
            <w:tcW w:w="851" w:type="dxa"/>
            <w:tcBorders>
              <w:top w:val="nil"/>
              <w:left w:val="single" w:sz="4" w:space="0" w:color="auto"/>
              <w:bottom w:val="single" w:sz="4" w:space="0" w:color="auto"/>
              <w:right w:val="single" w:sz="4" w:space="0" w:color="auto"/>
            </w:tcBorders>
          </w:tcPr>
          <w:p w14:paraId="577C8C5C" w14:textId="77777777" w:rsidR="00C84E98" w:rsidRDefault="00C84E98" w:rsidP="00C84E98">
            <w:pPr>
              <w:pStyle w:val="Table8ptText-ASDEFCON"/>
              <w:jc w:val="center"/>
            </w:pPr>
            <w:r>
              <w:t>Review</w:t>
            </w:r>
          </w:p>
        </w:tc>
        <w:tc>
          <w:tcPr>
            <w:tcW w:w="1134" w:type="dxa"/>
            <w:tcBorders>
              <w:top w:val="nil"/>
              <w:left w:val="single" w:sz="4" w:space="0" w:color="auto"/>
              <w:bottom w:val="single" w:sz="4" w:space="0" w:color="auto"/>
              <w:right w:val="single" w:sz="4" w:space="0" w:color="auto"/>
            </w:tcBorders>
          </w:tcPr>
          <w:p w14:paraId="60218B53" w14:textId="77777777" w:rsidR="00C84E98" w:rsidRDefault="00C84E98" w:rsidP="00C84E98">
            <w:pPr>
              <w:pStyle w:val="Table8ptText-ASDEFCON"/>
              <w:jc w:val="center"/>
            </w:pPr>
            <w:r>
              <w:t>12</w:t>
            </w:r>
            <w:r w:rsidRPr="00EC1CB3">
              <w:t>M</w:t>
            </w:r>
          </w:p>
        </w:tc>
        <w:tc>
          <w:tcPr>
            <w:tcW w:w="2551" w:type="dxa"/>
            <w:tcBorders>
              <w:top w:val="nil"/>
              <w:left w:val="single" w:sz="4" w:space="0" w:color="auto"/>
              <w:bottom w:val="single" w:sz="4" w:space="0" w:color="auto"/>
              <w:right w:val="single" w:sz="4" w:space="0" w:color="auto"/>
            </w:tcBorders>
          </w:tcPr>
          <w:p w14:paraId="01EACA32" w14:textId="77777777" w:rsidR="00C84E98" w:rsidRPr="00397FA2" w:rsidRDefault="00C84E98" w:rsidP="00C84E98">
            <w:pPr>
              <w:pStyle w:val="Table8ptText-ASDEFCON"/>
              <w:jc w:val="left"/>
            </w:pPr>
          </w:p>
        </w:tc>
      </w:tr>
      <w:tr w:rsidR="00A60698" w:rsidRPr="00EC1CB3" w14:paraId="540500AE" w14:textId="77777777" w:rsidTr="004275EA">
        <w:tc>
          <w:tcPr>
            <w:tcW w:w="736" w:type="dxa"/>
            <w:tcBorders>
              <w:top w:val="single" w:sz="4" w:space="0" w:color="auto"/>
              <w:left w:val="single" w:sz="4" w:space="0" w:color="auto"/>
              <w:bottom w:val="nil"/>
              <w:right w:val="single" w:sz="4" w:space="0" w:color="auto"/>
            </w:tcBorders>
          </w:tcPr>
          <w:p w14:paraId="37CDF6FB" w14:textId="4F6A8BC5" w:rsidR="00C84E98" w:rsidRDefault="00C84E98" w:rsidP="00C84E98">
            <w:pPr>
              <w:pStyle w:val="Table8ptText-ASDEFCON"/>
              <w:jc w:val="left"/>
            </w:pPr>
            <w:r>
              <w:t>AIC-160</w:t>
            </w:r>
          </w:p>
        </w:tc>
        <w:tc>
          <w:tcPr>
            <w:tcW w:w="1671" w:type="dxa"/>
            <w:tcBorders>
              <w:top w:val="single" w:sz="4" w:space="0" w:color="auto"/>
              <w:left w:val="single" w:sz="4" w:space="0" w:color="auto"/>
              <w:bottom w:val="nil"/>
              <w:right w:val="single" w:sz="4" w:space="0" w:color="auto"/>
            </w:tcBorders>
          </w:tcPr>
          <w:p w14:paraId="7388BEC4" w14:textId="31409F2E" w:rsidR="00C84E98" w:rsidRDefault="00C84E98" w:rsidP="00C84E98">
            <w:pPr>
              <w:pStyle w:val="Table8ptText-ASDEFCON"/>
              <w:jc w:val="left"/>
            </w:pPr>
            <w:r>
              <w:t>AIC Remediation Plan</w:t>
            </w:r>
          </w:p>
        </w:tc>
        <w:tc>
          <w:tcPr>
            <w:tcW w:w="734" w:type="dxa"/>
            <w:tcBorders>
              <w:top w:val="single" w:sz="4" w:space="0" w:color="auto"/>
              <w:left w:val="single" w:sz="4" w:space="0" w:color="auto"/>
              <w:bottom w:val="nil"/>
              <w:right w:val="single" w:sz="4" w:space="0" w:color="auto"/>
            </w:tcBorders>
          </w:tcPr>
          <w:p w14:paraId="600B5F42" w14:textId="5BE86E25" w:rsidR="00C84E98" w:rsidRDefault="00C84E98" w:rsidP="00C84E98">
            <w:pPr>
              <w:pStyle w:val="Table8ptText-ASDEFCON"/>
              <w:jc w:val="center"/>
            </w:pPr>
            <w:r>
              <w:t>COC 4.4</w:t>
            </w:r>
          </w:p>
        </w:tc>
        <w:tc>
          <w:tcPr>
            <w:tcW w:w="318" w:type="dxa"/>
            <w:tcBorders>
              <w:top w:val="single" w:sz="4" w:space="0" w:color="auto"/>
              <w:left w:val="single" w:sz="4" w:space="0" w:color="auto"/>
              <w:bottom w:val="nil"/>
              <w:right w:val="single" w:sz="4" w:space="0" w:color="auto"/>
            </w:tcBorders>
          </w:tcPr>
          <w:p w14:paraId="2F526322" w14:textId="79E48CDB" w:rsidR="00C84E98" w:rsidRDefault="00C84E98" w:rsidP="00C84E98">
            <w:pPr>
              <w:pStyle w:val="Table8ptText-ASDEFCON"/>
              <w:jc w:val="center"/>
            </w:pPr>
            <w:r>
              <w:t>a</w:t>
            </w:r>
          </w:p>
        </w:tc>
        <w:tc>
          <w:tcPr>
            <w:tcW w:w="931" w:type="dxa"/>
            <w:tcBorders>
              <w:top w:val="single" w:sz="4" w:space="0" w:color="auto"/>
              <w:left w:val="single" w:sz="4" w:space="0" w:color="auto"/>
              <w:bottom w:val="nil"/>
              <w:right w:val="single" w:sz="4" w:space="0" w:color="auto"/>
            </w:tcBorders>
          </w:tcPr>
          <w:p w14:paraId="06B1E85F" w14:textId="4FFC9748" w:rsidR="00C84E98" w:rsidRDefault="00C84E98" w:rsidP="00C84E98">
            <w:pPr>
              <w:pStyle w:val="Table8ptText-ASDEFCON"/>
              <w:jc w:val="center"/>
            </w:pPr>
            <w:r w:rsidRPr="00EC1CB3">
              <w:t>Final</w:t>
            </w:r>
          </w:p>
        </w:tc>
        <w:tc>
          <w:tcPr>
            <w:tcW w:w="1134" w:type="dxa"/>
            <w:tcBorders>
              <w:top w:val="single" w:sz="4" w:space="0" w:color="auto"/>
              <w:left w:val="single" w:sz="4" w:space="0" w:color="auto"/>
              <w:bottom w:val="nil"/>
              <w:right w:val="single" w:sz="4" w:space="0" w:color="auto"/>
            </w:tcBorders>
          </w:tcPr>
          <w:p w14:paraId="722C2FE4" w14:textId="53455F60" w:rsidR="00C84E98" w:rsidRDefault="00C84E98" w:rsidP="00C84E98">
            <w:pPr>
              <w:pStyle w:val="Table8ptText-ASDEFCON"/>
              <w:jc w:val="center"/>
            </w:pPr>
            <w:r>
              <w:t>When required iaw COC clause 4.4</w:t>
            </w:r>
          </w:p>
        </w:tc>
        <w:tc>
          <w:tcPr>
            <w:tcW w:w="709" w:type="dxa"/>
            <w:tcBorders>
              <w:top w:val="single" w:sz="4" w:space="0" w:color="auto"/>
              <w:left w:val="single" w:sz="4" w:space="0" w:color="auto"/>
              <w:bottom w:val="nil"/>
              <w:right w:val="single" w:sz="4" w:space="0" w:color="auto"/>
            </w:tcBorders>
          </w:tcPr>
          <w:p w14:paraId="2436448D" w14:textId="64278BA6" w:rsidR="00C84E98" w:rsidRDefault="00C84E98" w:rsidP="00C84E98">
            <w:pPr>
              <w:pStyle w:val="Table8ptText-ASDEFCON"/>
              <w:jc w:val="center"/>
            </w:pPr>
            <w:r>
              <w:t>DMS</w:t>
            </w:r>
          </w:p>
        </w:tc>
        <w:tc>
          <w:tcPr>
            <w:tcW w:w="850" w:type="dxa"/>
            <w:tcBorders>
              <w:top w:val="single" w:sz="4" w:space="0" w:color="auto"/>
              <w:left w:val="single" w:sz="4" w:space="0" w:color="auto"/>
              <w:bottom w:val="nil"/>
              <w:right w:val="single" w:sz="4" w:space="0" w:color="auto"/>
            </w:tcBorders>
          </w:tcPr>
          <w:p w14:paraId="50F09F7A" w14:textId="3A6E6578" w:rsidR="00C84E98" w:rsidRDefault="00C84E98" w:rsidP="00C84E98">
            <w:pPr>
              <w:pStyle w:val="Table8ptText-ASDEFCON"/>
              <w:jc w:val="center"/>
            </w:pPr>
            <w:r>
              <w:t>CR</w:t>
            </w:r>
          </w:p>
        </w:tc>
        <w:tc>
          <w:tcPr>
            <w:tcW w:w="1418" w:type="dxa"/>
            <w:tcBorders>
              <w:top w:val="single" w:sz="4" w:space="0" w:color="auto"/>
              <w:left w:val="single" w:sz="4" w:space="0" w:color="auto"/>
              <w:bottom w:val="nil"/>
              <w:right w:val="single" w:sz="4" w:space="0" w:color="auto"/>
            </w:tcBorders>
          </w:tcPr>
          <w:p w14:paraId="3A22E563" w14:textId="13C7CE37" w:rsidR="00C84E98" w:rsidRDefault="00C84E98" w:rsidP="00C84E98">
            <w:pPr>
              <w:pStyle w:val="Table8ptText-ASDEFCON"/>
              <w:jc w:val="center"/>
            </w:pPr>
            <w:r>
              <w:t>DID-PM-MGT-RP</w:t>
            </w:r>
          </w:p>
        </w:tc>
        <w:tc>
          <w:tcPr>
            <w:tcW w:w="708" w:type="dxa"/>
            <w:tcBorders>
              <w:top w:val="single" w:sz="4" w:space="0" w:color="auto"/>
              <w:left w:val="single" w:sz="4" w:space="0" w:color="auto"/>
              <w:bottom w:val="nil"/>
              <w:right w:val="single" w:sz="4" w:space="0" w:color="auto"/>
            </w:tcBorders>
          </w:tcPr>
          <w:p w14:paraId="67C6C72D" w14:textId="71D1BA7B" w:rsidR="00C84E98" w:rsidRDefault="00C84E98" w:rsidP="00C84E98">
            <w:pPr>
              <w:pStyle w:val="Table8ptText-ASDEFCON"/>
              <w:jc w:val="center"/>
            </w:pPr>
            <w:r>
              <w:t>20</w:t>
            </w:r>
          </w:p>
        </w:tc>
        <w:tc>
          <w:tcPr>
            <w:tcW w:w="851" w:type="dxa"/>
            <w:tcBorders>
              <w:top w:val="single" w:sz="4" w:space="0" w:color="auto"/>
              <w:left w:val="single" w:sz="4" w:space="0" w:color="auto"/>
              <w:bottom w:val="nil"/>
              <w:right w:val="single" w:sz="4" w:space="0" w:color="auto"/>
            </w:tcBorders>
          </w:tcPr>
          <w:p w14:paraId="4FD3FCBD" w14:textId="7F1284DB" w:rsidR="00C84E98" w:rsidRDefault="00C84E98" w:rsidP="00C84E98">
            <w:pPr>
              <w:pStyle w:val="Table8ptText-ASDEFCON"/>
              <w:jc w:val="center"/>
            </w:pPr>
            <w:r>
              <w:t>Approval</w:t>
            </w:r>
          </w:p>
        </w:tc>
        <w:tc>
          <w:tcPr>
            <w:tcW w:w="1134" w:type="dxa"/>
            <w:tcBorders>
              <w:top w:val="single" w:sz="4" w:space="0" w:color="auto"/>
              <w:left w:val="single" w:sz="4" w:space="0" w:color="auto"/>
              <w:bottom w:val="nil"/>
              <w:right w:val="single" w:sz="4" w:space="0" w:color="auto"/>
            </w:tcBorders>
          </w:tcPr>
          <w:p w14:paraId="1293AE03" w14:textId="047FB6A1" w:rsidR="00C84E98" w:rsidRDefault="00C84E98" w:rsidP="00C84E98">
            <w:pPr>
              <w:pStyle w:val="Table8ptText-ASDEFCON"/>
              <w:jc w:val="center"/>
            </w:pPr>
            <w:r>
              <w:t>NA</w:t>
            </w:r>
          </w:p>
        </w:tc>
        <w:tc>
          <w:tcPr>
            <w:tcW w:w="2551" w:type="dxa"/>
            <w:tcBorders>
              <w:top w:val="single" w:sz="4" w:space="0" w:color="auto"/>
              <w:left w:val="single" w:sz="4" w:space="0" w:color="auto"/>
              <w:bottom w:val="nil"/>
              <w:right w:val="single" w:sz="4" w:space="0" w:color="auto"/>
            </w:tcBorders>
          </w:tcPr>
          <w:p w14:paraId="46876A47" w14:textId="05599B75" w:rsidR="00C84E98" w:rsidRPr="00397FA2" w:rsidRDefault="00C84E98" w:rsidP="00C84E98">
            <w:pPr>
              <w:pStyle w:val="Table8ptText-ASDEFCON"/>
              <w:jc w:val="left"/>
            </w:pPr>
          </w:p>
        </w:tc>
      </w:tr>
      <w:tr w:rsidR="00A60698" w:rsidRPr="00EC1CB3" w14:paraId="3C76646C" w14:textId="77777777" w:rsidTr="004275EA">
        <w:tc>
          <w:tcPr>
            <w:tcW w:w="736" w:type="dxa"/>
            <w:tcBorders>
              <w:top w:val="single" w:sz="4" w:space="0" w:color="auto"/>
              <w:left w:val="single" w:sz="4" w:space="0" w:color="auto"/>
              <w:bottom w:val="nil"/>
              <w:right w:val="single" w:sz="4" w:space="0" w:color="auto"/>
            </w:tcBorders>
          </w:tcPr>
          <w:p w14:paraId="7D78808E" w14:textId="77777777" w:rsidR="00C84E98" w:rsidRDefault="00C84E98" w:rsidP="00C84E98">
            <w:pPr>
              <w:pStyle w:val="Table8ptText-ASDEFCON"/>
              <w:jc w:val="left"/>
            </w:pPr>
            <w:r>
              <w:t>AIC-200</w:t>
            </w:r>
          </w:p>
        </w:tc>
        <w:tc>
          <w:tcPr>
            <w:tcW w:w="1671" w:type="dxa"/>
            <w:tcBorders>
              <w:top w:val="single" w:sz="4" w:space="0" w:color="auto"/>
              <w:left w:val="single" w:sz="4" w:space="0" w:color="auto"/>
              <w:bottom w:val="nil"/>
              <w:right w:val="single" w:sz="4" w:space="0" w:color="auto"/>
            </w:tcBorders>
          </w:tcPr>
          <w:p w14:paraId="12E8B2D0" w14:textId="274E3C0E" w:rsidR="00C84E98" w:rsidRDefault="00C84E98" w:rsidP="00C84E98">
            <w:pPr>
              <w:pStyle w:val="Table8ptText-ASDEFCON"/>
              <w:jc w:val="left"/>
            </w:pPr>
            <w:r>
              <w:t>Defence-Required Australian Industrial Capability Plan</w:t>
            </w:r>
          </w:p>
        </w:tc>
        <w:tc>
          <w:tcPr>
            <w:tcW w:w="734" w:type="dxa"/>
            <w:tcBorders>
              <w:top w:val="single" w:sz="4" w:space="0" w:color="auto"/>
              <w:left w:val="single" w:sz="4" w:space="0" w:color="auto"/>
              <w:bottom w:val="nil"/>
              <w:right w:val="single" w:sz="4" w:space="0" w:color="auto"/>
            </w:tcBorders>
          </w:tcPr>
          <w:p w14:paraId="04208658" w14:textId="77777777" w:rsidR="00C84E98" w:rsidRDefault="00C84E98" w:rsidP="00C84E98">
            <w:pPr>
              <w:pStyle w:val="Table8ptText-ASDEFCON"/>
              <w:jc w:val="center"/>
            </w:pPr>
            <w:r>
              <w:t>10.3</w:t>
            </w:r>
          </w:p>
        </w:tc>
        <w:tc>
          <w:tcPr>
            <w:tcW w:w="318" w:type="dxa"/>
            <w:tcBorders>
              <w:top w:val="single" w:sz="4" w:space="0" w:color="auto"/>
              <w:left w:val="single" w:sz="4" w:space="0" w:color="auto"/>
              <w:bottom w:val="nil"/>
              <w:right w:val="single" w:sz="4" w:space="0" w:color="auto"/>
            </w:tcBorders>
          </w:tcPr>
          <w:p w14:paraId="6ECE9AF5" w14:textId="77777777" w:rsidR="00C84E98" w:rsidRPr="00EC1CB3" w:rsidRDefault="00C84E98" w:rsidP="00C84E98">
            <w:pPr>
              <w:pStyle w:val="Table8ptText-ASDEFCON"/>
              <w:jc w:val="center"/>
            </w:pPr>
            <w:r>
              <w:t>a</w:t>
            </w:r>
          </w:p>
        </w:tc>
        <w:tc>
          <w:tcPr>
            <w:tcW w:w="931" w:type="dxa"/>
            <w:tcBorders>
              <w:top w:val="single" w:sz="4" w:space="0" w:color="auto"/>
              <w:left w:val="single" w:sz="4" w:space="0" w:color="auto"/>
              <w:bottom w:val="nil"/>
              <w:right w:val="single" w:sz="4" w:space="0" w:color="auto"/>
            </w:tcBorders>
          </w:tcPr>
          <w:p w14:paraId="071BA3AA" w14:textId="77777777" w:rsidR="00C84E98" w:rsidRPr="00EC1CB3" w:rsidRDefault="00C84E98" w:rsidP="00C84E98">
            <w:pPr>
              <w:pStyle w:val="Table8ptText-ASDEFCON"/>
              <w:jc w:val="center"/>
            </w:pPr>
            <w:r>
              <w:t>Draft</w:t>
            </w:r>
          </w:p>
        </w:tc>
        <w:tc>
          <w:tcPr>
            <w:tcW w:w="1134" w:type="dxa"/>
            <w:tcBorders>
              <w:top w:val="single" w:sz="4" w:space="0" w:color="auto"/>
              <w:left w:val="single" w:sz="4" w:space="0" w:color="auto"/>
              <w:bottom w:val="nil"/>
              <w:right w:val="single" w:sz="4" w:space="0" w:color="auto"/>
            </w:tcBorders>
          </w:tcPr>
          <w:p w14:paraId="4A627192" w14:textId="4E17F2FD" w:rsidR="00C84E98" w:rsidRDefault="00C84E98" w:rsidP="00C84E98">
            <w:pPr>
              <w:pStyle w:val="Table8ptText-ASDEFCON"/>
              <w:jc w:val="center"/>
            </w:pPr>
            <w:r>
              <w:t>ED+3M</w:t>
            </w:r>
          </w:p>
        </w:tc>
        <w:tc>
          <w:tcPr>
            <w:tcW w:w="709" w:type="dxa"/>
            <w:tcBorders>
              <w:top w:val="single" w:sz="4" w:space="0" w:color="auto"/>
              <w:left w:val="single" w:sz="4" w:space="0" w:color="auto"/>
              <w:bottom w:val="nil"/>
              <w:right w:val="single" w:sz="4" w:space="0" w:color="auto"/>
            </w:tcBorders>
          </w:tcPr>
          <w:p w14:paraId="3DABCC73" w14:textId="77777777" w:rsidR="00C84E98" w:rsidRPr="00EC1CB3" w:rsidRDefault="00C84E98" w:rsidP="00C84E98">
            <w:pPr>
              <w:pStyle w:val="Table8ptText-ASDEFCON"/>
              <w:jc w:val="center"/>
            </w:pPr>
            <w:r>
              <w:t>DMS</w:t>
            </w:r>
          </w:p>
        </w:tc>
        <w:tc>
          <w:tcPr>
            <w:tcW w:w="850" w:type="dxa"/>
            <w:tcBorders>
              <w:top w:val="single" w:sz="4" w:space="0" w:color="auto"/>
              <w:left w:val="single" w:sz="4" w:space="0" w:color="auto"/>
              <w:bottom w:val="nil"/>
              <w:right w:val="single" w:sz="4" w:space="0" w:color="auto"/>
            </w:tcBorders>
          </w:tcPr>
          <w:p w14:paraId="02CF2C86" w14:textId="77777777" w:rsidR="00C84E98" w:rsidRPr="00EC1CB3" w:rsidRDefault="00C84E98" w:rsidP="00C84E98">
            <w:pPr>
              <w:pStyle w:val="Table8ptText-ASDEFCON"/>
              <w:jc w:val="center"/>
            </w:pPr>
            <w:r>
              <w:t>CR</w:t>
            </w:r>
          </w:p>
        </w:tc>
        <w:tc>
          <w:tcPr>
            <w:tcW w:w="1418" w:type="dxa"/>
            <w:tcBorders>
              <w:top w:val="single" w:sz="4" w:space="0" w:color="auto"/>
              <w:left w:val="single" w:sz="4" w:space="0" w:color="auto"/>
              <w:bottom w:val="nil"/>
              <w:right w:val="single" w:sz="4" w:space="0" w:color="auto"/>
            </w:tcBorders>
          </w:tcPr>
          <w:p w14:paraId="60EBD4DD" w14:textId="77777777" w:rsidR="00C84E98" w:rsidRDefault="00C84E98" w:rsidP="00C84E98">
            <w:pPr>
              <w:pStyle w:val="Table8ptText-ASDEFCON"/>
              <w:jc w:val="center"/>
            </w:pPr>
            <w:r>
              <w:t>DID-PM-AIC-DRAICP</w:t>
            </w:r>
          </w:p>
        </w:tc>
        <w:tc>
          <w:tcPr>
            <w:tcW w:w="708" w:type="dxa"/>
            <w:tcBorders>
              <w:top w:val="single" w:sz="4" w:space="0" w:color="auto"/>
              <w:left w:val="single" w:sz="4" w:space="0" w:color="auto"/>
              <w:bottom w:val="nil"/>
              <w:right w:val="single" w:sz="4" w:space="0" w:color="auto"/>
            </w:tcBorders>
          </w:tcPr>
          <w:p w14:paraId="5252075D"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nil"/>
              <w:right w:val="single" w:sz="4" w:space="0" w:color="auto"/>
            </w:tcBorders>
          </w:tcPr>
          <w:p w14:paraId="2FF16CE7"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nil"/>
              <w:right w:val="single" w:sz="4" w:space="0" w:color="auto"/>
            </w:tcBorders>
          </w:tcPr>
          <w:p w14:paraId="5BEBA5E5"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nil"/>
              <w:right w:val="single" w:sz="4" w:space="0" w:color="auto"/>
            </w:tcBorders>
          </w:tcPr>
          <w:p w14:paraId="7A482312" w14:textId="77777777" w:rsidR="00C84E98" w:rsidRPr="00397FA2" w:rsidRDefault="00C84E98" w:rsidP="00C84E98">
            <w:pPr>
              <w:pStyle w:val="Table8ptText-ASDEFCON"/>
              <w:jc w:val="left"/>
            </w:pPr>
          </w:p>
        </w:tc>
      </w:tr>
      <w:tr w:rsidR="00A60698" w:rsidRPr="00EC1CB3" w14:paraId="4AEB2F78" w14:textId="77777777" w:rsidTr="004275EA">
        <w:tc>
          <w:tcPr>
            <w:tcW w:w="736" w:type="dxa"/>
            <w:tcBorders>
              <w:top w:val="nil"/>
              <w:left w:val="single" w:sz="4" w:space="0" w:color="auto"/>
              <w:bottom w:val="single" w:sz="4" w:space="0" w:color="auto"/>
              <w:right w:val="single" w:sz="4" w:space="0" w:color="auto"/>
            </w:tcBorders>
          </w:tcPr>
          <w:p w14:paraId="24F758E1" w14:textId="77777777" w:rsidR="00C84E98" w:rsidRDefault="00C84E98" w:rsidP="00C84E98">
            <w:pPr>
              <w:pStyle w:val="Table8ptText-ASDEFCON"/>
              <w:jc w:val="left"/>
            </w:pPr>
          </w:p>
        </w:tc>
        <w:tc>
          <w:tcPr>
            <w:tcW w:w="1671" w:type="dxa"/>
            <w:tcBorders>
              <w:top w:val="nil"/>
              <w:left w:val="single" w:sz="4" w:space="0" w:color="auto"/>
              <w:bottom w:val="single" w:sz="4" w:space="0" w:color="auto"/>
              <w:right w:val="single" w:sz="4" w:space="0" w:color="auto"/>
            </w:tcBorders>
          </w:tcPr>
          <w:p w14:paraId="40197AD1" w14:textId="77777777" w:rsidR="00C84E98" w:rsidRDefault="00C84E98" w:rsidP="00C84E98">
            <w:pPr>
              <w:pStyle w:val="Table8ptText-ASDEFCON"/>
              <w:jc w:val="left"/>
            </w:pPr>
          </w:p>
        </w:tc>
        <w:tc>
          <w:tcPr>
            <w:tcW w:w="734" w:type="dxa"/>
            <w:tcBorders>
              <w:top w:val="nil"/>
              <w:left w:val="single" w:sz="4" w:space="0" w:color="auto"/>
              <w:bottom w:val="single" w:sz="4" w:space="0" w:color="auto"/>
              <w:right w:val="single" w:sz="4" w:space="0" w:color="auto"/>
            </w:tcBorders>
          </w:tcPr>
          <w:p w14:paraId="2C897DEB" w14:textId="77777777" w:rsidR="00C84E98" w:rsidRDefault="00C84E98" w:rsidP="00C84E98">
            <w:pPr>
              <w:pStyle w:val="Table8ptText-ASDEFCON"/>
              <w:jc w:val="center"/>
            </w:pPr>
          </w:p>
        </w:tc>
        <w:tc>
          <w:tcPr>
            <w:tcW w:w="318" w:type="dxa"/>
            <w:tcBorders>
              <w:top w:val="nil"/>
              <w:left w:val="single" w:sz="4" w:space="0" w:color="auto"/>
              <w:bottom w:val="single" w:sz="4" w:space="0" w:color="auto"/>
              <w:right w:val="single" w:sz="4" w:space="0" w:color="auto"/>
            </w:tcBorders>
          </w:tcPr>
          <w:p w14:paraId="31B0599E" w14:textId="77777777" w:rsidR="00C84E98" w:rsidRPr="00EC1CB3" w:rsidRDefault="00C84E98" w:rsidP="00C84E98">
            <w:pPr>
              <w:pStyle w:val="Table8ptText-ASDEFCON"/>
              <w:jc w:val="center"/>
            </w:pPr>
            <w:r>
              <w:t>b</w:t>
            </w:r>
          </w:p>
        </w:tc>
        <w:tc>
          <w:tcPr>
            <w:tcW w:w="931" w:type="dxa"/>
            <w:tcBorders>
              <w:top w:val="nil"/>
              <w:left w:val="single" w:sz="4" w:space="0" w:color="auto"/>
              <w:bottom w:val="single" w:sz="4" w:space="0" w:color="auto"/>
              <w:right w:val="single" w:sz="4" w:space="0" w:color="auto"/>
            </w:tcBorders>
          </w:tcPr>
          <w:p w14:paraId="556AD38B" w14:textId="77777777" w:rsidR="00C84E98" w:rsidRPr="00EC1CB3" w:rsidRDefault="00C84E98" w:rsidP="00C84E98">
            <w:pPr>
              <w:pStyle w:val="Table8ptText-ASDEFCON"/>
              <w:jc w:val="center"/>
            </w:pPr>
            <w:r>
              <w:t>Final</w:t>
            </w:r>
          </w:p>
        </w:tc>
        <w:tc>
          <w:tcPr>
            <w:tcW w:w="1134" w:type="dxa"/>
            <w:tcBorders>
              <w:top w:val="nil"/>
              <w:left w:val="single" w:sz="4" w:space="0" w:color="auto"/>
              <w:bottom w:val="single" w:sz="4" w:space="0" w:color="auto"/>
              <w:right w:val="single" w:sz="4" w:space="0" w:color="auto"/>
            </w:tcBorders>
          </w:tcPr>
          <w:p w14:paraId="7E4270D5" w14:textId="07D1B698" w:rsidR="00C84E98" w:rsidRDefault="00C84E98" w:rsidP="00C84E98">
            <w:pPr>
              <w:pStyle w:val="Table8ptText-ASDEFCON"/>
              <w:jc w:val="center"/>
            </w:pPr>
            <w:r>
              <w:t>ED+7M</w:t>
            </w:r>
          </w:p>
        </w:tc>
        <w:tc>
          <w:tcPr>
            <w:tcW w:w="709" w:type="dxa"/>
            <w:tcBorders>
              <w:top w:val="nil"/>
              <w:left w:val="single" w:sz="4" w:space="0" w:color="auto"/>
              <w:bottom w:val="single" w:sz="4" w:space="0" w:color="auto"/>
              <w:right w:val="single" w:sz="4" w:space="0" w:color="auto"/>
            </w:tcBorders>
          </w:tcPr>
          <w:p w14:paraId="55EF8673" w14:textId="77777777" w:rsidR="00C84E98" w:rsidRPr="00EC1CB3" w:rsidRDefault="00C84E98" w:rsidP="00C84E98">
            <w:pPr>
              <w:pStyle w:val="Table8ptText-ASDEFCON"/>
              <w:jc w:val="center"/>
            </w:pPr>
            <w:r>
              <w:t>DMS</w:t>
            </w:r>
          </w:p>
        </w:tc>
        <w:tc>
          <w:tcPr>
            <w:tcW w:w="850" w:type="dxa"/>
            <w:tcBorders>
              <w:top w:val="nil"/>
              <w:left w:val="single" w:sz="4" w:space="0" w:color="auto"/>
              <w:bottom w:val="single" w:sz="4" w:space="0" w:color="auto"/>
              <w:right w:val="single" w:sz="4" w:space="0" w:color="auto"/>
            </w:tcBorders>
          </w:tcPr>
          <w:p w14:paraId="6105D958" w14:textId="77777777" w:rsidR="00C84E98" w:rsidRPr="00EC1CB3" w:rsidRDefault="00C84E98" w:rsidP="00C84E98">
            <w:pPr>
              <w:pStyle w:val="Table8ptText-ASDEFCON"/>
              <w:jc w:val="center"/>
            </w:pPr>
            <w:r>
              <w:t>CR</w:t>
            </w:r>
          </w:p>
        </w:tc>
        <w:tc>
          <w:tcPr>
            <w:tcW w:w="1418" w:type="dxa"/>
            <w:tcBorders>
              <w:top w:val="nil"/>
              <w:left w:val="single" w:sz="4" w:space="0" w:color="auto"/>
              <w:bottom w:val="single" w:sz="4" w:space="0" w:color="auto"/>
              <w:right w:val="single" w:sz="4" w:space="0" w:color="auto"/>
            </w:tcBorders>
          </w:tcPr>
          <w:p w14:paraId="386FF091" w14:textId="77777777" w:rsidR="00C84E98" w:rsidRDefault="00C84E98" w:rsidP="00C84E98">
            <w:pPr>
              <w:pStyle w:val="Table8ptText-ASDEFCON"/>
              <w:jc w:val="center"/>
            </w:pPr>
          </w:p>
        </w:tc>
        <w:tc>
          <w:tcPr>
            <w:tcW w:w="708" w:type="dxa"/>
            <w:tcBorders>
              <w:top w:val="nil"/>
              <w:left w:val="single" w:sz="4" w:space="0" w:color="auto"/>
              <w:bottom w:val="single" w:sz="4" w:space="0" w:color="auto"/>
              <w:right w:val="single" w:sz="4" w:space="0" w:color="auto"/>
            </w:tcBorders>
          </w:tcPr>
          <w:p w14:paraId="396CBE39" w14:textId="77777777" w:rsidR="00C84E98" w:rsidRDefault="00C84E98" w:rsidP="00C84E98">
            <w:pPr>
              <w:pStyle w:val="Table8ptText-ASDEFCON"/>
              <w:jc w:val="center"/>
            </w:pPr>
            <w:r>
              <w:t>20</w:t>
            </w:r>
          </w:p>
        </w:tc>
        <w:tc>
          <w:tcPr>
            <w:tcW w:w="851" w:type="dxa"/>
            <w:tcBorders>
              <w:top w:val="nil"/>
              <w:left w:val="single" w:sz="4" w:space="0" w:color="auto"/>
              <w:bottom w:val="single" w:sz="4" w:space="0" w:color="auto"/>
              <w:right w:val="single" w:sz="4" w:space="0" w:color="auto"/>
            </w:tcBorders>
          </w:tcPr>
          <w:p w14:paraId="1BCA587E" w14:textId="77777777" w:rsidR="00C84E98" w:rsidRDefault="00C84E98" w:rsidP="00C84E98">
            <w:pPr>
              <w:pStyle w:val="Table8ptText-ASDEFCON"/>
              <w:jc w:val="center"/>
            </w:pPr>
            <w:r>
              <w:t>Approval</w:t>
            </w:r>
          </w:p>
        </w:tc>
        <w:tc>
          <w:tcPr>
            <w:tcW w:w="1134" w:type="dxa"/>
            <w:tcBorders>
              <w:top w:val="nil"/>
              <w:left w:val="single" w:sz="4" w:space="0" w:color="auto"/>
              <w:bottom w:val="single" w:sz="4" w:space="0" w:color="auto"/>
              <w:right w:val="single" w:sz="4" w:space="0" w:color="auto"/>
            </w:tcBorders>
          </w:tcPr>
          <w:p w14:paraId="3CB18DB3" w14:textId="77777777" w:rsidR="00C84E98" w:rsidRDefault="00C84E98" w:rsidP="00C84E98">
            <w:pPr>
              <w:pStyle w:val="Table8ptText-ASDEFCON"/>
              <w:jc w:val="center"/>
            </w:pPr>
            <w:r>
              <w:t>12</w:t>
            </w:r>
            <w:r w:rsidRPr="00EC1CB3">
              <w:t>M</w:t>
            </w:r>
          </w:p>
        </w:tc>
        <w:tc>
          <w:tcPr>
            <w:tcW w:w="2551" w:type="dxa"/>
            <w:tcBorders>
              <w:top w:val="nil"/>
              <w:left w:val="single" w:sz="4" w:space="0" w:color="auto"/>
              <w:bottom w:val="single" w:sz="4" w:space="0" w:color="auto"/>
              <w:right w:val="single" w:sz="4" w:space="0" w:color="auto"/>
            </w:tcBorders>
          </w:tcPr>
          <w:p w14:paraId="0295E126" w14:textId="77777777" w:rsidR="00C84E98" w:rsidRPr="00397FA2" w:rsidRDefault="00C84E98" w:rsidP="00C84E98">
            <w:pPr>
              <w:pStyle w:val="Table8ptText-ASDEFCON"/>
              <w:jc w:val="left"/>
            </w:pPr>
          </w:p>
        </w:tc>
      </w:tr>
      <w:tr w:rsidR="00A60698" w:rsidRPr="00EC1CB3" w14:paraId="37363E65" w14:textId="77777777" w:rsidTr="004275EA">
        <w:tc>
          <w:tcPr>
            <w:tcW w:w="736" w:type="dxa"/>
            <w:tcBorders>
              <w:top w:val="single" w:sz="4" w:space="0" w:color="auto"/>
              <w:left w:val="single" w:sz="4" w:space="0" w:color="auto"/>
              <w:bottom w:val="nil"/>
              <w:right w:val="single" w:sz="4" w:space="0" w:color="auto"/>
            </w:tcBorders>
          </w:tcPr>
          <w:p w14:paraId="3B88DF12" w14:textId="77777777" w:rsidR="00C84E98" w:rsidRDefault="00C84E98" w:rsidP="00C84E98">
            <w:pPr>
              <w:pStyle w:val="Table8ptText-ASDEFCON"/>
              <w:jc w:val="left"/>
            </w:pPr>
            <w:r>
              <w:t>AIC-300</w:t>
            </w:r>
          </w:p>
        </w:tc>
        <w:tc>
          <w:tcPr>
            <w:tcW w:w="1671" w:type="dxa"/>
            <w:tcBorders>
              <w:top w:val="single" w:sz="4" w:space="0" w:color="auto"/>
              <w:left w:val="single" w:sz="4" w:space="0" w:color="auto"/>
              <w:bottom w:val="nil"/>
              <w:right w:val="single" w:sz="4" w:space="0" w:color="auto"/>
            </w:tcBorders>
          </w:tcPr>
          <w:p w14:paraId="0CE2832B" w14:textId="77777777" w:rsidR="00C84E98" w:rsidRDefault="00C84E98" w:rsidP="00C84E98">
            <w:pPr>
              <w:pStyle w:val="Table8ptText-ASDEFCON"/>
              <w:jc w:val="left"/>
            </w:pPr>
            <w:r>
              <w:t>Supply Chain Management Plan</w:t>
            </w:r>
          </w:p>
        </w:tc>
        <w:tc>
          <w:tcPr>
            <w:tcW w:w="734" w:type="dxa"/>
            <w:tcBorders>
              <w:top w:val="single" w:sz="4" w:space="0" w:color="auto"/>
              <w:left w:val="single" w:sz="4" w:space="0" w:color="auto"/>
              <w:bottom w:val="nil"/>
              <w:right w:val="single" w:sz="4" w:space="0" w:color="auto"/>
            </w:tcBorders>
          </w:tcPr>
          <w:p w14:paraId="68CEC2FD" w14:textId="77777777" w:rsidR="00C84E98" w:rsidRDefault="00C84E98" w:rsidP="00C84E98">
            <w:pPr>
              <w:pStyle w:val="Table8ptText-ASDEFCON"/>
              <w:jc w:val="center"/>
            </w:pPr>
            <w:r>
              <w:t>10.4</w:t>
            </w:r>
          </w:p>
        </w:tc>
        <w:tc>
          <w:tcPr>
            <w:tcW w:w="318" w:type="dxa"/>
            <w:tcBorders>
              <w:top w:val="single" w:sz="4" w:space="0" w:color="auto"/>
              <w:left w:val="single" w:sz="4" w:space="0" w:color="auto"/>
              <w:bottom w:val="nil"/>
              <w:right w:val="single" w:sz="4" w:space="0" w:color="auto"/>
            </w:tcBorders>
          </w:tcPr>
          <w:p w14:paraId="5F1B50DB" w14:textId="77777777" w:rsidR="00C84E98" w:rsidRPr="00EC1CB3" w:rsidRDefault="00C84E98" w:rsidP="00C84E98">
            <w:pPr>
              <w:pStyle w:val="Table8ptText-ASDEFCON"/>
              <w:jc w:val="center"/>
            </w:pPr>
            <w:r>
              <w:t>a</w:t>
            </w:r>
          </w:p>
        </w:tc>
        <w:tc>
          <w:tcPr>
            <w:tcW w:w="931" w:type="dxa"/>
            <w:tcBorders>
              <w:top w:val="single" w:sz="4" w:space="0" w:color="auto"/>
              <w:left w:val="single" w:sz="4" w:space="0" w:color="auto"/>
              <w:bottom w:val="nil"/>
              <w:right w:val="single" w:sz="4" w:space="0" w:color="auto"/>
            </w:tcBorders>
          </w:tcPr>
          <w:p w14:paraId="35F9BF72" w14:textId="77777777" w:rsidR="00C84E98" w:rsidRPr="00EC1CB3" w:rsidRDefault="00C84E98" w:rsidP="00C84E98">
            <w:pPr>
              <w:pStyle w:val="Table8ptText-ASDEFCON"/>
              <w:jc w:val="center"/>
            </w:pPr>
            <w:r>
              <w:t>Draft</w:t>
            </w:r>
          </w:p>
        </w:tc>
        <w:tc>
          <w:tcPr>
            <w:tcW w:w="1134" w:type="dxa"/>
            <w:tcBorders>
              <w:top w:val="single" w:sz="4" w:space="0" w:color="auto"/>
              <w:left w:val="single" w:sz="4" w:space="0" w:color="auto"/>
              <w:bottom w:val="nil"/>
              <w:right w:val="single" w:sz="4" w:space="0" w:color="auto"/>
            </w:tcBorders>
          </w:tcPr>
          <w:p w14:paraId="493242BE" w14:textId="1356A12A" w:rsidR="00C84E98" w:rsidRDefault="00C84E98" w:rsidP="00C84E98">
            <w:pPr>
              <w:pStyle w:val="Table8ptText-ASDEFCON"/>
              <w:jc w:val="center"/>
            </w:pPr>
            <w:r>
              <w:t>ED+3M</w:t>
            </w:r>
          </w:p>
        </w:tc>
        <w:tc>
          <w:tcPr>
            <w:tcW w:w="709" w:type="dxa"/>
            <w:tcBorders>
              <w:top w:val="single" w:sz="4" w:space="0" w:color="auto"/>
              <w:left w:val="single" w:sz="4" w:space="0" w:color="auto"/>
              <w:bottom w:val="nil"/>
              <w:right w:val="single" w:sz="4" w:space="0" w:color="auto"/>
            </w:tcBorders>
          </w:tcPr>
          <w:p w14:paraId="2837540F" w14:textId="77777777" w:rsidR="00C84E98" w:rsidRPr="00EC1CB3" w:rsidRDefault="00C84E98" w:rsidP="00C84E98">
            <w:pPr>
              <w:pStyle w:val="Table8ptText-ASDEFCON"/>
              <w:jc w:val="center"/>
            </w:pPr>
            <w:r>
              <w:t>DMS</w:t>
            </w:r>
          </w:p>
        </w:tc>
        <w:tc>
          <w:tcPr>
            <w:tcW w:w="850" w:type="dxa"/>
            <w:tcBorders>
              <w:top w:val="single" w:sz="4" w:space="0" w:color="auto"/>
              <w:left w:val="single" w:sz="4" w:space="0" w:color="auto"/>
              <w:bottom w:val="nil"/>
              <w:right w:val="single" w:sz="4" w:space="0" w:color="auto"/>
            </w:tcBorders>
          </w:tcPr>
          <w:p w14:paraId="6DA07F8A" w14:textId="77777777" w:rsidR="00C84E98" w:rsidRPr="00EC1CB3" w:rsidRDefault="00C84E98" w:rsidP="00C84E98">
            <w:pPr>
              <w:pStyle w:val="Table8ptText-ASDEFCON"/>
              <w:jc w:val="center"/>
            </w:pPr>
            <w:r>
              <w:t>CR</w:t>
            </w:r>
          </w:p>
        </w:tc>
        <w:tc>
          <w:tcPr>
            <w:tcW w:w="1418" w:type="dxa"/>
            <w:tcBorders>
              <w:top w:val="single" w:sz="4" w:space="0" w:color="auto"/>
              <w:left w:val="single" w:sz="4" w:space="0" w:color="auto"/>
              <w:bottom w:val="nil"/>
              <w:right w:val="single" w:sz="4" w:space="0" w:color="auto"/>
            </w:tcBorders>
          </w:tcPr>
          <w:p w14:paraId="4149C4E6" w14:textId="77777777" w:rsidR="00C84E98" w:rsidRDefault="00C84E98" w:rsidP="00C84E98">
            <w:pPr>
              <w:pStyle w:val="Table8ptText-ASDEFCON"/>
              <w:jc w:val="center"/>
            </w:pPr>
            <w:r>
              <w:t>DID-PM-AIC-SCMP</w:t>
            </w:r>
          </w:p>
        </w:tc>
        <w:tc>
          <w:tcPr>
            <w:tcW w:w="708" w:type="dxa"/>
            <w:tcBorders>
              <w:top w:val="single" w:sz="4" w:space="0" w:color="auto"/>
              <w:left w:val="single" w:sz="4" w:space="0" w:color="auto"/>
              <w:bottom w:val="nil"/>
              <w:right w:val="single" w:sz="4" w:space="0" w:color="auto"/>
            </w:tcBorders>
          </w:tcPr>
          <w:p w14:paraId="46137775"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nil"/>
              <w:right w:val="single" w:sz="4" w:space="0" w:color="auto"/>
            </w:tcBorders>
          </w:tcPr>
          <w:p w14:paraId="73DA9D6A" w14:textId="77777777" w:rsidR="00C84E98" w:rsidRDefault="00C84E98" w:rsidP="00C84E98">
            <w:pPr>
              <w:pStyle w:val="Table8ptText-ASDEFCON"/>
              <w:jc w:val="center"/>
            </w:pPr>
            <w:r>
              <w:t>Review</w:t>
            </w:r>
          </w:p>
        </w:tc>
        <w:tc>
          <w:tcPr>
            <w:tcW w:w="1134" w:type="dxa"/>
            <w:tcBorders>
              <w:top w:val="single" w:sz="4" w:space="0" w:color="auto"/>
              <w:left w:val="single" w:sz="4" w:space="0" w:color="auto"/>
              <w:bottom w:val="nil"/>
              <w:right w:val="single" w:sz="4" w:space="0" w:color="auto"/>
            </w:tcBorders>
          </w:tcPr>
          <w:p w14:paraId="24D5EA83"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nil"/>
              <w:right w:val="single" w:sz="4" w:space="0" w:color="auto"/>
            </w:tcBorders>
          </w:tcPr>
          <w:p w14:paraId="3D9278EF" w14:textId="77777777" w:rsidR="00C84E98" w:rsidRPr="00397FA2" w:rsidRDefault="00C84E98" w:rsidP="00C84E98">
            <w:pPr>
              <w:pStyle w:val="Table8ptText-ASDEFCON"/>
              <w:jc w:val="left"/>
            </w:pPr>
          </w:p>
        </w:tc>
      </w:tr>
      <w:tr w:rsidR="00A60698" w:rsidRPr="00EC1CB3" w14:paraId="5F0AD3C0" w14:textId="77777777" w:rsidTr="004275EA">
        <w:tc>
          <w:tcPr>
            <w:tcW w:w="736" w:type="dxa"/>
            <w:tcBorders>
              <w:top w:val="nil"/>
              <w:left w:val="single" w:sz="4" w:space="0" w:color="auto"/>
              <w:bottom w:val="single" w:sz="4" w:space="0" w:color="auto"/>
              <w:right w:val="single" w:sz="4" w:space="0" w:color="auto"/>
            </w:tcBorders>
          </w:tcPr>
          <w:p w14:paraId="37046CCD" w14:textId="77777777" w:rsidR="00C84E98" w:rsidRDefault="00C84E98" w:rsidP="00C84E98">
            <w:pPr>
              <w:pStyle w:val="Table8ptText-ASDEFCON"/>
              <w:jc w:val="left"/>
            </w:pPr>
          </w:p>
        </w:tc>
        <w:tc>
          <w:tcPr>
            <w:tcW w:w="1671" w:type="dxa"/>
            <w:tcBorders>
              <w:top w:val="nil"/>
              <w:left w:val="single" w:sz="4" w:space="0" w:color="auto"/>
              <w:bottom w:val="single" w:sz="4" w:space="0" w:color="auto"/>
              <w:right w:val="single" w:sz="4" w:space="0" w:color="auto"/>
            </w:tcBorders>
          </w:tcPr>
          <w:p w14:paraId="3FCED295" w14:textId="77777777" w:rsidR="00C84E98" w:rsidRDefault="00C84E98" w:rsidP="00C84E98">
            <w:pPr>
              <w:pStyle w:val="Table8ptText-ASDEFCON"/>
              <w:jc w:val="left"/>
            </w:pPr>
          </w:p>
        </w:tc>
        <w:tc>
          <w:tcPr>
            <w:tcW w:w="734" w:type="dxa"/>
            <w:tcBorders>
              <w:top w:val="nil"/>
              <w:left w:val="single" w:sz="4" w:space="0" w:color="auto"/>
              <w:bottom w:val="single" w:sz="4" w:space="0" w:color="auto"/>
              <w:right w:val="single" w:sz="4" w:space="0" w:color="auto"/>
            </w:tcBorders>
          </w:tcPr>
          <w:p w14:paraId="7C717D5C" w14:textId="77777777" w:rsidR="00C84E98" w:rsidRDefault="00C84E98" w:rsidP="00C84E98">
            <w:pPr>
              <w:pStyle w:val="Table8ptText-ASDEFCON"/>
              <w:jc w:val="center"/>
            </w:pPr>
          </w:p>
        </w:tc>
        <w:tc>
          <w:tcPr>
            <w:tcW w:w="318" w:type="dxa"/>
            <w:tcBorders>
              <w:top w:val="nil"/>
              <w:left w:val="single" w:sz="4" w:space="0" w:color="auto"/>
              <w:bottom w:val="single" w:sz="4" w:space="0" w:color="auto"/>
              <w:right w:val="single" w:sz="4" w:space="0" w:color="auto"/>
            </w:tcBorders>
          </w:tcPr>
          <w:p w14:paraId="28E32D75" w14:textId="77777777" w:rsidR="00C84E98" w:rsidRPr="00EC1CB3" w:rsidRDefault="00C84E98" w:rsidP="00C84E98">
            <w:pPr>
              <w:pStyle w:val="Table8ptText-ASDEFCON"/>
              <w:jc w:val="center"/>
            </w:pPr>
            <w:r>
              <w:t>b</w:t>
            </w:r>
          </w:p>
        </w:tc>
        <w:tc>
          <w:tcPr>
            <w:tcW w:w="931" w:type="dxa"/>
            <w:tcBorders>
              <w:top w:val="nil"/>
              <w:left w:val="single" w:sz="4" w:space="0" w:color="auto"/>
              <w:bottom w:val="single" w:sz="4" w:space="0" w:color="auto"/>
              <w:right w:val="single" w:sz="4" w:space="0" w:color="auto"/>
            </w:tcBorders>
          </w:tcPr>
          <w:p w14:paraId="2E539EDF" w14:textId="77777777" w:rsidR="00C84E98" w:rsidRPr="00EC1CB3" w:rsidRDefault="00C84E98" w:rsidP="00C84E98">
            <w:pPr>
              <w:pStyle w:val="Table8ptText-ASDEFCON"/>
              <w:jc w:val="center"/>
            </w:pPr>
            <w:r>
              <w:t>Final</w:t>
            </w:r>
          </w:p>
        </w:tc>
        <w:tc>
          <w:tcPr>
            <w:tcW w:w="1134" w:type="dxa"/>
            <w:tcBorders>
              <w:top w:val="nil"/>
              <w:left w:val="single" w:sz="4" w:space="0" w:color="auto"/>
              <w:bottom w:val="single" w:sz="4" w:space="0" w:color="auto"/>
              <w:right w:val="single" w:sz="4" w:space="0" w:color="auto"/>
            </w:tcBorders>
          </w:tcPr>
          <w:p w14:paraId="5902A1C9" w14:textId="7D7187B8" w:rsidR="00C84E98" w:rsidRDefault="00C84E98" w:rsidP="00C84E98">
            <w:pPr>
              <w:pStyle w:val="Table8ptText-ASDEFCON"/>
              <w:jc w:val="center"/>
            </w:pPr>
            <w:r>
              <w:t>ED+7M</w:t>
            </w:r>
          </w:p>
        </w:tc>
        <w:tc>
          <w:tcPr>
            <w:tcW w:w="709" w:type="dxa"/>
            <w:tcBorders>
              <w:top w:val="nil"/>
              <w:left w:val="single" w:sz="4" w:space="0" w:color="auto"/>
              <w:bottom w:val="single" w:sz="4" w:space="0" w:color="auto"/>
              <w:right w:val="single" w:sz="4" w:space="0" w:color="auto"/>
            </w:tcBorders>
          </w:tcPr>
          <w:p w14:paraId="55056E84" w14:textId="77777777" w:rsidR="00C84E98" w:rsidRPr="00EC1CB3" w:rsidRDefault="00C84E98" w:rsidP="00C84E98">
            <w:pPr>
              <w:pStyle w:val="Table8ptText-ASDEFCON"/>
              <w:jc w:val="center"/>
            </w:pPr>
            <w:r>
              <w:t>DMS</w:t>
            </w:r>
          </w:p>
        </w:tc>
        <w:tc>
          <w:tcPr>
            <w:tcW w:w="850" w:type="dxa"/>
            <w:tcBorders>
              <w:top w:val="nil"/>
              <w:left w:val="single" w:sz="4" w:space="0" w:color="auto"/>
              <w:bottom w:val="single" w:sz="4" w:space="0" w:color="auto"/>
              <w:right w:val="single" w:sz="4" w:space="0" w:color="auto"/>
            </w:tcBorders>
          </w:tcPr>
          <w:p w14:paraId="4C6D9744" w14:textId="77777777" w:rsidR="00C84E98" w:rsidRPr="00EC1CB3" w:rsidRDefault="00C84E98" w:rsidP="00C84E98">
            <w:pPr>
              <w:pStyle w:val="Table8ptText-ASDEFCON"/>
              <w:jc w:val="center"/>
            </w:pPr>
            <w:r>
              <w:t>CR</w:t>
            </w:r>
          </w:p>
        </w:tc>
        <w:tc>
          <w:tcPr>
            <w:tcW w:w="1418" w:type="dxa"/>
            <w:tcBorders>
              <w:top w:val="nil"/>
              <w:left w:val="single" w:sz="4" w:space="0" w:color="auto"/>
              <w:bottom w:val="single" w:sz="4" w:space="0" w:color="auto"/>
              <w:right w:val="single" w:sz="4" w:space="0" w:color="auto"/>
            </w:tcBorders>
          </w:tcPr>
          <w:p w14:paraId="2350F953" w14:textId="77777777" w:rsidR="00C84E98" w:rsidRDefault="00C84E98" w:rsidP="00C84E98">
            <w:pPr>
              <w:pStyle w:val="Table8ptText-ASDEFCON"/>
              <w:jc w:val="center"/>
            </w:pPr>
          </w:p>
        </w:tc>
        <w:tc>
          <w:tcPr>
            <w:tcW w:w="708" w:type="dxa"/>
            <w:tcBorders>
              <w:top w:val="nil"/>
              <w:left w:val="single" w:sz="4" w:space="0" w:color="auto"/>
              <w:bottom w:val="single" w:sz="4" w:space="0" w:color="auto"/>
              <w:right w:val="single" w:sz="4" w:space="0" w:color="auto"/>
            </w:tcBorders>
          </w:tcPr>
          <w:p w14:paraId="7479B506" w14:textId="77777777" w:rsidR="00C84E98" w:rsidRDefault="00C84E98" w:rsidP="00C84E98">
            <w:pPr>
              <w:pStyle w:val="Table8ptText-ASDEFCON"/>
              <w:jc w:val="center"/>
            </w:pPr>
            <w:r>
              <w:t>20</w:t>
            </w:r>
          </w:p>
        </w:tc>
        <w:tc>
          <w:tcPr>
            <w:tcW w:w="851" w:type="dxa"/>
            <w:tcBorders>
              <w:top w:val="nil"/>
              <w:left w:val="single" w:sz="4" w:space="0" w:color="auto"/>
              <w:bottom w:val="single" w:sz="4" w:space="0" w:color="auto"/>
              <w:right w:val="single" w:sz="4" w:space="0" w:color="auto"/>
            </w:tcBorders>
          </w:tcPr>
          <w:p w14:paraId="7C229924" w14:textId="77777777" w:rsidR="00C84E98" w:rsidRDefault="00C84E98" w:rsidP="00C84E98">
            <w:pPr>
              <w:pStyle w:val="Table8ptText-ASDEFCON"/>
              <w:jc w:val="center"/>
            </w:pPr>
            <w:r>
              <w:t>Approval</w:t>
            </w:r>
          </w:p>
        </w:tc>
        <w:tc>
          <w:tcPr>
            <w:tcW w:w="1134" w:type="dxa"/>
            <w:tcBorders>
              <w:top w:val="nil"/>
              <w:left w:val="single" w:sz="4" w:space="0" w:color="auto"/>
              <w:bottom w:val="single" w:sz="4" w:space="0" w:color="auto"/>
              <w:right w:val="single" w:sz="4" w:space="0" w:color="auto"/>
            </w:tcBorders>
          </w:tcPr>
          <w:p w14:paraId="565A04EB" w14:textId="77777777" w:rsidR="00C84E98" w:rsidRDefault="00C84E98" w:rsidP="00C84E98">
            <w:pPr>
              <w:pStyle w:val="Table8ptText-ASDEFCON"/>
              <w:jc w:val="center"/>
            </w:pPr>
            <w:r>
              <w:t>12</w:t>
            </w:r>
            <w:r w:rsidRPr="00EC1CB3">
              <w:t>M</w:t>
            </w:r>
          </w:p>
        </w:tc>
        <w:tc>
          <w:tcPr>
            <w:tcW w:w="2551" w:type="dxa"/>
            <w:tcBorders>
              <w:top w:val="nil"/>
              <w:left w:val="single" w:sz="4" w:space="0" w:color="auto"/>
              <w:bottom w:val="single" w:sz="4" w:space="0" w:color="auto"/>
              <w:right w:val="single" w:sz="4" w:space="0" w:color="auto"/>
            </w:tcBorders>
          </w:tcPr>
          <w:p w14:paraId="567B9B8A" w14:textId="77777777" w:rsidR="00C84E98" w:rsidRPr="00397FA2" w:rsidRDefault="00C84E98" w:rsidP="00C84E98">
            <w:pPr>
              <w:pStyle w:val="Table8ptText-ASDEFCON"/>
              <w:jc w:val="left"/>
            </w:pPr>
          </w:p>
        </w:tc>
      </w:tr>
      <w:tr w:rsidR="00A60698" w:rsidRPr="00EC1CB3" w14:paraId="4B517BE4" w14:textId="77777777" w:rsidTr="004275EA">
        <w:tc>
          <w:tcPr>
            <w:tcW w:w="736" w:type="dxa"/>
            <w:tcBorders>
              <w:top w:val="single" w:sz="4" w:space="0" w:color="auto"/>
              <w:left w:val="single" w:sz="4" w:space="0" w:color="auto"/>
              <w:bottom w:val="single" w:sz="4" w:space="0" w:color="auto"/>
              <w:right w:val="single" w:sz="4" w:space="0" w:color="auto"/>
            </w:tcBorders>
          </w:tcPr>
          <w:p w14:paraId="3D6A45B1" w14:textId="77777777" w:rsidR="00C84E98" w:rsidRDefault="00C84E98" w:rsidP="00C84E98">
            <w:pPr>
              <w:pStyle w:val="Table8ptText-ASDEFCON"/>
              <w:jc w:val="left"/>
            </w:pPr>
            <w:r>
              <w:lastRenderedPageBreak/>
              <w:t>AIC-310</w:t>
            </w:r>
          </w:p>
        </w:tc>
        <w:tc>
          <w:tcPr>
            <w:tcW w:w="1671" w:type="dxa"/>
            <w:tcBorders>
              <w:top w:val="single" w:sz="4" w:space="0" w:color="auto"/>
              <w:left w:val="single" w:sz="4" w:space="0" w:color="auto"/>
              <w:bottom w:val="single" w:sz="4" w:space="0" w:color="auto"/>
              <w:right w:val="single" w:sz="4" w:space="0" w:color="auto"/>
            </w:tcBorders>
          </w:tcPr>
          <w:p w14:paraId="31006215" w14:textId="77777777" w:rsidR="00C84E98" w:rsidRDefault="00C84E98" w:rsidP="00C84E98">
            <w:pPr>
              <w:pStyle w:val="Table8ptText-ASDEFCON"/>
              <w:jc w:val="left"/>
            </w:pPr>
            <w:r w:rsidRPr="00F665DB">
              <w:t>Materiel Procurement Strategy</w:t>
            </w:r>
          </w:p>
        </w:tc>
        <w:tc>
          <w:tcPr>
            <w:tcW w:w="734" w:type="dxa"/>
            <w:tcBorders>
              <w:top w:val="single" w:sz="4" w:space="0" w:color="auto"/>
              <w:left w:val="single" w:sz="4" w:space="0" w:color="auto"/>
              <w:bottom w:val="single" w:sz="4" w:space="0" w:color="auto"/>
              <w:right w:val="single" w:sz="4" w:space="0" w:color="auto"/>
            </w:tcBorders>
          </w:tcPr>
          <w:p w14:paraId="76BF7DBE" w14:textId="77777777" w:rsidR="00C84E98" w:rsidRDefault="00C84E98" w:rsidP="00C84E98">
            <w:pPr>
              <w:pStyle w:val="Table8ptText-ASDEFCON"/>
              <w:jc w:val="center"/>
            </w:pPr>
            <w:r>
              <w:t>10.4</w:t>
            </w:r>
          </w:p>
        </w:tc>
        <w:tc>
          <w:tcPr>
            <w:tcW w:w="318" w:type="dxa"/>
            <w:tcBorders>
              <w:top w:val="single" w:sz="4" w:space="0" w:color="auto"/>
              <w:left w:val="single" w:sz="4" w:space="0" w:color="auto"/>
              <w:bottom w:val="single" w:sz="4" w:space="0" w:color="auto"/>
              <w:right w:val="single" w:sz="4" w:space="0" w:color="auto"/>
            </w:tcBorders>
          </w:tcPr>
          <w:p w14:paraId="2B47D21E" w14:textId="77777777" w:rsidR="00C84E98"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7D54988B"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316D0FEC" w14:textId="77777777" w:rsidR="00C84E98" w:rsidRDefault="00C84E98" w:rsidP="00C84E98">
            <w:pPr>
              <w:pStyle w:val="Table8ptText-ASDEFCON"/>
              <w:jc w:val="center"/>
            </w:pPr>
            <w:r>
              <w:t>CR Notice+20</w:t>
            </w:r>
          </w:p>
        </w:tc>
        <w:tc>
          <w:tcPr>
            <w:tcW w:w="709" w:type="dxa"/>
            <w:tcBorders>
              <w:top w:val="single" w:sz="4" w:space="0" w:color="auto"/>
              <w:left w:val="single" w:sz="4" w:space="0" w:color="auto"/>
              <w:bottom w:val="single" w:sz="4" w:space="0" w:color="auto"/>
              <w:right w:val="single" w:sz="4" w:space="0" w:color="auto"/>
            </w:tcBorders>
          </w:tcPr>
          <w:p w14:paraId="40089B4A" w14:textId="77777777" w:rsidR="00C84E98"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253A3575" w14:textId="77777777" w:rsidR="00C84E98"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45219F99" w14:textId="77777777" w:rsidR="00C84E98" w:rsidRDefault="00C84E98" w:rsidP="00C84E98">
            <w:pPr>
              <w:pStyle w:val="Table8ptText-ASDEFCON"/>
              <w:jc w:val="center"/>
            </w:pPr>
            <w:r>
              <w:t>DID-PM-AIC-MPS</w:t>
            </w:r>
          </w:p>
        </w:tc>
        <w:tc>
          <w:tcPr>
            <w:tcW w:w="708" w:type="dxa"/>
            <w:tcBorders>
              <w:top w:val="single" w:sz="4" w:space="0" w:color="auto"/>
              <w:left w:val="single" w:sz="4" w:space="0" w:color="auto"/>
              <w:bottom w:val="single" w:sz="4" w:space="0" w:color="auto"/>
              <w:right w:val="single" w:sz="4" w:space="0" w:color="auto"/>
            </w:tcBorders>
          </w:tcPr>
          <w:p w14:paraId="35F47F1C" w14:textId="77777777" w:rsidR="00C84E98" w:rsidRDefault="00C84E98" w:rsidP="00C84E98">
            <w:pPr>
              <w:pStyle w:val="Table8ptText-ASDEFCON"/>
              <w:jc w:val="center"/>
            </w:pPr>
            <w:r>
              <w:t>10</w:t>
            </w:r>
          </w:p>
        </w:tc>
        <w:tc>
          <w:tcPr>
            <w:tcW w:w="851" w:type="dxa"/>
            <w:tcBorders>
              <w:top w:val="single" w:sz="4" w:space="0" w:color="auto"/>
              <w:left w:val="single" w:sz="4" w:space="0" w:color="auto"/>
              <w:bottom w:val="single" w:sz="4" w:space="0" w:color="auto"/>
              <w:right w:val="single" w:sz="4" w:space="0" w:color="auto"/>
            </w:tcBorders>
          </w:tcPr>
          <w:p w14:paraId="7FBD166E" w14:textId="77777777" w:rsidR="00C84E98" w:rsidRDefault="00C84E98" w:rsidP="00C84E98">
            <w:pPr>
              <w:pStyle w:val="Table8ptText-ASDEFCON"/>
              <w:jc w:val="center"/>
            </w:pPr>
            <w:r>
              <w:t>Approval</w:t>
            </w:r>
          </w:p>
        </w:tc>
        <w:tc>
          <w:tcPr>
            <w:tcW w:w="1134" w:type="dxa"/>
            <w:tcBorders>
              <w:top w:val="single" w:sz="4" w:space="0" w:color="auto"/>
              <w:left w:val="single" w:sz="4" w:space="0" w:color="auto"/>
              <w:bottom w:val="single" w:sz="4" w:space="0" w:color="auto"/>
              <w:right w:val="single" w:sz="4" w:space="0" w:color="auto"/>
            </w:tcBorders>
          </w:tcPr>
          <w:p w14:paraId="1412822F"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2519013E" w14:textId="77777777" w:rsidR="00C84E98" w:rsidRPr="00397FA2" w:rsidRDefault="00C84E98" w:rsidP="00C84E98">
            <w:pPr>
              <w:pStyle w:val="Table8ptText-ASDEFCON"/>
              <w:jc w:val="left"/>
            </w:pPr>
          </w:p>
        </w:tc>
      </w:tr>
      <w:tr w:rsidR="00A60698" w:rsidRPr="00EC1CB3" w14:paraId="0968D28F" w14:textId="77777777" w:rsidTr="004275EA">
        <w:tc>
          <w:tcPr>
            <w:tcW w:w="736" w:type="dxa"/>
            <w:tcBorders>
              <w:top w:val="single" w:sz="4" w:space="0" w:color="auto"/>
              <w:left w:val="single" w:sz="4" w:space="0" w:color="auto"/>
              <w:bottom w:val="single" w:sz="4" w:space="0" w:color="auto"/>
              <w:right w:val="single" w:sz="4" w:space="0" w:color="auto"/>
            </w:tcBorders>
          </w:tcPr>
          <w:p w14:paraId="100AC7E7" w14:textId="77777777" w:rsidR="00C84E98" w:rsidRDefault="00C84E98" w:rsidP="00C84E98">
            <w:pPr>
              <w:pStyle w:val="Table8ptText-ASDEFCON"/>
              <w:jc w:val="left"/>
            </w:pPr>
            <w:r>
              <w:t>AIC-320</w:t>
            </w:r>
          </w:p>
        </w:tc>
        <w:tc>
          <w:tcPr>
            <w:tcW w:w="1671" w:type="dxa"/>
            <w:tcBorders>
              <w:top w:val="single" w:sz="4" w:space="0" w:color="auto"/>
              <w:left w:val="single" w:sz="4" w:space="0" w:color="auto"/>
              <w:bottom w:val="single" w:sz="4" w:space="0" w:color="auto"/>
              <w:right w:val="single" w:sz="4" w:space="0" w:color="auto"/>
            </w:tcBorders>
          </w:tcPr>
          <w:p w14:paraId="08A395E1" w14:textId="77777777" w:rsidR="00C84E98" w:rsidRDefault="00C84E98" w:rsidP="00C84E98">
            <w:pPr>
              <w:pStyle w:val="Table8ptText-ASDEFCON"/>
              <w:jc w:val="left"/>
            </w:pPr>
            <w:r>
              <w:t>Materiel Procurement Business Case</w:t>
            </w:r>
          </w:p>
        </w:tc>
        <w:tc>
          <w:tcPr>
            <w:tcW w:w="734" w:type="dxa"/>
            <w:tcBorders>
              <w:top w:val="single" w:sz="4" w:space="0" w:color="auto"/>
              <w:left w:val="single" w:sz="4" w:space="0" w:color="auto"/>
              <w:bottom w:val="single" w:sz="4" w:space="0" w:color="auto"/>
              <w:right w:val="single" w:sz="4" w:space="0" w:color="auto"/>
            </w:tcBorders>
          </w:tcPr>
          <w:p w14:paraId="06B98B9E" w14:textId="77777777" w:rsidR="00C84E98" w:rsidRDefault="00C84E98" w:rsidP="00C84E98">
            <w:pPr>
              <w:pStyle w:val="Table8ptText-ASDEFCON"/>
              <w:jc w:val="center"/>
            </w:pPr>
            <w:r>
              <w:t>10.4</w:t>
            </w:r>
          </w:p>
          <w:p w14:paraId="172DECB1" w14:textId="77777777" w:rsidR="00C84E98" w:rsidRDefault="00C84E98" w:rsidP="00C84E98">
            <w:pPr>
              <w:pStyle w:val="Table8ptText-ASDEFCON"/>
              <w:jc w:val="center"/>
            </w:pPr>
            <w:r>
              <w:t>10.5</w:t>
            </w:r>
          </w:p>
        </w:tc>
        <w:tc>
          <w:tcPr>
            <w:tcW w:w="318" w:type="dxa"/>
            <w:tcBorders>
              <w:top w:val="single" w:sz="4" w:space="0" w:color="auto"/>
              <w:left w:val="single" w:sz="4" w:space="0" w:color="auto"/>
              <w:bottom w:val="single" w:sz="4" w:space="0" w:color="auto"/>
              <w:right w:val="single" w:sz="4" w:space="0" w:color="auto"/>
            </w:tcBorders>
          </w:tcPr>
          <w:p w14:paraId="57DDEFEE" w14:textId="77777777" w:rsidR="00C84E98"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784A6F0D"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5A932DA6" w14:textId="75773E0E" w:rsidR="00C84E98" w:rsidRDefault="00C84E98" w:rsidP="00C84E98">
            <w:pPr>
              <w:pStyle w:val="Table8ptText-ASDEFCON"/>
              <w:jc w:val="center"/>
            </w:pPr>
            <w:r>
              <w:t>See notes</w:t>
            </w:r>
          </w:p>
        </w:tc>
        <w:tc>
          <w:tcPr>
            <w:tcW w:w="709" w:type="dxa"/>
            <w:tcBorders>
              <w:top w:val="single" w:sz="4" w:space="0" w:color="auto"/>
              <w:left w:val="single" w:sz="4" w:space="0" w:color="auto"/>
              <w:bottom w:val="single" w:sz="4" w:space="0" w:color="auto"/>
              <w:right w:val="single" w:sz="4" w:space="0" w:color="auto"/>
            </w:tcBorders>
          </w:tcPr>
          <w:p w14:paraId="5B4B10BF" w14:textId="77777777" w:rsidR="00C84E98"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69CE4840" w14:textId="77777777" w:rsidR="00C84E98"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29B6A96D" w14:textId="77777777" w:rsidR="00C84E98" w:rsidRDefault="00C84E98" w:rsidP="00C84E98">
            <w:pPr>
              <w:pStyle w:val="Table8ptText-ASDEFCON"/>
              <w:jc w:val="center"/>
            </w:pPr>
            <w:r>
              <w:t>DID-PM-AIC-MPBC</w:t>
            </w:r>
          </w:p>
        </w:tc>
        <w:tc>
          <w:tcPr>
            <w:tcW w:w="708" w:type="dxa"/>
            <w:tcBorders>
              <w:top w:val="single" w:sz="4" w:space="0" w:color="auto"/>
              <w:left w:val="single" w:sz="4" w:space="0" w:color="auto"/>
              <w:bottom w:val="single" w:sz="4" w:space="0" w:color="auto"/>
              <w:right w:val="single" w:sz="4" w:space="0" w:color="auto"/>
            </w:tcBorders>
          </w:tcPr>
          <w:p w14:paraId="5F8E7CD5" w14:textId="77777777" w:rsidR="00C84E98" w:rsidRDefault="00C84E98" w:rsidP="00C84E98">
            <w:pPr>
              <w:pStyle w:val="Table8ptText-ASDEFCON"/>
              <w:jc w:val="center"/>
            </w:pPr>
            <w:r>
              <w:t>10</w:t>
            </w:r>
          </w:p>
        </w:tc>
        <w:tc>
          <w:tcPr>
            <w:tcW w:w="851" w:type="dxa"/>
            <w:tcBorders>
              <w:top w:val="single" w:sz="4" w:space="0" w:color="auto"/>
              <w:left w:val="single" w:sz="4" w:space="0" w:color="auto"/>
              <w:bottom w:val="single" w:sz="4" w:space="0" w:color="auto"/>
              <w:right w:val="single" w:sz="4" w:space="0" w:color="auto"/>
            </w:tcBorders>
          </w:tcPr>
          <w:p w14:paraId="7857E718" w14:textId="7A9489C8" w:rsidR="00C84E98" w:rsidRDefault="00C84E98" w:rsidP="00C84E98">
            <w:pPr>
              <w:pStyle w:val="Table8ptText-ASDEFCON"/>
              <w:jc w:val="center"/>
            </w:pPr>
            <w:r>
              <w:t>See notes</w:t>
            </w:r>
          </w:p>
        </w:tc>
        <w:tc>
          <w:tcPr>
            <w:tcW w:w="1134" w:type="dxa"/>
            <w:tcBorders>
              <w:top w:val="single" w:sz="4" w:space="0" w:color="auto"/>
              <w:left w:val="single" w:sz="4" w:space="0" w:color="auto"/>
              <w:bottom w:val="single" w:sz="4" w:space="0" w:color="auto"/>
              <w:right w:val="single" w:sz="4" w:space="0" w:color="auto"/>
            </w:tcBorders>
          </w:tcPr>
          <w:p w14:paraId="5F497D40"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1464DA1D" w14:textId="058EAE25" w:rsidR="00C84E98" w:rsidRPr="00397FA2" w:rsidRDefault="00C84E98" w:rsidP="00C84E98">
            <w:pPr>
              <w:pStyle w:val="Table8ptText-ASDEFCON"/>
              <w:jc w:val="left"/>
            </w:pPr>
            <w:r w:rsidRPr="00397FA2">
              <w:t>Delivery is required within 10 Working Days following the applicable trigger event described in the SOW.</w:t>
            </w:r>
          </w:p>
          <w:p w14:paraId="1F914CA5" w14:textId="77777777" w:rsidR="00C84E98" w:rsidRPr="00397FA2" w:rsidRDefault="00C84E98" w:rsidP="00C84E98">
            <w:pPr>
              <w:pStyle w:val="Table8ptText-ASDEFCON"/>
              <w:jc w:val="left"/>
            </w:pPr>
            <w:r w:rsidRPr="00397FA2">
              <w:t>Commonwealth Action:</w:t>
            </w:r>
          </w:p>
          <w:p w14:paraId="243620F2" w14:textId="77777777" w:rsidR="00C84E98" w:rsidRPr="00397FA2" w:rsidRDefault="00C84E98" w:rsidP="00416D9E">
            <w:pPr>
              <w:pStyle w:val="Table8ptSub1-ASDEFCON"/>
            </w:pPr>
            <w:r w:rsidRPr="00397FA2">
              <w:t>If provided under SOW clause 10.4: Review</w:t>
            </w:r>
          </w:p>
          <w:p w14:paraId="4B9AB6EF" w14:textId="77777777" w:rsidR="00C84E98" w:rsidRPr="00397FA2" w:rsidRDefault="00C84E98" w:rsidP="00416D9E">
            <w:pPr>
              <w:pStyle w:val="Table8ptSub1-ASDEFCON"/>
            </w:pPr>
            <w:r w:rsidRPr="00397FA2">
              <w:t>If provided under SOW clause 10.5: Approval</w:t>
            </w:r>
          </w:p>
        </w:tc>
      </w:tr>
      <w:tr w:rsidR="00A60698" w:rsidRPr="00EC1CB3" w14:paraId="2A0C842D" w14:textId="77777777" w:rsidTr="004275EA">
        <w:tc>
          <w:tcPr>
            <w:tcW w:w="736" w:type="dxa"/>
            <w:tcBorders>
              <w:top w:val="single" w:sz="4" w:space="0" w:color="auto"/>
              <w:left w:val="single" w:sz="4" w:space="0" w:color="auto"/>
              <w:bottom w:val="single" w:sz="4" w:space="0" w:color="auto"/>
              <w:right w:val="single" w:sz="4" w:space="0" w:color="auto"/>
            </w:tcBorders>
          </w:tcPr>
          <w:p w14:paraId="1562625D" w14:textId="77777777" w:rsidR="00C84E98" w:rsidRDefault="00C84E98" w:rsidP="00C84E98">
            <w:pPr>
              <w:pStyle w:val="Table8ptText-ASDEFCON"/>
              <w:jc w:val="left"/>
            </w:pPr>
            <w:r>
              <w:t>AIC-400</w:t>
            </w:r>
          </w:p>
        </w:tc>
        <w:tc>
          <w:tcPr>
            <w:tcW w:w="1671" w:type="dxa"/>
            <w:tcBorders>
              <w:top w:val="single" w:sz="4" w:space="0" w:color="auto"/>
              <w:left w:val="single" w:sz="4" w:space="0" w:color="auto"/>
              <w:bottom w:val="single" w:sz="4" w:space="0" w:color="auto"/>
              <w:right w:val="single" w:sz="4" w:space="0" w:color="auto"/>
            </w:tcBorders>
          </w:tcPr>
          <w:p w14:paraId="7A6435EA" w14:textId="2F76B0AC" w:rsidR="00C84E98" w:rsidRDefault="00C84E98" w:rsidP="00C84E98">
            <w:pPr>
              <w:pStyle w:val="Table8ptText-ASDEFCON"/>
              <w:jc w:val="left"/>
            </w:pPr>
            <w:r>
              <w:t>Research and Development</w:t>
            </w:r>
            <w:r w:rsidR="00FA09AF">
              <w:t xml:space="preserve"> </w:t>
            </w:r>
            <w:r>
              <w:t>Management Plan</w:t>
            </w:r>
          </w:p>
        </w:tc>
        <w:tc>
          <w:tcPr>
            <w:tcW w:w="734" w:type="dxa"/>
            <w:tcBorders>
              <w:top w:val="single" w:sz="4" w:space="0" w:color="auto"/>
              <w:left w:val="single" w:sz="4" w:space="0" w:color="auto"/>
              <w:bottom w:val="single" w:sz="4" w:space="0" w:color="auto"/>
              <w:right w:val="single" w:sz="4" w:space="0" w:color="auto"/>
            </w:tcBorders>
          </w:tcPr>
          <w:p w14:paraId="717551AF" w14:textId="7960F403" w:rsidR="00C84E98" w:rsidRDefault="00C84E98" w:rsidP="00C84E98">
            <w:pPr>
              <w:pStyle w:val="Table8ptText-ASDEFCON"/>
              <w:jc w:val="center"/>
            </w:pPr>
            <w:r>
              <w:t>10.6.2</w:t>
            </w:r>
          </w:p>
        </w:tc>
        <w:tc>
          <w:tcPr>
            <w:tcW w:w="318" w:type="dxa"/>
            <w:tcBorders>
              <w:top w:val="single" w:sz="4" w:space="0" w:color="auto"/>
              <w:left w:val="single" w:sz="4" w:space="0" w:color="auto"/>
              <w:bottom w:val="single" w:sz="4" w:space="0" w:color="auto"/>
              <w:right w:val="single" w:sz="4" w:space="0" w:color="auto"/>
            </w:tcBorders>
          </w:tcPr>
          <w:p w14:paraId="3CCB9432" w14:textId="77777777" w:rsidR="00C84E98"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6901121C"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6920B51B" w14:textId="5B5CAA69" w:rsidR="00C84E98" w:rsidRDefault="00C84E98" w:rsidP="00C84E98">
            <w:pPr>
              <w:pStyle w:val="Table8ptText-ASDEFCON"/>
              <w:jc w:val="center"/>
            </w:pPr>
            <w:r>
              <w:fldChar w:fldCharType="begin">
                <w:ffData>
                  <w:name w:val="Text5"/>
                  <w:enabled/>
                  <w:calcOnExit w:val="0"/>
                  <w:textInput>
                    <w:default w:val="[TBD]"/>
                  </w:textInput>
                </w:ffData>
              </w:fldChar>
            </w:r>
            <w:r>
              <w:instrText xml:space="preserve"> FORMTEXT </w:instrText>
            </w:r>
            <w:r>
              <w:fldChar w:fldCharType="separate"/>
            </w:r>
            <w:r>
              <w:rPr>
                <w:noProof/>
              </w:rPr>
              <w:t>[TBD]</w:t>
            </w:r>
            <w:r>
              <w:fldChar w:fldCharType="end"/>
            </w:r>
          </w:p>
        </w:tc>
        <w:tc>
          <w:tcPr>
            <w:tcW w:w="709" w:type="dxa"/>
            <w:tcBorders>
              <w:top w:val="single" w:sz="4" w:space="0" w:color="auto"/>
              <w:left w:val="single" w:sz="4" w:space="0" w:color="auto"/>
              <w:bottom w:val="single" w:sz="4" w:space="0" w:color="auto"/>
              <w:right w:val="single" w:sz="4" w:space="0" w:color="auto"/>
            </w:tcBorders>
          </w:tcPr>
          <w:p w14:paraId="26D0AD18" w14:textId="77777777" w:rsidR="00C84E98"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2E8D34DB" w14:textId="77777777" w:rsidR="00C84E98" w:rsidRDefault="00C84E98" w:rsidP="00C84E98">
            <w:pPr>
              <w:pStyle w:val="Table8ptText-ASDEFCON"/>
              <w:jc w:val="center"/>
            </w:pPr>
            <w:r>
              <w:t>CR</w:t>
            </w:r>
          </w:p>
        </w:tc>
        <w:tc>
          <w:tcPr>
            <w:tcW w:w="1418" w:type="dxa"/>
            <w:tcBorders>
              <w:top w:val="single" w:sz="4" w:space="0" w:color="auto"/>
              <w:left w:val="single" w:sz="4" w:space="0" w:color="auto"/>
              <w:bottom w:val="single" w:sz="4" w:space="0" w:color="auto"/>
              <w:right w:val="single" w:sz="4" w:space="0" w:color="auto"/>
            </w:tcBorders>
          </w:tcPr>
          <w:p w14:paraId="7A3185CE" w14:textId="77777777" w:rsidR="00C84E98" w:rsidRDefault="00C84E98" w:rsidP="00C84E98">
            <w:pPr>
              <w:pStyle w:val="Table8ptText-ASDEFCON"/>
              <w:jc w:val="center"/>
            </w:pPr>
            <w:r>
              <w:t>DID-PM-AIC-R&amp;DMP</w:t>
            </w:r>
          </w:p>
        </w:tc>
        <w:tc>
          <w:tcPr>
            <w:tcW w:w="708" w:type="dxa"/>
            <w:tcBorders>
              <w:top w:val="single" w:sz="4" w:space="0" w:color="auto"/>
              <w:left w:val="single" w:sz="4" w:space="0" w:color="auto"/>
              <w:bottom w:val="single" w:sz="4" w:space="0" w:color="auto"/>
              <w:right w:val="single" w:sz="4" w:space="0" w:color="auto"/>
            </w:tcBorders>
          </w:tcPr>
          <w:p w14:paraId="58E71E47"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single" w:sz="4" w:space="0" w:color="auto"/>
              <w:right w:val="single" w:sz="4" w:space="0" w:color="auto"/>
            </w:tcBorders>
          </w:tcPr>
          <w:p w14:paraId="3581801B" w14:textId="77777777" w:rsidR="00C84E98" w:rsidRDefault="00C84E98" w:rsidP="00C84E98">
            <w:pPr>
              <w:pStyle w:val="Table8ptText-ASDEFCON"/>
              <w:jc w:val="center"/>
            </w:pPr>
            <w:r>
              <w:t>Approval</w:t>
            </w:r>
          </w:p>
        </w:tc>
        <w:tc>
          <w:tcPr>
            <w:tcW w:w="1134" w:type="dxa"/>
            <w:tcBorders>
              <w:top w:val="single" w:sz="4" w:space="0" w:color="auto"/>
              <w:left w:val="single" w:sz="4" w:space="0" w:color="auto"/>
              <w:bottom w:val="single" w:sz="4" w:space="0" w:color="auto"/>
              <w:right w:val="single" w:sz="4" w:space="0" w:color="auto"/>
            </w:tcBorders>
          </w:tcPr>
          <w:p w14:paraId="441C5E61" w14:textId="77777777" w:rsidR="00C84E98" w:rsidRDefault="00C84E98" w:rsidP="00C84E98">
            <w:pPr>
              <w:pStyle w:val="Table8ptText-ASDEFCON"/>
              <w:jc w:val="center"/>
            </w:pPr>
            <w:r>
              <w:t>12M</w:t>
            </w:r>
          </w:p>
        </w:tc>
        <w:tc>
          <w:tcPr>
            <w:tcW w:w="2551" w:type="dxa"/>
            <w:tcBorders>
              <w:top w:val="single" w:sz="4" w:space="0" w:color="auto"/>
              <w:left w:val="single" w:sz="4" w:space="0" w:color="auto"/>
              <w:bottom w:val="single" w:sz="4" w:space="0" w:color="auto"/>
              <w:right w:val="single" w:sz="4" w:space="0" w:color="auto"/>
            </w:tcBorders>
          </w:tcPr>
          <w:p w14:paraId="0F5D8F86" w14:textId="7764896D" w:rsidR="00C84E98" w:rsidRPr="00397FA2" w:rsidRDefault="00C84E98" w:rsidP="00C84E98">
            <w:pPr>
              <w:pStyle w:val="NoteToDrafters-ASDEFCON"/>
              <w:rPr>
                <w:bCs/>
                <w:iCs/>
                <w:sz w:val="16"/>
                <w:szCs w:val="16"/>
              </w:rPr>
            </w:pPr>
            <w:r w:rsidRPr="00397FA2">
              <w:rPr>
                <w:bCs/>
                <w:iCs/>
                <w:sz w:val="16"/>
                <w:szCs w:val="16"/>
              </w:rPr>
              <w:t>Note to drafters:</w:t>
            </w:r>
            <w:r w:rsidR="00FA09AF">
              <w:rPr>
                <w:bCs/>
                <w:iCs/>
                <w:sz w:val="16"/>
                <w:szCs w:val="16"/>
              </w:rPr>
              <w:t xml:space="preserve"> </w:t>
            </w:r>
            <w:r w:rsidRPr="00397FA2">
              <w:rPr>
                <w:bCs/>
                <w:iCs/>
                <w:sz w:val="16"/>
                <w:szCs w:val="16"/>
              </w:rPr>
              <w:t>Plans and reports may be added for additional R&amp;D activities.</w:t>
            </w:r>
          </w:p>
          <w:p w14:paraId="1357CAD2" w14:textId="0594B1B4" w:rsidR="00C84E98" w:rsidRPr="00397FA2" w:rsidRDefault="00C84E98" w:rsidP="00C84E98">
            <w:pPr>
              <w:pStyle w:val="Table8ptText-ASDEFCON"/>
            </w:pPr>
            <w:r w:rsidRPr="00397FA2">
              <w:t xml:space="preserve">R&amp;DMP for </w:t>
            </w:r>
            <w:r>
              <w:fldChar w:fldCharType="begin">
                <w:ffData>
                  <w:name w:val="Text4"/>
                  <w:enabled/>
                  <w:calcOnExit w:val="0"/>
                  <w:textInput>
                    <w:default w:val="[…INSERT Activity…]"/>
                  </w:textInput>
                </w:ffData>
              </w:fldChar>
            </w:r>
            <w:r>
              <w:instrText xml:space="preserve"> FORMTEXT </w:instrText>
            </w:r>
            <w:r>
              <w:fldChar w:fldCharType="separate"/>
            </w:r>
            <w:r>
              <w:rPr>
                <w:noProof/>
              </w:rPr>
              <w:t>[…INSERT Activity…]</w:t>
            </w:r>
            <w:r>
              <w:fldChar w:fldCharType="end"/>
            </w:r>
            <w:r w:rsidRPr="00397FA2">
              <w:t>.</w:t>
            </w:r>
          </w:p>
        </w:tc>
      </w:tr>
      <w:tr w:rsidR="00A60698" w:rsidRPr="00EC1CB3" w14:paraId="59E2E5A2" w14:textId="77777777" w:rsidTr="004275EA">
        <w:tc>
          <w:tcPr>
            <w:tcW w:w="736" w:type="dxa"/>
            <w:tcBorders>
              <w:top w:val="single" w:sz="4" w:space="0" w:color="auto"/>
              <w:left w:val="single" w:sz="4" w:space="0" w:color="auto"/>
              <w:bottom w:val="single" w:sz="4" w:space="0" w:color="auto"/>
              <w:right w:val="single" w:sz="4" w:space="0" w:color="auto"/>
            </w:tcBorders>
          </w:tcPr>
          <w:p w14:paraId="3D377A6E" w14:textId="77777777" w:rsidR="00C84E98" w:rsidRDefault="00C84E98" w:rsidP="00C84E98">
            <w:pPr>
              <w:pStyle w:val="Table8ptText-ASDEFCON"/>
              <w:jc w:val="left"/>
            </w:pPr>
            <w:r>
              <w:t>AIC-410</w:t>
            </w:r>
          </w:p>
        </w:tc>
        <w:tc>
          <w:tcPr>
            <w:tcW w:w="1671" w:type="dxa"/>
            <w:tcBorders>
              <w:top w:val="single" w:sz="4" w:space="0" w:color="auto"/>
              <w:left w:val="single" w:sz="4" w:space="0" w:color="auto"/>
              <w:bottom w:val="single" w:sz="4" w:space="0" w:color="auto"/>
              <w:right w:val="single" w:sz="4" w:space="0" w:color="auto"/>
            </w:tcBorders>
          </w:tcPr>
          <w:p w14:paraId="14609DC3" w14:textId="77777777" w:rsidR="00C84E98" w:rsidRDefault="00C84E98" w:rsidP="00C84E98">
            <w:pPr>
              <w:pStyle w:val="Table8ptText-ASDEFCON"/>
              <w:numPr>
                <w:ilvl w:val="0"/>
                <w:numId w:val="0"/>
              </w:numPr>
              <w:tabs>
                <w:tab w:val="num" w:pos="0"/>
              </w:tabs>
              <w:jc w:val="left"/>
            </w:pPr>
            <w:r>
              <w:t>R&amp;D Report</w:t>
            </w:r>
          </w:p>
        </w:tc>
        <w:tc>
          <w:tcPr>
            <w:tcW w:w="734" w:type="dxa"/>
            <w:tcBorders>
              <w:top w:val="single" w:sz="4" w:space="0" w:color="auto"/>
              <w:left w:val="single" w:sz="4" w:space="0" w:color="auto"/>
              <w:bottom w:val="single" w:sz="4" w:space="0" w:color="auto"/>
              <w:right w:val="single" w:sz="4" w:space="0" w:color="auto"/>
            </w:tcBorders>
          </w:tcPr>
          <w:p w14:paraId="59910679" w14:textId="5F00D2E6" w:rsidR="00C84E98" w:rsidRDefault="00C84E98" w:rsidP="00C84E98">
            <w:pPr>
              <w:pStyle w:val="Table8ptText-ASDEFCON"/>
              <w:jc w:val="center"/>
            </w:pPr>
            <w:r>
              <w:t>10.6.2</w:t>
            </w:r>
          </w:p>
        </w:tc>
        <w:tc>
          <w:tcPr>
            <w:tcW w:w="318" w:type="dxa"/>
            <w:tcBorders>
              <w:top w:val="single" w:sz="4" w:space="0" w:color="auto"/>
              <w:left w:val="single" w:sz="4" w:space="0" w:color="auto"/>
              <w:bottom w:val="single" w:sz="4" w:space="0" w:color="auto"/>
              <w:right w:val="single" w:sz="4" w:space="0" w:color="auto"/>
            </w:tcBorders>
          </w:tcPr>
          <w:p w14:paraId="2BB2387C" w14:textId="77777777" w:rsidR="00C84E98" w:rsidRDefault="00C84E98" w:rsidP="00C84E98">
            <w:pPr>
              <w:pStyle w:val="Table8ptText-ASDEFCON"/>
              <w:jc w:val="center"/>
            </w:pPr>
            <w:r>
              <w:t>a</w:t>
            </w:r>
          </w:p>
        </w:tc>
        <w:tc>
          <w:tcPr>
            <w:tcW w:w="931" w:type="dxa"/>
            <w:tcBorders>
              <w:top w:val="single" w:sz="4" w:space="0" w:color="auto"/>
              <w:left w:val="single" w:sz="4" w:space="0" w:color="auto"/>
              <w:bottom w:val="single" w:sz="4" w:space="0" w:color="auto"/>
              <w:right w:val="single" w:sz="4" w:space="0" w:color="auto"/>
            </w:tcBorders>
          </w:tcPr>
          <w:p w14:paraId="6F2DAF6E" w14:textId="77777777" w:rsidR="00C84E98" w:rsidRDefault="00C84E98" w:rsidP="00C84E98">
            <w:pPr>
              <w:pStyle w:val="Table8ptText-ASDEFCON"/>
              <w:jc w:val="center"/>
            </w:pPr>
            <w:r>
              <w:t>Final</w:t>
            </w:r>
          </w:p>
        </w:tc>
        <w:tc>
          <w:tcPr>
            <w:tcW w:w="1134" w:type="dxa"/>
            <w:tcBorders>
              <w:top w:val="single" w:sz="4" w:space="0" w:color="auto"/>
              <w:left w:val="single" w:sz="4" w:space="0" w:color="auto"/>
              <w:bottom w:val="single" w:sz="4" w:space="0" w:color="auto"/>
              <w:right w:val="single" w:sz="4" w:space="0" w:color="auto"/>
            </w:tcBorders>
          </w:tcPr>
          <w:p w14:paraId="46B00C9E" w14:textId="77777777" w:rsidR="00C84E98" w:rsidRDefault="00C84E98" w:rsidP="00C84E98">
            <w:pPr>
              <w:pStyle w:val="Table8ptText-ASDEFCON"/>
              <w:jc w:val="center"/>
            </w:pPr>
            <w:r>
              <w:t>see notes</w:t>
            </w:r>
          </w:p>
        </w:tc>
        <w:tc>
          <w:tcPr>
            <w:tcW w:w="709" w:type="dxa"/>
            <w:tcBorders>
              <w:top w:val="single" w:sz="4" w:space="0" w:color="auto"/>
              <w:left w:val="single" w:sz="4" w:space="0" w:color="auto"/>
              <w:bottom w:val="single" w:sz="4" w:space="0" w:color="auto"/>
              <w:right w:val="single" w:sz="4" w:space="0" w:color="auto"/>
            </w:tcBorders>
          </w:tcPr>
          <w:p w14:paraId="6AE0D466" w14:textId="77777777" w:rsidR="00C84E98" w:rsidRDefault="00C84E98" w:rsidP="00C84E98">
            <w:pPr>
              <w:pStyle w:val="Table8ptText-ASDEFCON"/>
              <w:jc w:val="center"/>
            </w:pPr>
            <w:r>
              <w:t>DMS</w:t>
            </w:r>
          </w:p>
        </w:tc>
        <w:tc>
          <w:tcPr>
            <w:tcW w:w="850" w:type="dxa"/>
            <w:tcBorders>
              <w:top w:val="single" w:sz="4" w:space="0" w:color="auto"/>
              <w:left w:val="single" w:sz="4" w:space="0" w:color="auto"/>
              <w:bottom w:val="single" w:sz="4" w:space="0" w:color="auto"/>
              <w:right w:val="single" w:sz="4" w:space="0" w:color="auto"/>
            </w:tcBorders>
          </w:tcPr>
          <w:p w14:paraId="4E414670" w14:textId="77777777" w:rsidR="00C84E98" w:rsidRDefault="00C84E98" w:rsidP="00C84E98">
            <w:pPr>
              <w:pStyle w:val="Table8ptText-ASDEFCON"/>
              <w:numPr>
                <w:ilvl w:val="0"/>
                <w:numId w:val="0"/>
              </w:numPr>
              <w:tabs>
                <w:tab w:val="num" w:pos="0"/>
              </w:tabs>
              <w:jc w:val="center"/>
            </w:pPr>
            <w:r>
              <w:t>CR</w:t>
            </w:r>
          </w:p>
        </w:tc>
        <w:tc>
          <w:tcPr>
            <w:tcW w:w="1418" w:type="dxa"/>
            <w:tcBorders>
              <w:top w:val="single" w:sz="4" w:space="0" w:color="auto"/>
              <w:left w:val="single" w:sz="4" w:space="0" w:color="auto"/>
              <w:bottom w:val="single" w:sz="4" w:space="0" w:color="auto"/>
              <w:right w:val="single" w:sz="4" w:space="0" w:color="auto"/>
            </w:tcBorders>
          </w:tcPr>
          <w:p w14:paraId="39381A6B" w14:textId="77777777" w:rsidR="00C84E98" w:rsidRDefault="00C84E98" w:rsidP="00C84E98">
            <w:pPr>
              <w:pStyle w:val="Table8ptText-ASDEFCON"/>
              <w:jc w:val="center"/>
            </w:pPr>
            <w:r>
              <w:t>as per Approved R&amp;DMP</w:t>
            </w:r>
          </w:p>
        </w:tc>
        <w:tc>
          <w:tcPr>
            <w:tcW w:w="708" w:type="dxa"/>
            <w:tcBorders>
              <w:top w:val="single" w:sz="4" w:space="0" w:color="auto"/>
              <w:left w:val="single" w:sz="4" w:space="0" w:color="auto"/>
              <w:bottom w:val="single" w:sz="4" w:space="0" w:color="auto"/>
              <w:right w:val="single" w:sz="4" w:space="0" w:color="auto"/>
            </w:tcBorders>
          </w:tcPr>
          <w:p w14:paraId="385A4BA5" w14:textId="77777777" w:rsidR="00C84E98" w:rsidRDefault="00C84E98" w:rsidP="00C84E98">
            <w:pPr>
              <w:pStyle w:val="Table8ptText-ASDEFCON"/>
              <w:jc w:val="center"/>
            </w:pPr>
            <w:r>
              <w:t>20</w:t>
            </w:r>
          </w:p>
        </w:tc>
        <w:tc>
          <w:tcPr>
            <w:tcW w:w="851" w:type="dxa"/>
            <w:tcBorders>
              <w:top w:val="single" w:sz="4" w:space="0" w:color="auto"/>
              <w:left w:val="single" w:sz="4" w:space="0" w:color="auto"/>
              <w:bottom w:val="single" w:sz="4" w:space="0" w:color="auto"/>
              <w:right w:val="single" w:sz="4" w:space="0" w:color="auto"/>
            </w:tcBorders>
          </w:tcPr>
          <w:p w14:paraId="7B14CB6F" w14:textId="77777777" w:rsidR="00C84E98" w:rsidRDefault="00C84E98" w:rsidP="00C84E98">
            <w:pPr>
              <w:pStyle w:val="Table8ptText-ASDEFCON"/>
              <w:jc w:val="center"/>
            </w:pPr>
            <w:r>
              <w:t>Approval</w:t>
            </w:r>
          </w:p>
        </w:tc>
        <w:tc>
          <w:tcPr>
            <w:tcW w:w="1134" w:type="dxa"/>
            <w:tcBorders>
              <w:top w:val="single" w:sz="4" w:space="0" w:color="auto"/>
              <w:left w:val="single" w:sz="4" w:space="0" w:color="auto"/>
              <w:bottom w:val="single" w:sz="4" w:space="0" w:color="auto"/>
              <w:right w:val="single" w:sz="4" w:space="0" w:color="auto"/>
            </w:tcBorders>
          </w:tcPr>
          <w:p w14:paraId="67CD6100" w14:textId="77777777" w:rsidR="00C84E98" w:rsidRDefault="00C84E98" w:rsidP="00C84E98">
            <w:pPr>
              <w:pStyle w:val="Table8ptText-ASDEFCON"/>
              <w:jc w:val="center"/>
            </w:pPr>
            <w:r>
              <w:t>NA</w:t>
            </w:r>
          </w:p>
        </w:tc>
        <w:tc>
          <w:tcPr>
            <w:tcW w:w="2551" w:type="dxa"/>
            <w:tcBorders>
              <w:top w:val="single" w:sz="4" w:space="0" w:color="auto"/>
              <w:left w:val="single" w:sz="4" w:space="0" w:color="auto"/>
              <w:bottom w:val="single" w:sz="4" w:space="0" w:color="auto"/>
              <w:right w:val="single" w:sz="4" w:space="0" w:color="auto"/>
            </w:tcBorders>
          </w:tcPr>
          <w:p w14:paraId="4D0F2A9F" w14:textId="1FD76FEC" w:rsidR="00C84E98" w:rsidRPr="00397FA2" w:rsidRDefault="00C84E98" w:rsidP="00C84E98">
            <w:pPr>
              <w:pStyle w:val="Table8ptText-ASDEFCON"/>
              <w:numPr>
                <w:ilvl w:val="0"/>
                <w:numId w:val="0"/>
              </w:numPr>
              <w:tabs>
                <w:tab w:val="num" w:pos="0"/>
              </w:tabs>
              <w:jc w:val="left"/>
            </w:pPr>
            <w:r w:rsidRPr="00397FA2">
              <w:t xml:space="preserve">R&amp;D Report for </w:t>
            </w:r>
            <w:r>
              <w:fldChar w:fldCharType="begin">
                <w:ffData>
                  <w:name w:val=""/>
                  <w:enabled/>
                  <w:calcOnExit w:val="0"/>
                  <w:textInput>
                    <w:default w:val="[…INSERT Activity…]"/>
                  </w:textInput>
                </w:ffData>
              </w:fldChar>
            </w:r>
            <w:r>
              <w:instrText xml:space="preserve"> FORMTEXT </w:instrText>
            </w:r>
            <w:r>
              <w:fldChar w:fldCharType="separate"/>
            </w:r>
            <w:r>
              <w:rPr>
                <w:noProof/>
              </w:rPr>
              <w:t>[…INSERT Activity…]</w:t>
            </w:r>
            <w:r>
              <w:fldChar w:fldCharType="end"/>
            </w:r>
            <w:r w:rsidRPr="00397FA2">
              <w:t>.</w:t>
            </w:r>
            <w:r>
              <w:t xml:space="preserve">  </w:t>
            </w:r>
            <w:r w:rsidR="00FA09AF">
              <w:t xml:space="preserve"> </w:t>
            </w:r>
            <w:r w:rsidRPr="00397FA2">
              <w:t xml:space="preserve">Deliver </w:t>
            </w:r>
            <w:r>
              <w:t>in accordance with the</w:t>
            </w:r>
            <w:r w:rsidRPr="00397FA2">
              <w:t xml:space="preserve"> Approved R&amp;DMP.</w:t>
            </w:r>
          </w:p>
        </w:tc>
      </w:tr>
    </w:tbl>
    <w:p w14:paraId="475AA91A" w14:textId="77777777" w:rsidR="00F45D36" w:rsidRPr="00ED512A" w:rsidRDefault="00F45D36" w:rsidP="001D154D">
      <w:pPr>
        <w:pStyle w:val="ASDEFCONNormal"/>
      </w:pPr>
    </w:p>
    <w:sectPr w:rsidR="00F45D36" w:rsidRPr="00ED512A" w:rsidSect="004A5BAF">
      <w:headerReference w:type="default" r:id="rId10"/>
      <w:footerReference w:type="default" r:id="rId11"/>
      <w:type w:val="oddPage"/>
      <w:pgSz w:w="16840" w:h="11907" w:orient="landscape" w:code="9"/>
      <w:pgMar w:top="1247" w:right="1417" w:bottom="56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856B1" w14:textId="77777777" w:rsidR="00373B3B" w:rsidRDefault="00373B3B">
      <w:r>
        <w:separator/>
      </w:r>
    </w:p>
  </w:endnote>
  <w:endnote w:type="continuationSeparator" w:id="0">
    <w:p w14:paraId="1A315B69" w14:textId="77777777" w:rsidR="00373B3B" w:rsidRDefault="0037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558F" w14:paraId="4F442C4E" w14:textId="77777777" w:rsidTr="00BF31D5">
      <w:tc>
        <w:tcPr>
          <w:tcW w:w="2500" w:type="pct"/>
        </w:tcPr>
        <w:p w14:paraId="0D2E7745" w14:textId="43B9CDF3" w:rsidR="0024558F" w:rsidRDefault="001D154D" w:rsidP="00B77DFC">
          <w:pPr>
            <w:pStyle w:val="ASDEFCONHeaderFooterLeft"/>
          </w:pPr>
          <w:r>
            <w:fldChar w:fldCharType="begin"/>
          </w:r>
          <w:r>
            <w:instrText xml:space="preserve"> DOCPROPERTY Footer_Left </w:instrText>
          </w:r>
          <w:r>
            <w:fldChar w:fldCharType="separate"/>
          </w:r>
          <w:r w:rsidR="0024558F">
            <w:t>Annex to Draft Statement of Work</w:t>
          </w:r>
          <w:r>
            <w:fldChar w:fldCharType="end"/>
          </w:r>
          <w:r w:rsidR="0024558F">
            <w:t xml:space="preserve"> (</w:t>
          </w:r>
          <w:r>
            <w:fldChar w:fldCharType="begin"/>
          </w:r>
          <w:r>
            <w:instrText xml:space="preserve"> DOCPROPERTY  Version  \* MERGEFORMAT </w:instrText>
          </w:r>
          <w:r>
            <w:fldChar w:fldCharType="separate"/>
          </w:r>
          <w:r w:rsidR="0024558F">
            <w:t>V5.4</w:t>
          </w:r>
          <w:r>
            <w:fldChar w:fldCharType="end"/>
          </w:r>
          <w:r w:rsidR="0024558F">
            <w:t>)</w:t>
          </w:r>
        </w:p>
      </w:tc>
      <w:tc>
        <w:tcPr>
          <w:tcW w:w="2500" w:type="pct"/>
        </w:tcPr>
        <w:p w14:paraId="4AA24BD6" w14:textId="51227680" w:rsidR="0024558F" w:rsidRPr="00FB4ED2" w:rsidRDefault="0024558F" w:rsidP="00BF31D5">
          <w:pPr>
            <w:pStyle w:val="ASDEFCONHeaderFooterRight"/>
            <w:rPr>
              <w:szCs w:val="16"/>
            </w:rPr>
          </w:pPr>
          <w:r>
            <w:rPr>
              <w:rStyle w:val="PageNumber"/>
              <w:color w:val="auto"/>
              <w:szCs w:val="16"/>
            </w:rPr>
            <w:t>A-C-</w:t>
          </w:r>
          <w:r w:rsidRPr="00FB4ED2">
            <w:rPr>
              <w:rStyle w:val="PageNumber"/>
              <w:color w:val="auto"/>
              <w:szCs w:val="16"/>
            </w:rPr>
            <w:fldChar w:fldCharType="begin"/>
          </w:r>
          <w:r w:rsidRPr="00FB4ED2">
            <w:rPr>
              <w:rStyle w:val="PageNumber"/>
              <w:color w:val="auto"/>
              <w:szCs w:val="16"/>
            </w:rPr>
            <w:instrText xml:space="preserve"> PAGE </w:instrText>
          </w:r>
          <w:r w:rsidRPr="00FB4ED2">
            <w:rPr>
              <w:rStyle w:val="PageNumber"/>
              <w:color w:val="auto"/>
              <w:szCs w:val="16"/>
            </w:rPr>
            <w:fldChar w:fldCharType="separate"/>
          </w:r>
          <w:r w:rsidR="001D154D">
            <w:rPr>
              <w:rStyle w:val="PageNumber"/>
              <w:noProof/>
              <w:color w:val="auto"/>
              <w:szCs w:val="16"/>
            </w:rPr>
            <w:t>6</w:t>
          </w:r>
          <w:r w:rsidRPr="00FB4ED2">
            <w:rPr>
              <w:rStyle w:val="PageNumber"/>
              <w:color w:val="auto"/>
              <w:szCs w:val="16"/>
            </w:rPr>
            <w:fldChar w:fldCharType="end"/>
          </w:r>
        </w:p>
      </w:tc>
    </w:tr>
    <w:tr w:rsidR="0024558F" w14:paraId="7C488058" w14:textId="77777777" w:rsidTr="00BF31D5">
      <w:tc>
        <w:tcPr>
          <w:tcW w:w="5000" w:type="pct"/>
          <w:gridSpan w:val="2"/>
        </w:tcPr>
        <w:p w14:paraId="056484D5" w14:textId="20C53AB0" w:rsidR="0024558F" w:rsidRDefault="001D154D" w:rsidP="00BF31D5">
          <w:pPr>
            <w:pStyle w:val="ASDEFCONHeaderFooterClassification"/>
          </w:pPr>
          <w:r>
            <w:fldChar w:fldCharType="begin"/>
          </w:r>
          <w:r>
            <w:instrText xml:space="preserve"> DOCPROPERTY Classification </w:instrText>
          </w:r>
          <w:r>
            <w:fldChar w:fldCharType="separate"/>
          </w:r>
          <w:r w:rsidR="0024558F">
            <w:t>OFFICIAL</w:t>
          </w:r>
          <w:r>
            <w:fldChar w:fldCharType="end"/>
          </w:r>
        </w:p>
      </w:tc>
    </w:tr>
  </w:tbl>
  <w:p w14:paraId="0470AD2E" w14:textId="77777777" w:rsidR="0024558F" w:rsidRPr="00BF31D5" w:rsidRDefault="0024558F" w:rsidP="007C235E">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24558F" w14:paraId="2E4AF146" w14:textId="77777777" w:rsidTr="00FB4ED2">
      <w:tc>
        <w:tcPr>
          <w:tcW w:w="2500" w:type="pct"/>
        </w:tcPr>
        <w:p w14:paraId="34D0ED67" w14:textId="4A1ECE80" w:rsidR="0024558F" w:rsidRDefault="001D154D" w:rsidP="00B77DFC">
          <w:pPr>
            <w:pStyle w:val="ASDEFCONHeaderFooterLeft"/>
          </w:pPr>
          <w:r>
            <w:fldChar w:fldCharType="begin"/>
          </w:r>
          <w:r>
            <w:instrText xml:space="preserve"> DOCPROPERTY Footer_Left </w:instrText>
          </w:r>
          <w:r>
            <w:fldChar w:fldCharType="separate"/>
          </w:r>
          <w:r w:rsidR="0024558F">
            <w:t>Annex to Draft Statement of Work</w:t>
          </w:r>
          <w:r>
            <w:fldChar w:fldCharType="end"/>
          </w:r>
          <w:r w:rsidR="0024558F">
            <w:t xml:space="preserve"> (</w:t>
          </w:r>
          <w:r>
            <w:fldChar w:fldCharType="begin"/>
          </w:r>
          <w:r>
            <w:instrText xml:space="preserve"> DOCPROPERTY  Version  \* MERGEFORMAT </w:instrText>
          </w:r>
          <w:r>
            <w:fldChar w:fldCharType="separate"/>
          </w:r>
          <w:r w:rsidR="0024558F">
            <w:t>V5.4</w:t>
          </w:r>
          <w:r>
            <w:fldChar w:fldCharType="end"/>
          </w:r>
          <w:r w:rsidR="0024558F">
            <w:t>)</w:t>
          </w:r>
        </w:p>
      </w:tc>
      <w:tc>
        <w:tcPr>
          <w:tcW w:w="2500" w:type="pct"/>
        </w:tcPr>
        <w:p w14:paraId="4E304EC6" w14:textId="03A29EF7" w:rsidR="0024558F" w:rsidRPr="00A85705" w:rsidRDefault="0024558F" w:rsidP="00FB4ED2">
          <w:pPr>
            <w:pStyle w:val="ASDEFCONHeaderFooterRight"/>
            <w:rPr>
              <w:szCs w:val="16"/>
            </w:rPr>
          </w:pPr>
          <w:r>
            <w:rPr>
              <w:rStyle w:val="PageNumber"/>
              <w:color w:val="auto"/>
              <w:szCs w:val="16"/>
            </w:rPr>
            <w:t>A-C-</w:t>
          </w:r>
          <w:r w:rsidRPr="00A85705">
            <w:rPr>
              <w:rStyle w:val="PageNumber"/>
              <w:color w:val="auto"/>
              <w:szCs w:val="16"/>
            </w:rPr>
            <w:fldChar w:fldCharType="begin"/>
          </w:r>
          <w:r w:rsidRPr="00A85705">
            <w:rPr>
              <w:rStyle w:val="PageNumber"/>
              <w:color w:val="auto"/>
              <w:szCs w:val="16"/>
            </w:rPr>
            <w:instrText xml:space="preserve"> PAGE </w:instrText>
          </w:r>
          <w:r w:rsidRPr="00A85705">
            <w:rPr>
              <w:rStyle w:val="PageNumber"/>
              <w:color w:val="auto"/>
              <w:szCs w:val="16"/>
            </w:rPr>
            <w:fldChar w:fldCharType="separate"/>
          </w:r>
          <w:r w:rsidR="001D154D">
            <w:rPr>
              <w:rStyle w:val="PageNumber"/>
              <w:noProof/>
              <w:color w:val="auto"/>
              <w:szCs w:val="16"/>
            </w:rPr>
            <w:t>21</w:t>
          </w:r>
          <w:r w:rsidRPr="00A85705">
            <w:rPr>
              <w:rStyle w:val="PageNumber"/>
              <w:color w:val="auto"/>
              <w:szCs w:val="16"/>
            </w:rPr>
            <w:fldChar w:fldCharType="end"/>
          </w:r>
        </w:p>
      </w:tc>
    </w:tr>
    <w:tr w:rsidR="0024558F" w14:paraId="64C7422B" w14:textId="77777777" w:rsidTr="00FB4ED2">
      <w:tc>
        <w:tcPr>
          <w:tcW w:w="5000" w:type="pct"/>
          <w:gridSpan w:val="2"/>
        </w:tcPr>
        <w:p w14:paraId="0C16E120" w14:textId="1046FD19" w:rsidR="0024558F" w:rsidRDefault="001D154D" w:rsidP="00FB4ED2">
          <w:pPr>
            <w:pStyle w:val="ASDEFCONHeaderFooterClassification"/>
          </w:pPr>
          <w:r>
            <w:fldChar w:fldCharType="begin"/>
          </w:r>
          <w:r>
            <w:instrText xml:space="preserve"> DOCPROPERTY Classification </w:instrText>
          </w:r>
          <w:r>
            <w:fldChar w:fldCharType="separate"/>
          </w:r>
          <w:r w:rsidR="0024558F">
            <w:t>OFFICIAL</w:t>
          </w:r>
          <w:r>
            <w:fldChar w:fldCharType="end"/>
          </w:r>
        </w:p>
      </w:tc>
    </w:tr>
  </w:tbl>
  <w:p w14:paraId="4B4258A4" w14:textId="77777777" w:rsidR="0024558F" w:rsidRPr="00FB4ED2" w:rsidRDefault="0024558F" w:rsidP="007C235E">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4FD0D" w14:textId="77777777" w:rsidR="00373B3B" w:rsidRDefault="00373B3B">
      <w:r>
        <w:separator/>
      </w:r>
    </w:p>
  </w:footnote>
  <w:footnote w:type="continuationSeparator" w:id="0">
    <w:p w14:paraId="05BB6666" w14:textId="77777777" w:rsidR="00373B3B" w:rsidRDefault="0037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558F" w14:paraId="2D70743C" w14:textId="77777777" w:rsidTr="00BF31D5">
      <w:tc>
        <w:tcPr>
          <w:tcW w:w="5000" w:type="pct"/>
          <w:gridSpan w:val="2"/>
        </w:tcPr>
        <w:p w14:paraId="2F10AAAD" w14:textId="54B1C659" w:rsidR="0024558F" w:rsidRDefault="001D154D" w:rsidP="00BF31D5">
          <w:pPr>
            <w:pStyle w:val="ASDEFCONHeaderFooterClassification"/>
          </w:pPr>
          <w:r>
            <w:fldChar w:fldCharType="begin"/>
          </w:r>
          <w:r>
            <w:instrText xml:space="preserve"> DOCPROPERTY Classification </w:instrText>
          </w:r>
          <w:r>
            <w:fldChar w:fldCharType="separate"/>
          </w:r>
          <w:r w:rsidR="0024558F">
            <w:t>OFFICIAL</w:t>
          </w:r>
          <w:r>
            <w:fldChar w:fldCharType="end"/>
          </w:r>
        </w:p>
      </w:tc>
    </w:tr>
    <w:tr w:rsidR="0024558F" w14:paraId="08D7DFB0" w14:textId="77777777" w:rsidTr="00BF31D5">
      <w:tc>
        <w:tcPr>
          <w:tcW w:w="2500" w:type="pct"/>
        </w:tcPr>
        <w:p w14:paraId="4E27DCEA" w14:textId="50D52002" w:rsidR="0024558F" w:rsidRDefault="001D154D" w:rsidP="00BF31D5">
          <w:pPr>
            <w:pStyle w:val="ASDEFCONHeaderFooterLeft"/>
          </w:pPr>
          <w:r>
            <w:fldChar w:fldCharType="begin"/>
          </w:r>
          <w:r>
            <w:instrText xml:space="preserve"> DOCPROPERTY Header_Left </w:instrText>
          </w:r>
          <w:r>
            <w:fldChar w:fldCharType="separate"/>
          </w:r>
          <w:r w:rsidR="0024558F">
            <w:t>ASDEFCON (Strategic Materiel)</w:t>
          </w:r>
          <w:r>
            <w:fldChar w:fldCharType="end"/>
          </w:r>
        </w:p>
      </w:tc>
      <w:tc>
        <w:tcPr>
          <w:tcW w:w="2500" w:type="pct"/>
        </w:tcPr>
        <w:p w14:paraId="6A52E2E8" w14:textId="12751AFF" w:rsidR="0024558F" w:rsidRDefault="001D154D" w:rsidP="00BF31D5">
          <w:pPr>
            <w:pStyle w:val="ASDEFCONHeaderFooterRight"/>
          </w:pPr>
          <w:r>
            <w:fldChar w:fldCharType="begin"/>
          </w:r>
          <w:r>
            <w:instrText xml:space="preserve"> DOCPROPERTY Header_Right </w:instrText>
          </w:r>
          <w:r>
            <w:fldChar w:fldCharType="separate"/>
          </w:r>
          <w:r w:rsidR="0024558F">
            <w:t>Part 3</w:t>
          </w:r>
          <w:r>
            <w:fldChar w:fldCharType="end"/>
          </w:r>
        </w:p>
      </w:tc>
    </w:tr>
  </w:tbl>
  <w:p w14:paraId="5CAD0AA6" w14:textId="0EE5BB37" w:rsidR="0024558F" w:rsidRPr="00FB4ED2" w:rsidRDefault="0024558F" w:rsidP="001D154D">
    <w:pPr>
      <w:pStyle w:val="ASDEFCONTitle"/>
    </w:pPr>
    <w:r w:rsidRPr="00FB4ED2">
      <w:t>ANNEX C</w:t>
    </w:r>
    <w:r>
      <w:t xml:space="preserv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24558F" w14:paraId="24A0EE64" w14:textId="77777777" w:rsidTr="00BF31D5">
      <w:tc>
        <w:tcPr>
          <w:tcW w:w="5000" w:type="pct"/>
          <w:gridSpan w:val="2"/>
        </w:tcPr>
        <w:p w14:paraId="1635AFAB" w14:textId="2D281986" w:rsidR="0024558F" w:rsidRDefault="001D154D" w:rsidP="00BF31D5">
          <w:pPr>
            <w:pStyle w:val="ASDEFCONHeaderFooterClassification"/>
          </w:pPr>
          <w:r>
            <w:fldChar w:fldCharType="begin"/>
          </w:r>
          <w:r>
            <w:instrText xml:space="preserve"> DOCPROPERTY Classification </w:instrText>
          </w:r>
          <w:r>
            <w:fldChar w:fldCharType="separate"/>
          </w:r>
          <w:r w:rsidR="0024558F">
            <w:t>OFFICIAL</w:t>
          </w:r>
          <w:r>
            <w:fldChar w:fldCharType="end"/>
          </w:r>
        </w:p>
      </w:tc>
    </w:tr>
    <w:tr w:rsidR="0024558F" w14:paraId="5494D9AD" w14:textId="77777777" w:rsidTr="00BF31D5">
      <w:tc>
        <w:tcPr>
          <w:tcW w:w="2500" w:type="pct"/>
        </w:tcPr>
        <w:p w14:paraId="4CE63FCE" w14:textId="0C061D67" w:rsidR="0024558F" w:rsidRDefault="001D154D" w:rsidP="00BF31D5">
          <w:pPr>
            <w:pStyle w:val="ASDEFCONHeaderFooterLeft"/>
          </w:pPr>
          <w:r>
            <w:fldChar w:fldCharType="begin"/>
          </w:r>
          <w:r>
            <w:instrText xml:space="preserve"> DOCPROPERTY Header_Left </w:instrText>
          </w:r>
          <w:r>
            <w:fldChar w:fldCharType="separate"/>
          </w:r>
          <w:r w:rsidR="0024558F">
            <w:t>ASDEFCON (Strategic Materiel)</w:t>
          </w:r>
          <w:r>
            <w:fldChar w:fldCharType="end"/>
          </w:r>
        </w:p>
      </w:tc>
      <w:tc>
        <w:tcPr>
          <w:tcW w:w="2500" w:type="pct"/>
        </w:tcPr>
        <w:p w14:paraId="382A94A2" w14:textId="380E08D9" w:rsidR="0024558F" w:rsidRDefault="001D154D" w:rsidP="00BF31D5">
          <w:pPr>
            <w:pStyle w:val="ASDEFCONHeaderFooterRight"/>
          </w:pPr>
          <w:r>
            <w:fldChar w:fldCharType="begin"/>
          </w:r>
          <w:r>
            <w:instrText xml:space="preserve"> DOCPROPERTY Header_Right </w:instrText>
          </w:r>
          <w:r>
            <w:fldChar w:fldCharType="separate"/>
          </w:r>
          <w:r w:rsidR="0024558F">
            <w:t>Part 3</w:t>
          </w:r>
          <w:r>
            <w:fldChar w:fldCharType="end"/>
          </w:r>
        </w:p>
      </w:tc>
    </w:tr>
  </w:tbl>
  <w:p w14:paraId="6D6F9EFB" w14:textId="7D807E9D" w:rsidR="0024558F" w:rsidRPr="00A85705" w:rsidRDefault="0024558F" w:rsidP="001D154D">
    <w:pPr>
      <w:pStyle w:val="ASDEFCONTitle"/>
    </w:pPr>
    <w:r w:rsidRPr="00A85705">
      <w:t>ANNEX C</w:t>
    </w:r>
    <w:r>
      <w:t xml:space="preserv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3"/>
  </w:num>
  <w:num w:numId="3">
    <w:abstractNumId w:val="14"/>
  </w:num>
  <w:num w:numId="4">
    <w:abstractNumId w:val="15"/>
  </w:num>
  <w:num w:numId="5">
    <w:abstractNumId w:val="6"/>
  </w:num>
  <w:num w:numId="6">
    <w:abstractNumId w:val="9"/>
  </w:num>
  <w:num w:numId="7">
    <w:abstractNumId w:val="33"/>
  </w:num>
  <w:num w:numId="8">
    <w:abstractNumId w:val="45"/>
  </w:num>
  <w:num w:numId="9">
    <w:abstractNumId w:val="20"/>
  </w:num>
  <w:num w:numId="10">
    <w:abstractNumId w:val="2"/>
  </w:num>
  <w:num w:numId="11">
    <w:abstractNumId w:val="26"/>
  </w:num>
  <w:num w:numId="12">
    <w:abstractNumId w:val="31"/>
  </w:num>
  <w:num w:numId="13">
    <w:abstractNumId w:val="40"/>
  </w:num>
  <w:num w:numId="14">
    <w:abstractNumId w:val="4"/>
  </w:num>
  <w:num w:numId="15">
    <w:abstractNumId w:val="35"/>
  </w:num>
  <w:num w:numId="16">
    <w:abstractNumId w:val="25"/>
  </w:num>
  <w:num w:numId="17">
    <w:abstractNumId w:val="38"/>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6"/>
  </w:num>
  <w:num w:numId="21">
    <w:abstractNumId w:val="41"/>
  </w:num>
  <w:num w:numId="22">
    <w:abstractNumId w:val="24"/>
  </w:num>
  <w:num w:numId="23">
    <w:abstractNumId w:val="32"/>
  </w:num>
  <w:num w:numId="24">
    <w:abstractNumId w:val="46"/>
  </w:num>
  <w:num w:numId="25">
    <w:abstractNumId w:val="17"/>
  </w:num>
  <w:num w:numId="26">
    <w:abstractNumId w:val="21"/>
  </w:num>
  <w:num w:numId="27">
    <w:abstractNumId w:val="48"/>
  </w:num>
  <w:num w:numId="28">
    <w:abstractNumId w:val="12"/>
  </w:num>
  <w:num w:numId="29">
    <w:abstractNumId w:val="10"/>
  </w:num>
  <w:num w:numId="30">
    <w:abstractNumId w:val="3"/>
  </w:num>
  <w:num w:numId="31">
    <w:abstractNumId w:val="7"/>
  </w:num>
  <w:num w:numId="32">
    <w:abstractNumId w:val="19"/>
  </w:num>
  <w:num w:numId="33">
    <w:abstractNumId w:val="1"/>
  </w:num>
  <w:num w:numId="34">
    <w:abstractNumId w:val="28"/>
  </w:num>
  <w:num w:numId="35">
    <w:abstractNumId w:val="43"/>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8"/>
  </w:num>
  <w:num w:numId="48">
    <w:abstractNumId w:val="47"/>
  </w:num>
  <w:num w:numId="49">
    <w:abstractNumId w:val="18"/>
  </w:num>
  <w:num w:numId="50">
    <w:abstractNumId w:val="30"/>
  </w:num>
  <w:num w:numId="51">
    <w:abstractNumId w:val="11"/>
  </w:num>
  <w:num w:numId="52">
    <w:abstractNumId w:val="5"/>
  </w:num>
  <w:num w:numId="53">
    <w:abstractNumId w:val="1"/>
  </w:num>
  <w:num w:numId="54">
    <w:abstractNumId w:val="34"/>
  </w:num>
  <w:num w:numId="55">
    <w:abstractNumId w:val="22"/>
  </w:num>
  <w:num w:numId="56">
    <w:abstractNumId w:val="36"/>
  </w:num>
  <w:num w:numId="57">
    <w:abstractNumId w:val="9"/>
  </w:num>
  <w:num w:numId="58">
    <w:abstractNumId w:val="1"/>
  </w:num>
  <w:num w:numId="59">
    <w:abstractNumId w:val="1"/>
  </w:num>
  <w:num w:numId="60">
    <w:abstractNumId w:val="1"/>
  </w:num>
  <w:num w:numId="6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37"/>
  </w:num>
  <w:num w:numId="6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27"/>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63B"/>
    <w:rsid w:val="00002173"/>
    <w:rsid w:val="00004805"/>
    <w:rsid w:val="000063FE"/>
    <w:rsid w:val="00015E6B"/>
    <w:rsid w:val="00017D49"/>
    <w:rsid w:val="00020027"/>
    <w:rsid w:val="000213E6"/>
    <w:rsid w:val="00026F8E"/>
    <w:rsid w:val="00030F2C"/>
    <w:rsid w:val="00033E7F"/>
    <w:rsid w:val="00033EDB"/>
    <w:rsid w:val="00036537"/>
    <w:rsid w:val="00037D1E"/>
    <w:rsid w:val="00041FD1"/>
    <w:rsid w:val="00042EC1"/>
    <w:rsid w:val="00044495"/>
    <w:rsid w:val="00044C03"/>
    <w:rsid w:val="0004666A"/>
    <w:rsid w:val="00046D02"/>
    <w:rsid w:val="000474DD"/>
    <w:rsid w:val="00047D89"/>
    <w:rsid w:val="00051A8E"/>
    <w:rsid w:val="00052175"/>
    <w:rsid w:val="00053438"/>
    <w:rsid w:val="00054269"/>
    <w:rsid w:val="000545F1"/>
    <w:rsid w:val="000565A4"/>
    <w:rsid w:val="00056682"/>
    <w:rsid w:val="00056F86"/>
    <w:rsid w:val="000573F8"/>
    <w:rsid w:val="000633A0"/>
    <w:rsid w:val="00066D82"/>
    <w:rsid w:val="00071957"/>
    <w:rsid w:val="00073671"/>
    <w:rsid w:val="00076A41"/>
    <w:rsid w:val="00084624"/>
    <w:rsid w:val="00084ADF"/>
    <w:rsid w:val="00085FAE"/>
    <w:rsid w:val="000861D0"/>
    <w:rsid w:val="00093FEE"/>
    <w:rsid w:val="0009603E"/>
    <w:rsid w:val="000A025E"/>
    <w:rsid w:val="000A02BA"/>
    <w:rsid w:val="000A093B"/>
    <w:rsid w:val="000A27F1"/>
    <w:rsid w:val="000A28CA"/>
    <w:rsid w:val="000A7765"/>
    <w:rsid w:val="000B28FE"/>
    <w:rsid w:val="000B2C93"/>
    <w:rsid w:val="000B55B6"/>
    <w:rsid w:val="000B5D84"/>
    <w:rsid w:val="000C0838"/>
    <w:rsid w:val="000C2AE6"/>
    <w:rsid w:val="000C56A6"/>
    <w:rsid w:val="000D1ADC"/>
    <w:rsid w:val="000D490A"/>
    <w:rsid w:val="000E1ECE"/>
    <w:rsid w:val="000E2E4B"/>
    <w:rsid w:val="000E5F0A"/>
    <w:rsid w:val="000F2715"/>
    <w:rsid w:val="000F5275"/>
    <w:rsid w:val="0010692B"/>
    <w:rsid w:val="0010790D"/>
    <w:rsid w:val="00110AD5"/>
    <w:rsid w:val="001168C9"/>
    <w:rsid w:val="0012100B"/>
    <w:rsid w:val="0012343F"/>
    <w:rsid w:val="00133876"/>
    <w:rsid w:val="00134EA5"/>
    <w:rsid w:val="00136BD0"/>
    <w:rsid w:val="00140922"/>
    <w:rsid w:val="00141CC7"/>
    <w:rsid w:val="001420FD"/>
    <w:rsid w:val="00142CC7"/>
    <w:rsid w:val="00143480"/>
    <w:rsid w:val="001440B5"/>
    <w:rsid w:val="00144DED"/>
    <w:rsid w:val="00146095"/>
    <w:rsid w:val="001461A4"/>
    <w:rsid w:val="00146576"/>
    <w:rsid w:val="001478FD"/>
    <w:rsid w:val="00156351"/>
    <w:rsid w:val="0016055C"/>
    <w:rsid w:val="0016221A"/>
    <w:rsid w:val="00165C27"/>
    <w:rsid w:val="00165C91"/>
    <w:rsid w:val="00166EF3"/>
    <w:rsid w:val="001706B7"/>
    <w:rsid w:val="00170AA2"/>
    <w:rsid w:val="00170CB0"/>
    <w:rsid w:val="00170F0D"/>
    <w:rsid w:val="001716AD"/>
    <w:rsid w:val="00171FD9"/>
    <w:rsid w:val="00174121"/>
    <w:rsid w:val="00174A5F"/>
    <w:rsid w:val="00175B02"/>
    <w:rsid w:val="0017728D"/>
    <w:rsid w:val="00181F07"/>
    <w:rsid w:val="00182E79"/>
    <w:rsid w:val="001840C6"/>
    <w:rsid w:val="001840DC"/>
    <w:rsid w:val="00185AE5"/>
    <w:rsid w:val="00186542"/>
    <w:rsid w:val="00186A33"/>
    <w:rsid w:val="00186FEB"/>
    <w:rsid w:val="00187F96"/>
    <w:rsid w:val="0019038B"/>
    <w:rsid w:val="00191A2B"/>
    <w:rsid w:val="00192AAB"/>
    <w:rsid w:val="00193C52"/>
    <w:rsid w:val="001949F1"/>
    <w:rsid w:val="001964E3"/>
    <w:rsid w:val="00196E23"/>
    <w:rsid w:val="001A051C"/>
    <w:rsid w:val="001A2DE6"/>
    <w:rsid w:val="001A4E5C"/>
    <w:rsid w:val="001A5C3B"/>
    <w:rsid w:val="001A6009"/>
    <w:rsid w:val="001B1684"/>
    <w:rsid w:val="001B3275"/>
    <w:rsid w:val="001B32CD"/>
    <w:rsid w:val="001C1859"/>
    <w:rsid w:val="001C18D7"/>
    <w:rsid w:val="001C267E"/>
    <w:rsid w:val="001C2AC5"/>
    <w:rsid w:val="001C361D"/>
    <w:rsid w:val="001C5228"/>
    <w:rsid w:val="001C7476"/>
    <w:rsid w:val="001D005D"/>
    <w:rsid w:val="001D154D"/>
    <w:rsid w:val="001D1EC4"/>
    <w:rsid w:val="001D4661"/>
    <w:rsid w:val="001D54D9"/>
    <w:rsid w:val="001D5CF5"/>
    <w:rsid w:val="001E003A"/>
    <w:rsid w:val="001E291F"/>
    <w:rsid w:val="001F0393"/>
    <w:rsid w:val="001F1997"/>
    <w:rsid w:val="001F4174"/>
    <w:rsid w:val="001F7825"/>
    <w:rsid w:val="00201607"/>
    <w:rsid w:val="00201BAD"/>
    <w:rsid w:val="00203DF6"/>
    <w:rsid w:val="00204645"/>
    <w:rsid w:val="00205CFD"/>
    <w:rsid w:val="00206B66"/>
    <w:rsid w:val="00207B47"/>
    <w:rsid w:val="00211F8D"/>
    <w:rsid w:val="00215D4A"/>
    <w:rsid w:val="002207FB"/>
    <w:rsid w:val="00230327"/>
    <w:rsid w:val="00230FAE"/>
    <w:rsid w:val="00233D54"/>
    <w:rsid w:val="00236CF5"/>
    <w:rsid w:val="002415BD"/>
    <w:rsid w:val="0024472A"/>
    <w:rsid w:val="0024558F"/>
    <w:rsid w:val="00246C6A"/>
    <w:rsid w:val="00251605"/>
    <w:rsid w:val="00252011"/>
    <w:rsid w:val="002604A8"/>
    <w:rsid w:val="00261F1A"/>
    <w:rsid w:val="0026263B"/>
    <w:rsid w:val="00264CBB"/>
    <w:rsid w:val="00264D1D"/>
    <w:rsid w:val="002658D2"/>
    <w:rsid w:val="002704F2"/>
    <w:rsid w:val="00271561"/>
    <w:rsid w:val="00272A5B"/>
    <w:rsid w:val="00275841"/>
    <w:rsid w:val="0028054C"/>
    <w:rsid w:val="00282BFA"/>
    <w:rsid w:val="0028388C"/>
    <w:rsid w:val="002915B8"/>
    <w:rsid w:val="002944FC"/>
    <w:rsid w:val="002949F1"/>
    <w:rsid w:val="00294AE4"/>
    <w:rsid w:val="00294FBE"/>
    <w:rsid w:val="002A00AE"/>
    <w:rsid w:val="002A20B0"/>
    <w:rsid w:val="002A467F"/>
    <w:rsid w:val="002A46DB"/>
    <w:rsid w:val="002A7463"/>
    <w:rsid w:val="002A7912"/>
    <w:rsid w:val="002B1A3F"/>
    <w:rsid w:val="002B3395"/>
    <w:rsid w:val="002B59EC"/>
    <w:rsid w:val="002B68DB"/>
    <w:rsid w:val="002C31B5"/>
    <w:rsid w:val="002C443D"/>
    <w:rsid w:val="002C5504"/>
    <w:rsid w:val="002C55F4"/>
    <w:rsid w:val="002D1039"/>
    <w:rsid w:val="002D37E1"/>
    <w:rsid w:val="002D471D"/>
    <w:rsid w:val="002D4BB9"/>
    <w:rsid w:val="002E10AD"/>
    <w:rsid w:val="002E1A01"/>
    <w:rsid w:val="002E2748"/>
    <w:rsid w:val="002E4056"/>
    <w:rsid w:val="002E4BBE"/>
    <w:rsid w:val="002E7021"/>
    <w:rsid w:val="002E76CE"/>
    <w:rsid w:val="002F6BB3"/>
    <w:rsid w:val="00301962"/>
    <w:rsid w:val="003031B0"/>
    <w:rsid w:val="003063BD"/>
    <w:rsid w:val="00306FB7"/>
    <w:rsid w:val="0030743B"/>
    <w:rsid w:val="00312020"/>
    <w:rsid w:val="003144C1"/>
    <w:rsid w:val="00314C9A"/>
    <w:rsid w:val="00316C2C"/>
    <w:rsid w:val="003208B6"/>
    <w:rsid w:val="00323D28"/>
    <w:rsid w:val="00327B8B"/>
    <w:rsid w:val="003309A1"/>
    <w:rsid w:val="00330AB2"/>
    <w:rsid w:val="00332D4A"/>
    <w:rsid w:val="00333B9D"/>
    <w:rsid w:val="00334E2B"/>
    <w:rsid w:val="003438A5"/>
    <w:rsid w:val="003453E8"/>
    <w:rsid w:val="00347B81"/>
    <w:rsid w:val="00360EB2"/>
    <w:rsid w:val="00361BBE"/>
    <w:rsid w:val="003620C9"/>
    <w:rsid w:val="00362815"/>
    <w:rsid w:val="003639C2"/>
    <w:rsid w:val="00364EFD"/>
    <w:rsid w:val="00366FE9"/>
    <w:rsid w:val="00370201"/>
    <w:rsid w:val="0037090B"/>
    <w:rsid w:val="00370ECA"/>
    <w:rsid w:val="00372B54"/>
    <w:rsid w:val="00373B3B"/>
    <w:rsid w:val="00377A0E"/>
    <w:rsid w:val="003813BB"/>
    <w:rsid w:val="00384047"/>
    <w:rsid w:val="003862C5"/>
    <w:rsid w:val="003946D6"/>
    <w:rsid w:val="00397FA2"/>
    <w:rsid w:val="003A5BEC"/>
    <w:rsid w:val="003A71CC"/>
    <w:rsid w:val="003A773F"/>
    <w:rsid w:val="003B1965"/>
    <w:rsid w:val="003B19BC"/>
    <w:rsid w:val="003B33C1"/>
    <w:rsid w:val="003B3629"/>
    <w:rsid w:val="003B5978"/>
    <w:rsid w:val="003D09BA"/>
    <w:rsid w:val="003D19AB"/>
    <w:rsid w:val="003D3CD9"/>
    <w:rsid w:val="003D3F5B"/>
    <w:rsid w:val="003D582D"/>
    <w:rsid w:val="003E0B5D"/>
    <w:rsid w:val="003E4069"/>
    <w:rsid w:val="003E4711"/>
    <w:rsid w:val="003E4B6D"/>
    <w:rsid w:val="003E5338"/>
    <w:rsid w:val="003E6D05"/>
    <w:rsid w:val="003F1539"/>
    <w:rsid w:val="003F3897"/>
    <w:rsid w:val="003F5613"/>
    <w:rsid w:val="003F5749"/>
    <w:rsid w:val="003F6B3C"/>
    <w:rsid w:val="004007B5"/>
    <w:rsid w:val="00401903"/>
    <w:rsid w:val="00406D78"/>
    <w:rsid w:val="004078BB"/>
    <w:rsid w:val="00412267"/>
    <w:rsid w:val="00416D9E"/>
    <w:rsid w:val="004215C9"/>
    <w:rsid w:val="00426E28"/>
    <w:rsid w:val="004275EA"/>
    <w:rsid w:val="004310BE"/>
    <w:rsid w:val="00431B09"/>
    <w:rsid w:val="00442159"/>
    <w:rsid w:val="00442624"/>
    <w:rsid w:val="00445F5C"/>
    <w:rsid w:val="00447299"/>
    <w:rsid w:val="00447F19"/>
    <w:rsid w:val="00450FCE"/>
    <w:rsid w:val="0045458B"/>
    <w:rsid w:val="00454C10"/>
    <w:rsid w:val="0045527D"/>
    <w:rsid w:val="004637D0"/>
    <w:rsid w:val="00466B24"/>
    <w:rsid w:val="00467236"/>
    <w:rsid w:val="00467A89"/>
    <w:rsid w:val="00467BEC"/>
    <w:rsid w:val="004774A6"/>
    <w:rsid w:val="00480322"/>
    <w:rsid w:val="004808FA"/>
    <w:rsid w:val="004817E9"/>
    <w:rsid w:val="00486018"/>
    <w:rsid w:val="00486D04"/>
    <w:rsid w:val="00493EAE"/>
    <w:rsid w:val="00495F63"/>
    <w:rsid w:val="004A0DE3"/>
    <w:rsid w:val="004A3F02"/>
    <w:rsid w:val="004A4D7D"/>
    <w:rsid w:val="004A5BAF"/>
    <w:rsid w:val="004B162A"/>
    <w:rsid w:val="004B5784"/>
    <w:rsid w:val="004B6B51"/>
    <w:rsid w:val="004C21A3"/>
    <w:rsid w:val="004C2203"/>
    <w:rsid w:val="004C36C5"/>
    <w:rsid w:val="004C3C5B"/>
    <w:rsid w:val="004C52B3"/>
    <w:rsid w:val="004C5F21"/>
    <w:rsid w:val="004D18E7"/>
    <w:rsid w:val="004D6953"/>
    <w:rsid w:val="004E295C"/>
    <w:rsid w:val="004E4C00"/>
    <w:rsid w:val="004F2FF2"/>
    <w:rsid w:val="004F33EC"/>
    <w:rsid w:val="004F3A28"/>
    <w:rsid w:val="004F4808"/>
    <w:rsid w:val="004F64D2"/>
    <w:rsid w:val="004F70F2"/>
    <w:rsid w:val="004F78EE"/>
    <w:rsid w:val="005013F0"/>
    <w:rsid w:val="00501859"/>
    <w:rsid w:val="00502443"/>
    <w:rsid w:val="00507F5A"/>
    <w:rsid w:val="00511858"/>
    <w:rsid w:val="00513C3C"/>
    <w:rsid w:val="005146F0"/>
    <w:rsid w:val="00516598"/>
    <w:rsid w:val="00524B1D"/>
    <w:rsid w:val="0052664A"/>
    <w:rsid w:val="00527BE5"/>
    <w:rsid w:val="00531AF5"/>
    <w:rsid w:val="00532238"/>
    <w:rsid w:val="00535767"/>
    <w:rsid w:val="00546A41"/>
    <w:rsid w:val="005479A4"/>
    <w:rsid w:val="005541DB"/>
    <w:rsid w:val="005562DD"/>
    <w:rsid w:val="00557C1B"/>
    <w:rsid w:val="00561559"/>
    <w:rsid w:val="00562140"/>
    <w:rsid w:val="005642F5"/>
    <w:rsid w:val="005725CB"/>
    <w:rsid w:val="005726E4"/>
    <w:rsid w:val="00572BBF"/>
    <w:rsid w:val="005736B8"/>
    <w:rsid w:val="00573AA7"/>
    <w:rsid w:val="00576C0C"/>
    <w:rsid w:val="0057731C"/>
    <w:rsid w:val="005779F2"/>
    <w:rsid w:val="005879C7"/>
    <w:rsid w:val="005A33AD"/>
    <w:rsid w:val="005A3BDC"/>
    <w:rsid w:val="005A7820"/>
    <w:rsid w:val="005A78D9"/>
    <w:rsid w:val="005B1BCE"/>
    <w:rsid w:val="005B2DD0"/>
    <w:rsid w:val="005B3023"/>
    <w:rsid w:val="005C08BB"/>
    <w:rsid w:val="005C39DC"/>
    <w:rsid w:val="005D523A"/>
    <w:rsid w:val="005D6964"/>
    <w:rsid w:val="005E05C8"/>
    <w:rsid w:val="005E1B43"/>
    <w:rsid w:val="005E2F0A"/>
    <w:rsid w:val="005E4CB3"/>
    <w:rsid w:val="005E614E"/>
    <w:rsid w:val="005F1AC7"/>
    <w:rsid w:val="005F4C4F"/>
    <w:rsid w:val="005F5E74"/>
    <w:rsid w:val="005F7B4F"/>
    <w:rsid w:val="00600ECE"/>
    <w:rsid w:val="00603D00"/>
    <w:rsid w:val="00604573"/>
    <w:rsid w:val="00615AC3"/>
    <w:rsid w:val="006212F7"/>
    <w:rsid w:val="00623BCD"/>
    <w:rsid w:val="006252DF"/>
    <w:rsid w:val="00627FB9"/>
    <w:rsid w:val="00631739"/>
    <w:rsid w:val="00632632"/>
    <w:rsid w:val="006334D3"/>
    <w:rsid w:val="006334E0"/>
    <w:rsid w:val="00633A8A"/>
    <w:rsid w:val="0063713D"/>
    <w:rsid w:val="00640E65"/>
    <w:rsid w:val="00642F25"/>
    <w:rsid w:val="00651EED"/>
    <w:rsid w:val="00654FF0"/>
    <w:rsid w:val="00656753"/>
    <w:rsid w:val="0066087F"/>
    <w:rsid w:val="00661786"/>
    <w:rsid w:val="00664005"/>
    <w:rsid w:val="00664F78"/>
    <w:rsid w:val="00666860"/>
    <w:rsid w:val="00667987"/>
    <w:rsid w:val="00670324"/>
    <w:rsid w:val="00671456"/>
    <w:rsid w:val="0068047D"/>
    <w:rsid w:val="0068196F"/>
    <w:rsid w:val="006862B3"/>
    <w:rsid w:val="00692792"/>
    <w:rsid w:val="00692E4A"/>
    <w:rsid w:val="006931A7"/>
    <w:rsid w:val="00695268"/>
    <w:rsid w:val="00697440"/>
    <w:rsid w:val="006A0D4C"/>
    <w:rsid w:val="006B0ED9"/>
    <w:rsid w:val="006B5E19"/>
    <w:rsid w:val="006B7C98"/>
    <w:rsid w:val="006C12D3"/>
    <w:rsid w:val="006C2051"/>
    <w:rsid w:val="006C437D"/>
    <w:rsid w:val="006C6515"/>
    <w:rsid w:val="006C7434"/>
    <w:rsid w:val="006C758B"/>
    <w:rsid w:val="006D0522"/>
    <w:rsid w:val="006D0D5A"/>
    <w:rsid w:val="006D3025"/>
    <w:rsid w:val="006D370B"/>
    <w:rsid w:val="006E0C75"/>
    <w:rsid w:val="006E122B"/>
    <w:rsid w:val="006E3C33"/>
    <w:rsid w:val="006E61DB"/>
    <w:rsid w:val="006E6D0D"/>
    <w:rsid w:val="006E7F71"/>
    <w:rsid w:val="006F171B"/>
    <w:rsid w:val="006F2A82"/>
    <w:rsid w:val="006F2DFA"/>
    <w:rsid w:val="006F38E9"/>
    <w:rsid w:val="006F4D63"/>
    <w:rsid w:val="006F71D9"/>
    <w:rsid w:val="0070071E"/>
    <w:rsid w:val="00702BDC"/>
    <w:rsid w:val="0071392D"/>
    <w:rsid w:val="007162F1"/>
    <w:rsid w:val="00717532"/>
    <w:rsid w:val="0071791D"/>
    <w:rsid w:val="00720E53"/>
    <w:rsid w:val="007258BC"/>
    <w:rsid w:val="00727C8F"/>
    <w:rsid w:val="007309B1"/>
    <w:rsid w:val="00730D56"/>
    <w:rsid w:val="00733B36"/>
    <w:rsid w:val="007376EF"/>
    <w:rsid w:val="007452F5"/>
    <w:rsid w:val="007466B3"/>
    <w:rsid w:val="0074788E"/>
    <w:rsid w:val="0075267F"/>
    <w:rsid w:val="00753E0A"/>
    <w:rsid w:val="00754BB2"/>
    <w:rsid w:val="00756972"/>
    <w:rsid w:val="007637FC"/>
    <w:rsid w:val="00764DEF"/>
    <w:rsid w:val="0076567E"/>
    <w:rsid w:val="0077148F"/>
    <w:rsid w:val="0077152A"/>
    <w:rsid w:val="00772017"/>
    <w:rsid w:val="007731B0"/>
    <w:rsid w:val="007733A6"/>
    <w:rsid w:val="007749AC"/>
    <w:rsid w:val="007750A7"/>
    <w:rsid w:val="00776D72"/>
    <w:rsid w:val="00777226"/>
    <w:rsid w:val="007810ED"/>
    <w:rsid w:val="0078122C"/>
    <w:rsid w:val="00781EF0"/>
    <w:rsid w:val="00787190"/>
    <w:rsid w:val="00790804"/>
    <w:rsid w:val="00795832"/>
    <w:rsid w:val="007A187A"/>
    <w:rsid w:val="007A2A5F"/>
    <w:rsid w:val="007B345C"/>
    <w:rsid w:val="007B7A3E"/>
    <w:rsid w:val="007C0984"/>
    <w:rsid w:val="007C235E"/>
    <w:rsid w:val="007C272F"/>
    <w:rsid w:val="007C481F"/>
    <w:rsid w:val="007C54A8"/>
    <w:rsid w:val="007C6EB8"/>
    <w:rsid w:val="007C73BB"/>
    <w:rsid w:val="007D123F"/>
    <w:rsid w:val="007D36B5"/>
    <w:rsid w:val="007D5499"/>
    <w:rsid w:val="007D69BD"/>
    <w:rsid w:val="007E259D"/>
    <w:rsid w:val="007E405A"/>
    <w:rsid w:val="007F09DD"/>
    <w:rsid w:val="007F26EF"/>
    <w:rsid w:val="007F3A96"/>
    <w:rsid w:val="007F6645"/>
    <w:rsid w:val="007F7105"/>
    <w:rsid w:val="00800ADA"/>
    <w:rsid w:val="00805C0D"/>
    <w:rsid w:val="0081021F"/>
    <w:rsid w:val="008205D6"/>
    <w:rsid w:val="008210C5"/>
    <w:rsid w:val="00822720"/>
    <w:rsid w:val="00823183"/>
    <w:rsid w:val="00826D1A"/>
    <w:rsid w:val="0083431D"/>
    <w:rsid w:val="00834945"/>
    <w:rsid w:val="008412EC"/>
    <w:rsid w:val="008503D5"/>
    <w:rsid w:val="00850A33"/>
    <w:rsid w:val="0085131B"/>
    <w:rsid w:val="00851A88"/>
    <w:rsid w:val="00854418"/>
    <w:rsid w:val="0085443A"/>
    <w:rsid w:val="008576C2"/>
    <w:rsid w:val="008579D8"/>
    <w:rsid w:val="00860759"/>
    <w:rsid w:val="00862D21"/>
    <w:rsid w:val="0086329B"/>
    <w:rsid w:val="00866634"/>
    <w:rsid w:val="00870E22"/>
    <w:rsid w:val="00871597"/>
    <w:rsid w:val="00873E4D"/>
    <w:rsid w:val="00875942"/>
    <w:rsid w:val="0088045B"/>
    <w:rsid w:val="00884081"/>
    <w:rsid w:val="00884FAE"/>
    <w:rsid w:val="00885928"/>
    <w:rsid w:val="00885C29"/>
    <w:rsid w:val="00886264"/>
    <w:rsid w:val="008873F3"/>
    <w:rsid w:val="00890172"/>
    <w:rsid w:val="00896BDF"/>
    <w:rsid w:val="008A2DF9"/>
    <w:rsid w:val="008A3B68"/>
    <w:rsid w:val="008A3C28"/>
    <w:rsid w:val="008A4573"/>
    <w:rsid w:val="008A574B"/>
    <w:rsid w:val="008B1334"/>
    <w:rsid w:val="008B19C8"/>
    <w:rsid w:val="008B1CFC"/>
    <w:rsid w:val="008B26CE"/>
    <w:rsid w:val="008B367D"/>
    <w:rsid w:val="008B427A"/>
    <w:rsid w:val="008B66F2"/>
    <w:rsid w:val="008B7C51"/>
    <w:rsid w:val="008C19D8"/>
    <w:rsid w:val="008C2905"/>
    <w:rsid w:val="008C2D28"/>
    <w:rsid w:val="008C49DF"/>
    <w:rsid w:val="008C6655"/>
    <w:rsid w:val="008C730D"/>
    <w:rsid w:val="008D09C8"/>
    <w:rsid w:val="008D5C8C"/>
    <w:rsid w:val="008D7244"/>
    <w:rsid w:val="008D7DA8"/>
    <w:rsid w:val="008E18AF"/>
    <w:rsid w:val="008E67C8"/>
    <w:rsid w:val="008E6D96"/>
    <w:rsid w:val="008F5271"/>
    <w:rsid w:val="008F687B"/>
    <w:rsid w:val="008F7832"/>
    <w:rsid w:val="0090278F"/>
    <w:rsid w:val="009034B6"/>
    <w:rsid w:val="00904868"/>
    <w:rsid w:val="009059AA"/>
    <w:rsid w:val="00905CFA"/>
    <w:rsid w:val="009068FE"/>
    <w:rsid w:val="00911FC3"/>
    <w:rsid w:val="0091351E"/>
    <w:rsid w:val="0091537E"/>
    <w:rsid w:val="00923718"/>
    <w:rsid w:val="00923C34"/>
    <w:rsid w:val="00924BB3"/>
    <w:rsid w:val="009259BE"/>
    <w:rsid w:val="009317A1"/>
    <w:rsid w:val="00933534"/>
    <w:rsid w:val="00934097"/>
    <w:rsid w:val="009346EC"/>
    <w:rsid w:val="009372AF"/>
    <w:rsid w:val="00944DEF"/>
    <w:rsid w:val="00947418"/>
    <w:rsid w:val="009509C5"/>
    <w:rsid w:val="009523CC"/>
    <w:rsid w:val="00954BBE"/>
    <w:rsid w:val="009555F7"/>
    <w:rsid w:val="00956C15"/>
    <w:rsid w:val="009575A4"/>
    <w:rsid w:val="00961F60"/>
    <w:rsid w:val="009707B8"/>
    <w:rsid w:val="00971B84"/>
    <w:rsid w:val="00971DC6"/>
    <w:rsid w:val="00972BB6"/>
    <w:rsid w:val="00973DA7"/>
    <w:rsid w:val="00974ADA"/>
    <w:rsid w:val="009757FC"/>
    <w:rsid w:val="00976E9D"/>
    <w:rsid w:val="009810CA"/>
    <w:rsid w:val="00982F2D"/>
    <w:rsid w:val="00986731"/>
    <w:rsid w:val="00990081"/>
    <w:rsid w:val="00991B1D"/>
    <w:rsid w:val="009941A6"/>
    <w:rsid w:val="0099684C"/>
    <w:rsid w:val="009A11B4"/>
    <w:rsid w:val="009B35D3"/>
    <w:rsid w:val="009B39C9"/>
    <w:rsid w:val="009B3EE3"/>
    <w:rsid w:val="009B7950"/>
    <w:rsid w:val="009C4E3E"/>
    <w:rsid w:val="009C6C2F"/>
    <w:rsid w:val="009D10B8"/>
    <w:rsid w:val="009D1376"/>
    <w:rsid w:val="009D555C"/>
    <w:rsid w:val="009D5816"/>
    <w:rsid w:val="009D5BA7"/>
    <w:rsid w:val="009E157C"/>
    <w:rsid w:val="009E1C52"/>
    <w:rsid w:val="009E7816"/>
    <w:rsid w:val="009F345A"/>
    <w:rsid w:val="009F470C"/>
    <w:rsid w:val="009F4846"/>
    <w:rsid w:val="009F522D"/>
    <w:rsid w:val="009F6A3C"/>
    <w:rsid w:val="00A002AD"/>
    <w:rsid w:val="00A02C88"/>
    <w:rsid w:val="00A04C74"/>
    <w:rsid w:val="00A0573E"/>
    <w:rsid w:val="00A05C9A"/>
    <w:rsid w:val="00A06CA4"/>
    <w:rsid w:val="00A10409"/>
    <w:rsid w:val="00A12455"/>
    <w:rsid w:val="00A15D57"/>
    <w:rsid w:val="00A15F73"/>
    <w:rsid w:val="00A16E86"/>
    <w:rsid w:val="00A16FAC"/>
    <w:rsid w:val="00A17A64"/>
    <w:rsid w:val="00A20C10"/>
    <w:rsid w:val="00A210BB"/>
    <w:rsid w:val="00A24688"/>
    <w:rsid w:val="00A2722C"/>
    <w:rsid w:val="00A27358"/>
    <w:rsid w:val="00A43E97"/>
    <w:rsid w:val="00A443A4"/>
    <w:rsid w:val="00A53A39"/>
    <w:rsid w:val="00A53E9B"/>
    <w:rsid w:val="00A55B7B"/>
    <w:rsid w:val="00A56606"/>
    <w:rsid w:val="00A57014"/>
    <w:rsid w:val="00A578CF"/>
    <w:rsid w:val="00A60698"/>
    <w:rsid w:val="00A63186"/>
    <w:rsid w:val="00A675BA"/>
    <w:rsid w:val="00A67683"/>
    <w:rsid w:val="00A7780E"/>
    <w:rsid w:val="00A817ED"/>
    <w:rsid w:val="00A85705"/>
    <w:rsid w:val="00A8654A"/>
    <w:rsid w:val="00A867E1"/>
    <w:rsid w:val="00A905DF"/>
    <w:rsid w:val="00A910B2"/>
    <w:rsid w:val="00A943F5"/>
    <w:rsid w:val="00A94AE0"/>
    <w:rsid w:val="00A9726E"/>
    <w:rsid w:val="00A97F6F"/>
    <w:rsid w:val="00AA02E5"/>
    <w:rsid w:val="00AA0DEA"/>
    <w:rsid w:val="00AA1CEF"/>
    <w:rsid w:val="00AA33FA"/>
    <w:rsid w:val="00AB5E89"/>
    <w:rsid w:val="00AC3353"/>
    <w:rsid w:val="00AC36F7"/>
    <w:rsid w:val="00AC37B0"/>
    <w:rsid w:val="00AC7C76"/>
    <w:rsid w:val="00AC7FAD"/>
    <w:rsid w:val="00AD0F75"/>
    <w:rsid w:val="00AD2B09"/>
    <w:rsid w:val="00AD2C0A"/>
    <w:rsid w:val="00AD4098"/>
    <w:rsid w:val="00AD601F"/>
    <w:rsid w:val="00AD6936"/>
    <w:rsid w:val="00AE0F6A"/>
    <w:rsid w:val="00AE4C30"/>
    <w:rsid w:val="00AE5B51"/>
    <w:rsid w:val="00AE7041"/>
    <w:rsid w:val="00AE732F"/>
    <w:rsid w:val="00AF0A87"/>
    <w:rsid w:val="00AF0CEB"/>
    <w:rsid w:val="00B01DE2"/>
    <w:rsid w:val="00B0285A"/>
    <w:rsid w:val="00B05D07"/>
    <w:rsid w:val="00B06B5E"/>
    <w:rsid w:val="00B06CC4"/>
    <w:rsid w:val="00B07498"/>
    <w:rsid w:val="00B077EF"/>
    <w:rsid w:val="00B159FD"/>
    <w:rsid w:val="00B2478F"/>
    <w:rsid w:val="00B24889"/>
    <w:rsid w:val="00B2670E"/>
    <w:rsid w:val="00B26E8D"/>
    <w:rsid w:val="00B27390"/>
    <w:rsid w:val="00B42B49"/>
    <w:rsid w:val="00B44FE5"/>
    <w:rsid w:val="00B4625B"/>
    <w:rsid w:val="00B46317"/>
    <w:rsid w:val="00B466FF"/>
    <w:rsid w:val="00B50321"/>
    <w:rsid w:val="00B51703"/>
    <w:rsid w:val="00B53A90"/>
    <w:rsid w:val="00B548BE"/>
    <w:rsid w:val="00B54AA4"/>
    <w:rsid w:val="00B5718F"/>
    <w:rsid w:val="00B5734C"/>
    <w:rsid w:val="00B63424"/>
    <w:rsid w:val="00B66C43"/>
    <w:rsid w:val="00B72E9B"/>
    <w:rsid w:val="00B7601E"/>
    <w:rsid w:val="00B77DFC"/>
    <w:rsid w:val="00B83434"/>
    <w:rsid w:val="00B84AF4"/>
    <w:rsid w:val="00B86536"/>
    <w:rsid w:val="00B87846"/>
    <w:rsid w:val="00B91CEA"/>
    <w:rsid w:val="00B93753"/>
    <w:rsid w:val="00B94984"/>
    <w:rsid w:val="00B97C9B"/>
    <w:rsid w:val="00BA2B9C"/>
    <w:rsid w:val="00BA2E24"/>
    <w:rsid w:val="00BA33B9"/>
    <w:rsid w:val="00BA41FE"/>
    <w:rsid w:val="00BA5183"/>
    <w:rsid w:val="00BA727C"/>
    <w:rsid w:val="00BB4387"/>
    <w:rsid w:val="00BB4FB0"/>
    <w:rsid w:val="00BC45DE"/>
    <w:rsid w:val="00BC45FF"/>
    <w:rsid w:val="00BC579B"/>
    <w:rsid w:val="00BC6D96"/>
    <w:rsid w:val="00BD0CB5"/>
    <w:rsid w:val="00BD227F"/>
    <w:rsid w:val="00BD34D1"/>
    <w:rsid w:val="00BD5F3F"/>
    <w:rsid w:val="00BE1E40"/>
    <w:rsid w:val="00BE7D62"/>
    <w:rsid w:val="00BF1126"/>
    <w:rsid w:val="00BF2BC0"/>
    <w:rsid w:val="00BF31D5"/>
    <w:rsid w:val="00BF4375"/>
    <w:rsid w:val="00BF4517"/>
    <w:rsid w:val="00BF5338"/>
    <w:rsid w:val="00BF5352"/>
    <w:rsid w:val="00BF7A6C"/>
    <w:rsid w:val="00C005D7"/>
    <w:rsid w:val="00C00665"/>
    <w:rsid w:val="00C0091D"/>
    <w:rsid w:val="00C02C88"/>
    <w:rsid w:val="00C03E65"/>
    <w:rsid w:val="00C042EE"/>
    <w:rsid w:val="00C05B36"/>
    <w:rsid w:val="00C07CC7"/>
    <w:rsid w:val="00C10883"/>
    <w:rsid w:val="00C12729"/>
    <w:rsid w:val="00C12AE1"/>
    <w:rsid w:val="00C1419D"/>
    <w:rsid w:val="00C15CC1"/>
    <w:rsid w:val="00C179AE"/>
    <w:rsid w:val="00C209B4"/>
    <w:rsid w:val="00C22902"/>
    <w:rsid w:val="00C25C0B"/>
    <w:rsid w:val="00C26C5F"/>
    <w:rsid w:val="00C26DF0"/>
    <w:rsid w:val="00C3457D"/>
    <w:rsid w:val="00C347E6"/>
    <w:rsid w:val="00C52547"/>
    <w:rsid w:val="00C52AC5"/>
    <w:rsid w:val="00C5541A"/>
    <w:rsid w:val="00C5635A"/>
    <w:rsid w:val="00C573AB"/>
    <w:rsid w:val="00C6366F"/>
    <w:rsid w:val="00C63DA7"/>
    <w:rsid w:val="00C70003"/>
    <w:rsid w:val="00C71469"/>
    <w:rsid w:val="00C743AD"/>
    <w:rsid w:val="00C81A9B"/>
    <w:rsid w:val="00C82F9E"/>
    <w:rsid w:val="00C8305E"/>
    <w:rsid w:val="00C832EB"/>
    <w:rsid w:val="00C84E98"/>
    <w:rsid w:val="00C866E4"/>
    <w:rsid w:val="00C9043D"/>
    <w:rsid w:val="00C907D9"/>
    <w:rsid w:val="00C90C61"/>
    <w:rsid w:val="00C918F2"/>
    <w:rsid w:val="00C9316A"/>
    <w:rsid w:val="00CA2D06"/>
    <w:rsid w:val="00CA4DB5"/>
    <w:rsid w:val="00CA4EFC"/>
    <w:rsid w:val="00CA5A1E"/>
    <w:rsid w:val="00CB2D3E"/>
    <w:rsid w:val="00CB7A5A"/>
    <w:rsid w:val="00CC361D"/>
    <w:rsid w:val="00CC3DF5"/>
    <w:rsid w:val="00CC62C3"/>
    <w:rsid w:val="00CD308E"/>
    <w:rsid w:val="00CD4C3E"/>
    <w:rsid w:val="00CD71FD"/>
    <w:rsid w:val="00CE0CD2"/>
    <w:rsid w:val="00CE77B9"/>
    <w:rsid w:val="00CF275F"/>
    <w:rsid w:val="00D00CE5"/>
    <w:rsid w:val="00D012FF"/>
    <w:rsid w:val="00D01DF0"/>
    <w:rsid w:val="00D025F0"/>
    <w:rsid w:val="00D043B0"/>
    <w:rsid w:val="00D0476A"/>
    <w:rsid w:val="00D051C3"/>
    <w:rsid w:val="00D068CA"/>
    <w:rsid w:val="00D06BF1"/>
    <w:rsid w:val="00D07363"/>
    <w:rsid w:val="00D139CC"/>
    <w:rsid w:val="00D1567D"/>
    <w:rsid w:val="00D175B4"/>
    <w:rsid w:val="00D17F10"/>
    <w:rsid w:val="00D224EF"/>
    <w:rsid w:val="00D26490"/>
    <w:rsid w:val="00D3014E"/>
    <w:rsid w:val="00D351DF"/>
    <w:rsid w:val="00D35B3E"/>
    <w:rsid w:val="00D40D9C"/>
    <w:rsid w:val="00D42650"/>
    <w:rsid w:val="00D43F68"/>
    <w:rsid w:val="00D44E7A"/>
    <w:rsid w:val="00D45255"/>
    <w:rsid w:val="00D50994"/>
    <w:rsid w:val="00D50A25"/>
    <w:rsid w:val="00D5254B"/>
    <w:rsid w:val="00D53B08"/>
    <w:rsid w:val="00D541E0"/>
    <w:rsid w:val="00D56824"/>
    <w:rsid w:val="00D67D1A"/>
    <w:rsid w:val="00D72E24"/>
    <w:rsid w:val="00D74EC5"/>
    <w:rsid w:val="00D77745"/>
    <w:rsid w:val="00D806CF"/>
    <w:rsid w:val="00D8142C"/>
    <w:rsid w:val="00D839CE"/>
    <w:rsid w:val="00D875FE"/>
    <w:rsid w:val="00D90493"/>
    <w:rsid w:val="00D91FD7"/>
    <w:rsid w:val="00D92B94"/>
    <w:rsid w:val="00D92F2C"/>
    <w:rsid w:val="00D93165"/>
    <w:rsid w:val="00D931A7"/>
    <w:rsid w:val="00D93285"/>
    <w:rsid w:val="00D9439A"/>
    <w:rsid w:val="00D95C68"/>
    <w:rsid w:val="00DA0247"/>
    <w:rsid w:val="00DA088A"/>
    <w:rsid w:val="00DA2656"/>
    <w:rsid w:val="00DA45F4"/>
    <w:rsid w:val="00DB6457"/>
    <w:rsid w:val="00DC2657"/>
    <w:rsid w:val="00DC2A93"/>
    <w:rsid w:val="00DC3114"/>
    <w:rsid w:val="00DD20E0"/>
    <w:rsid w:val="00DD49DA"/>
    <w:rsid w:val="00DD4C30"/>
    <w:rsid w:val="00DD5FDA"/>
    <w:rsid w:val="00DD65A7"/>
    <w:rsid w:val="00DD670C"/>
    <w:rsid w:val="00DD6E7F"/>
    <w:rsid w:val="00DE2947"/>
    <w:rsid w:val="00DE3DAA"/>
    <w:rsid w:val="00DE70FC"/>
    <w:rsid w:val="00DF39ED"/>
    <w:rsid w:val="00DF3CB8"/>
    <w:rsid w:val="00DF3EB0"/>
    <w:rsid w:val="00DF453A"/>
    <w:rsid w:val="00DF48FA"/>
    <w:rsid w:val="00E02E5A"/>
    <w:rsid w:val="00E03BBB"/>
    <w:rsid w:val="00E0490F"/>
    <w:rsid w:val="00E04C39"/>
    <w:rsid w:val="00E05129"/>
    <w:rsid w:val="00E06CA3"/>
    <w:rsid w:val="00E06DB2"/>
    <w:rsid w:val="00E071DF"/>
    <w:rsid w:val="00E12482"/>
    <w:rsid w:val="00E1280F"/>
    <w:rsid w:val="00E13CAB"/>
    <w:rsid w:val="00E2171F"/>
    <w:rsid w:val="00E21CFC"/>
    <w:rsid w:val="00E3378D"/>
    <w:rsid w:val="00E40BC9"/>
    <w:rsid w:val="00E45860"/>
    <w:rsid w:val="00E5342E"/>
    <w:rsid w:val="00E5381A"/>
    <w:rsid w:val="00E53CD3"/>
    <w:rsid w:val="00E55469"/>
    <w:rsid w:val="00E56B04"/>
    <w:rsid w:val="00E57007"/>
    <w:rsid w:val="00E57FB0"/>
    <w:rsid w:val="00E622F0"/>
    <w:rsid w:val="00E6343F"/>
    <w:rsid w:val="00E64587"/>
    <w:rsid w:val="00E65D85"/>
    <w:rsid w:val="00E67F7E"/>
    <w:rsid w:val="00E70493"/>
    <w:rsid w:val="00E71D63"/>
    <w:rsid w:val="00E71EDC"/>
    <w:rsid w:val="00E72506"/>
    <w:rsid w:val="00E7564B"/>
    <w:rsid w:val="00E76016"/>
    <w:rsid w:val="00E83AD9"/>
    <w:rsid w:val="00E876E8"/>
    <w:rsid w:val="00E87DEA"/>
    <w:rsid w:val="00E90099"/>
    <w:rsid w:val="00E91AD3"/>
    <w:rsid w:val="00E93AB5"/>
    <w:rsid w:val="00E94F87"/>
    <w:rsid w:val="00E9589A"/>
    <w:rsid w:val="00E97FD9"/>
    <w:rsid w:val="00EA4143"/>
    <w:rsid w:val="00EA6801"/>
    <w:rsid w:val="00EB1114"/>
    <w:rsid w:val="00EB288A"/>
    <w:rsid w:val="00EB4B1E"/>
    <w:rsid w:val="00EB5E64"/>
    <w:rsid w:val="00EB62D5"/>
    <w:rsid w:val="00EB687E"/>
    <w:rsid w:val="00EC15D5"/>
    <w:rsid w:val="00EC1CB3"/>
    <w:rsid w:val="00ED0DBF"/>
    <w:rsid w:val="00ED512A"/>
    <w:rsid w:val="00ED6192"/>
    <w:rsid w:val="00EE28D0"/>
    <w:rsid w:val="00EE501A"/>
    <w:rsid w:val="00EF1032"/>
    <w:rsid w:val="00EF6F08"/>
    <w:rsid w:val="00EF70FA"/>
    <w:rsid w:val="00F118BB"/>
    <w:rsid w:val="00F13F5D"/>
    <w:rsid w:val="00F141D8"/>
    <w:rsid w:val="00F1703E"/>
    <w:rsid w:val="00F208A2"/>
    <w:rsid w:val="00F20BE6"/>
    <w:rsid w:val="00F21DB8"/>
    <w:rsid w:val="00F2263E"/>
    <w:rsid w:val="00F26653"/>
    <w:rsid w:val="00F278A5"/>
    <w:rsid w:val="00F27E77"/>
    <w:rsid w:val="00F32665"/>
    <w:rsid w:val="00F331BE"/>
    <w:rsid w:val="00F33537"/>
    <w:rsid w:val="00F3530A"/>
    <w:rsid w:val="00F35C31"/>
    <w:rsid w:val="00F37DDA"/>
    <w:rsid w:val="00F45A5A"/>
    <w:rsid w:val="00F45D36"/>
    <w:rsid w:val="00F46A51"/>
    <w:rsid w:val="00F470E9"/>
    <w:rsid w:val="00F50595"/>
    <w:rsid w:val="00F509A9"/>
    <w:rsid w:val="00F52824"/>
    <w:rsid w:val="00F5441F"/>
    <w:rsid w:val="00F55329"/>
    <w:rsid w:val="00F6017F"/>
    <w:rsid w:val="00F601B5"/>
    <w:rsid w:val="00F60637"/>
    <w:rsid w:val="00F630FB"/>
    <w:rsid w:val="00F63A3F"/>
    <w:rsid w:val="00F67A86"/>
    <w:rsid w:val="00F70DFA"/>
    <w:rsid w:val="00F71278"/>
    <w:rsid w:val="00F72474"/>
    <w:rsid w:val="00F731FF"/>
    <w:rsid w:val="00F80232"/>
    <w:rsid w:val="00F80CF7"/>
    <w:rsid w:val="00F82D34"/>
    <w:rsid w:val="00F83C98"/>
    <w:rsid w:val="00F84C64"/>
    <w:rsid w:val="00F8501A"/>
    <w:rsid w:val="00F85518"/>
    <w:rsid w:val="00F92589"/>
    <w:rsid w:val="00F94393"/>
    <w:rsid w:val="00F94509"/>
    <w:rsid w:val="00FA03E0"/>
    <w:rsid w:val="00FA09AF"/>
    <w:rsid w:val="00FA1413"/>
    <w:rsid w:val="00FA63EF"/>
    <w:rsid w:val="00FB170D"/>
    <w:rsid w:val="00FB32F2"/>
    <w:rsid w:val="00FB34C2"/>
    <w:rsid w:val="00FB4ED2"/>
    <w:rsid w:val="00FB5DCF"/>
    <w:rsid w:val="00FB6771"/>
    <w:rsid w:val="00FC2908"/>
    <w:rsid w:val="00FC5785"/>
    <w:rsid w:val="00FC70AF"/>
    <w:rsid w:val="00FD009C"/>
    <w:rsid w:val="00FD2197"/>
    <w:rsid w:val="00FD47DB"/>
    <w:rsid w:val="00FD63EE"/>
    <w:rsid w:val="00FD7ED6"/>
    <w:rsid w:val="00FE11E4"/>
    <w:rsid w:val="00FE1B4D"/>
    <w:rsid w:val="00FE3687"/>
    <w:rsid w:val="00FE388E"/>
    <w:rsid w:val="00FE4082"/>
    <w:rsid w:val="00FE601D"/>
    <w:rsid w:val="00FF1FD9"/>
    <w:rsid w:val="00FF31F1"/>
    <w:rsid w:val="00FF43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F8DC7F"/>
  <w15:docId w15:val="{ACDB7D23-5F8A-4948-A91D-BA80D58B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54D"/>
    <w:pPr>
      <w:spacing w:after="120"/>
      <w:jc w:val="both"/>
    </w:pPr>
    <w:rPr>
      <w:rFonts w:ascii="Arial" w:hAnsi="Arial"/>
      <w:szCs w:val="24"/>
    </w:rPr>
  </w:style>
  <w:style w:type="paragraph" w:styleId="Heading1">
    <w:name w:val="heading 1"/>
    <w:basedOn w:val="Normal"/>
    <w:next w:val="Normal"/>
    <w:link w:val="Heading1Char"/>
    <w:qFormat/>
    <w:rsid w:val="001D154D"/>
    <w:pPr>
      <w:keepNext/>
      <w:numPr>
        <w:numId w:val="2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1D154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24558F"/>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24558F"/>
    <w:pPr>
      <w:keepNext/>
      <w:keepLines/>
      <w:spacing w:before="200" w:after="60"/>
      <w:outlineLvl w:val="3"/>
    </w:pPr>
    <w:rPr>
      <w:b/>
      <w:bCs/>
      <w:i/>
      <w:iCs/>
    </w:rPr>
  </w:style>
  <w:style w:type="paragraph" w:styleId="Heading5">
    <w:name w:val="heading 5"/>
    <w:aliases w:val="Para5"/>
    <w:basedOn w:val="Normal"/>
    <w:next w:val="Normal"/>
    <w:qFormat/>
    <w:rsid w:val="00F37DDA"/>
    <w:pPr>
      <w:numPr>
        <w:ilvl w:val="4"/>
        <w:numId w:val="12"/>
      </w:numPr>
      <w:spacing w:before="240" w:after="60"/>
      <w:outlineLvl w:val="4"/>
    </w:pPr>
    <w:rPr>
      <w:b/>
      <w:bCs/>
      <w:iCs/>
      <w:szCs w:val="26"/>
    </w:rPr>
  </w:style>
  <w:style w:type="paragraph" w:styleId="Heading6">
    <w:name w:val="heading 6"/>
    <w:basedOn w:val="Normal"/>
    <w:next w:val="Normal"/>
    <w:qFormat/>
    <w:rsid w:val="00F37DDA"/>
    <w:pPr>
      <w:numPr>
        <w:ilvl w:val="5"/>
        <w:numId w:val="12"/>
      </w:numPr>
      <w:spacing w:before="240" w:after="60"/>
      <w:outlineLvl w:val="5"/>
    </w:pPr>
    <w:rPr>
      <w:rFonts w:ascii="Times New Roman" w:hAnsi="Times New Roman"/>
      <w:b/>
      <w:bCs/>
    </w:rPr>
  </w:style>
  <w:style w:type="paragraph" w:styleId="Heading7">
    <w:name w:val="heading 7"/>
    <w:basedOn w:val="Normal"/>
    <w:next w:val="Normal"/>
    <w:qFormat/>
    <w:rsid w:val="00F37DDA"/>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F37DDA"/>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F37DDA"/>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1D15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54D"/>
  </w:style>
  <w:style w:type="paragraph" w:styleId="TOC1">
    <w:name w:val="toc 1"/>
    <w:next w:val="ASDEFCONNormal"/>
    <w:autoRedefine/>
    <w:uiPriority w:val="39"/>
    <w:rsid w:val="001D154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1D154D"/>
    <w:pPr>
      <w:spacing w:after="60"/>
      <w:ind w:left="1417" w:hanging="850"/>
    </w:pPr>
    <w:rPr>
      <w:rFonts w:ascii="Arial" w:hAnsi="Arial" w:cs="Arial"/>
      <w:szCs w:val="24"/>
    </w:rPr>
  </w:style>
  <w:style w:type="paragraph" w:styleId="DocumentMap">
    <w:name w:val="Document Map"/>
    <w:basedOn w:val="Normal"/>
    <w:semiHidden/>
    <w:pPr>
      <w:shd w:val="clear" w:color="auto" w:fill="000080"/>
    </w:pPr>
    <w:rPr>
      <w:rFonts w:ascii="Tahoma" w:hAnsi="Tahoma"/>
    </w:rPr>
  </w:style>
  <w:style w:type="paragraph" w:styleId="TOC3">
    <w:name w:val="toc 3"/>
    <w:basedOn w:val="Normal"/>
    <w:next w:val="Normal"/>
    <w:autoRedefine/>
    <w:rsid w:val="001D154D"/>
    <w:pPr>
      <w:spacing w:after="100"/>
      <w:ind w:left="400"/>
    </w:pPr>
  </w:style>
  <w:style w:type="paragraph" w:styleId="TOC4">
    <w:name w:val="toc 4"/>
    <w:basedOn w:val="Normal"/>
    <w:next w:val="Normal"/>
    <w:autoRedefine/>
    <w:rsid w:val="001D154D"/>
    <w:pPr>
      <w:spacing w:after="100"/>
      <w:ind w:left="600"/>
    </w:pPr>
  </w:style>
  <w:style w:type="paragraph" w:styleId="TOC5">
    <w:name w:val="toc 5"/>
    <w:basedOn w:val="Normal"/>
    <w:next w:val="Normal"/>
    <w:autoRedefine/>
    <w:rsid w:val="001D154D"/>
    <w:pPr>
      <w:spacing w:after="100"/>
      <w:ind w:left="800"/>
    </w:pPr>
  </w:style>
  <w:style w:type="paragraph" w:styleId="TOC6">
    <w:name w:val="toc 6"/>
    <w:basedOn w:val="Normal"/>
    <w:next w:val="Normal"/>
    <w:autoRedefine/>
    <w:rsid w:val="001D154D"/>
    <w:pPr>
      <w:spacing w:after="100"/>
      <w:ind w:left="1000"/>
    </w:pPr>
  </w:style>
  <w:style w:type="paragraph" w:styleId="TOC7">
    <w:name w:val="toc 7"/>
    <w:basedOn w:val="Normal"/>
    <w:next w:val="Normal"/>
    <w:autoRedefine/>
    <w:rsid w:val="001D154D"/>
    <w:pPr>
      <w:spacing w:after="100"/>
      <w:ind w:left="1200"/>
    </w:pPr>
  </w:style>
  <w:style w:type="paragraph" w:styleId="TOC8">
    <w:name w:val="toc 8"/>
    <w:basedOn w:val="Normal"/>
    <w:next w:val="Normal"/>
    <w:autoRedefine/>
    <w:rsid w:val="001D154D"/>
    <w:pPr>
      <w:spacing w:after="100"/>
      <w:ind w:left="1400"/>
    </w:pPr>
  </w:style>
  <w:style w:type="paragraph" w:styleId="TOC9">
    <w:name w:val="toc 9"/>
    <w:basedOn w:val="Normal"/>
    <w:next w:val="Normal"/>
    <w:autoRedefine/>
    <w:rsid w:val="001D154D"/>
    <w:pPr>
      <w:spacing w:after="100"/>
      <w:ind w:left="1600"/>
    </w:pPr>
  </w:style>
  <w:style w:type="paragraph" w:styleId="FootnoteText">
    <w:name w:val="footnote text"/>
    <w:basedOn w:val="Normal"/>
    <w:semiHidden/>
    <w:rsid w:val="001D154D"/>
    <w:rPr>
      <w:szCs w:val="20"/>
    </w:rPr>
  </w:style>
  <w:style w:type="character" w:styleId="FootnoteReference">
    <w:name w:val="footnote reference"/>
    <w:semiHidden/>
    <w:rPr>
      <w:vertAlign w:val="superscript"/>
    </w:rPr>
  </w:style>
  <w:style w:type="paragraph" w:styleId="BalloonText">
    <w:name w:val="Balloon Text"/>
    <w:basedOn w:val="Normal"/>
    <w:semiHidden/>
    <w:rsid w:val="00447F19"/>
    <w:rPr>
      <w:rFonts w:ascii="Tahoma" w:hAnsi="Tahoma" w:cs="Tahoma"/>
      <w:sz w:val="16"/>
      <w:szCs w:val="16"/>
    </w:rPr>
  </w:style>
  <w:style w:type="paragraph" w:styleId="CommentSubject">
    <w:name w:val="annotation subject"/>
    <w:basedOn w:val="CommentText"/>
    <w:next w:val="CommentText"/>
    <w:semiHidden/>
    <w:rsid w:val="00447F19"/>
    <w:rPr>
      <w:b/>
      <w:bCs/>
    </w:rPr>
  </w:style>
  <w:style w:type="table" w:styleId="TableGrid">
    <w:name w:val="Table Grid"/>
    <w:basedOn w:val="TableNormal"/>
    <w:rsid w:val="00F37DD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37DDA"/>
  </w:style>
  <w:style w:type="paragraph" w:customStyle="1" w:styleId="Style1">
    <w:name w:val="Style1"/>
    <w:basedOn w:val="Heading4"/>
    <w:rsid w:val="00F37DDA"/>
    <w:rPr>
      <w:b w:val="0"/>
    </w:rPr>
  </w:style>
  <w:style w:type="paragraph" w:styleId="EndnoteText">
    <w:name w:val="endnote text"/>
    <w:basedOn w:val="Normal"/>
    <w:semiHidden/>
    <w:rsid w:val="00F37DDA"/>
    <w:rPr>
      <w:szCs w:val="20"/>
    </w:rPr>
  </w:style>
  <w:style w:type="paragraph" w:styleId="Header">
    <w:name w:val="header"/>
    <w:basedOn w:val="Normal"/>
    <w:rsid w:val="00727C8F"/>
    <w:pPr>
      <w:tabs>
        <w:tab w:val="center" w:pos="4153"/>
        <w:tab w:val="right" w:pos="8306"/>
      </w:tabs>
    </w:pPr>
  </w:style>
  <w:style w:type="paragraph" w:styleId="Footer">
    <w:name w:val="footer"/>
    <w:basedOn w:val="Normal"/>
    <w:rsid w:val="00727C8F"/>
    <w:pPr>
      <w:tabs>
        <w:tab w:val="center" w:pos="4153"/>
        <w:tab w:val="right" w:pos="8306"/>
      </w:tabs>
    </w:pPr>
  </w:style>
  <w:style w:type="character" w:customStyle="1" w:styleId="CommentTextChar">
    <w:name w:val="Comment Text Char"/>
    <w:link w:val="CommentText"/>
    <w:semiHidden/>
    <w:rsid w:val="00206B66"/>
    <w:rPr>
      <w:rFonts w:ascii="Arial" w:eastAsia="Calibri" w:hAnsi="Arial"/>
      <w:szCs w:val="22"/>
      <w:lang w:val="en-AU" w:eastAsia="en-US" w:bidi="ar-SA"/>
    </w:rPr>
  </w:style>
  <w:style w:type="character" w:styleId="Hyperlink">
    <w:name w:val="Hyperlink"/>
    <w:uiPriority w:val="99"/>
    <w:unhideWhenUsed/>
    <w:rsid w:val="001D154D"/>
    <w:rPr>
      <w:color w:val="0000FF"/>
      <w:u w:val="single"/>
    </w:rPr>
  </w:style>
  <w:style w:type="character" w:styleId="FollowedHyperlink">
    <w:name w:val="FollowedHyperlink"/>
    <w:rsid w:val="00165C27"/>
    <w:rPr>
      <w:color w:val="606420"/>
      <w:u w:val="single"/>
    </w:rPr>
  </w:style>
  <w:style w:type="character" w:styleId="Emphasis">
    <w:name w:val="Emphasis"/>
    <w:qFormat/>
    <w:rsid w:val="0077148F"/>
    <w:rPr>
      <w:i/>
      <w:iCs/>
    </w:rPr>
  </w:style>
  <w:style w:type="paragraph" w:customStyle="1" w:styleId="COTCOCLV2-ASDEFCON">
    <w:name w:val="COT/COC LV2 - ASDEFCON"/>
    <w:basedOn w:val="ASDEFCONNormal"/>
    <w:next w:val="COTCOCLV3-ASDEFCON"/>
    <w:rsid w:val="001D154D"/>
    <w:pPr>
      <w:keepNext/>
      <w:keepLines/>
      <w:numPr>
        <w:ilvl w:val="1"/>
        <w:numId w:val="17"/>
      </w:numPr>
      <w:pBdr>
        <w:bottom w:val="single" w:sz="4" w:space="1" w:color="auto"/>
      </w:pBdr>
    </w:pPr>
    <w:rPr>
      <w:b/>
    </w:rPr>
  </w:style>
  <w:style w:type="paragraph" w:customStyle="1" w:styleId="ASDEFCONNormal">
    <w:name w:val="ASDEFCON Normal"/>
    <w:link w:val="ASDEFCONNormalChar"/>
    <w:rsid w:val="001D154D"/>
    <w:pPr>
      <w:spacing w:after="120"/>
      <w:jc w:val="both"/>
    </w:pPr>
    <w:rPr>
      <w:rFonts w:ascii="Arial" w:hAnsi="Arial"/>
      <w:color w:val="000000"/>
      <w:szCs w:val="40"/>
    </w:rPr>
  </w:style>
  <w:style w:type="character" w:customStyle="1" w:styleId="ASDEFCONNormalChar">
    <w:name w:val="ASDEFCON Normal Char"/>
    <w:link w:val="ASDEFCONNormal"/>
    <w:rsid w:val="001D154D"/>
    <w:rPr>
      <w:rFonts w:ascii="Arial" w:hAnsi="Arial"/>
      <w:color w:val="000000"/>
      <w:szCs w:val="40"/>
    </w:rPr>
  </w:style>
  <w:style w:type="paragraph" w:customStyle="1" w:styleId="COTCOCLV3-ASDEFCON">
    <w:name w:val="COT/COC LV3 - ASDEFCON"/>
    <w:basedOn w:val="ASDEFCONNormal"/>
    <w:rsid w:val="001D154D"/>
    <w:pPr>
      <w:numPr>
        <w:ilvl w:val="2"/>
        <w:numId w:val="17"/>
      </w:numPr>
    </w:pPr>
  </w:style>
  <w:style w:type="paragraph" w:customStyle="1" w:styleId="COTCOCLV1-ASDEFCON">
    <w:name w:val="COT/COC LV1 - ASDEFCON"/>
    <w:basedOn w:val="ASDEFCONNormal"/>
    <w:next w:val="COTCOCLV2-ASDEFCON"/>
    <w:rsid w:val="001D154D"/>
    <w:pPr>
      <w:keepNext/>
      <w:keepLines/>
      <w:numPr>
        <w:numId w:val="17"/>
      </w:numPr>
      <w:spacing w:before="240"/>
    </w:pPr>
    <w:rPr>
      <w:b/>
      <w:caps/>
    </w:rPr>
  </w:style>
  <w:style w:type="paragraph" w:customStyle="1" w:styleId="COTCOCLV4-ASDEFCON">
    <w:name w:val="COT/COC LV4 - ASDEFCON"/>
    <w:basedOn w:val="ASDEFCONNormal"/>
    <w:rsid w:val="001D154D"/>
    <w:pPr>
      <w:numPr>
        <w:ilvl w:val="3"/>
        <w:numId w:val="17"/>
      </w:numPr>
    </w:pPr>
  </w:style>
  <w:style w:type="paragraph" w:customStyle="1" w:styleId="COTCOCLV5-ASDEFCON">
    <w:name w:val="COT/COC LV5 - ASDEFCON"/>
    <w:basedOn w:val="ASDEFCONNormal"/>
    <w:rsid w:val="001D154D"/>
    <w:pPr>
      <w:numPr>
        <w:ilvl w:val="4"/>
        <w:numId w:val="17"/>
      </w:numPr>
    </w:pPr>
  </w:style>
  <w:style w:type="paragraph" w:customStyle="1" w:styleId="COTCOCLV6-ASDEFCON">
    <w:name w:val="COT/COC LV6 - ASDEFCON"/>
    <w:basedOn w:val="ASDEFCONNormal"/>
    <w:rsid w:val="001D154D"/>
    <w:pPr>
      <w:keepLines/>
      <w:numPr>
        <w:ilvl w:val="5"/>
        <w:numId w:val="17"/>
      </w:numPr>
    </w:pPr>
  </w:style>
  <w:style w:type="paragraph" w:customStyle="1" w:styleId="ASDEFCONOption">
    <w:name w:val="ASDEFCON Option"/>
    <w:basedOn w:val="ASDEFCONNormal"/>
    <w:rsid w:val="001D154D"/>
    <w:pPr>
      <w:keepNext/>
      <w:spacing w:before="60"/>
    </w:pPr>
    <w:rPr>
      <w:b/>
      <w:i/>
      <w:szCs w:val="24"/>
    </w:rPr>
  </w:style>
  <w:style w:type="paragraph" w:customStyle="1" w:styleId="NoteToDrafters-ASDEFCON">
    <w:name w:val="Note To Drafters - ASDEFCON"/>
    <w:basedOn w:val="ASDEFCONNormal"/>
    <w:rsid w:val="001D154D"/>
    <w:pPr>
      <w:keepNext/>
      <w:shd w:val="clear" w:color="auto" w:fill="000000"/>
    </w:pPr>
    <w:rPr>
      <w:b/>
      <w:i/>
      <w:color w:val="FFFFFF"/>
    </w:rPr>
  </w:style>
  <w:style w:type="paragraph" w:customStyle="1" w:styleId="NoteToTenderers-ASDEFCON">
    <w:name w:val="Note To Tenderers - ASDEFCON"/>
    <w:basedOn w:val="ASDEFCONNormal"/>
    <w:rsid w:val="001D154D"/>
    <w:pPr>
      <w:keepNext/>
      <w:shd w:val="pct15" w:color="auto" w:fill="auto"/>
    </w:pPr>
    <w:rPr>
      <w:b/>
      <w:i/>
    </w:rPr>
  </w:style>
  <w:style w:type="paragraph" w:customStyle="1" w:styleId="ASDEFCONTitle">
    <w:name w:val="ASDEFCON Title"/>
    <w:basedOn w:val="ASDEFCONNormal"/>
    <w:rsid w:val="001D154D"/>
    <w:pPr>
      <w:keepLines/>
      <w:spacing w:before="240"/>
      <w:jc w:val="center"/>
    </w:pPr>
    <w:rPr>
      <w:b/>
      <w:caps/>
    </w:rPr>
  </w:style>
  <w:style w:type="paragraph" w:customStyle="1" w:styleId="ATTANNLV1-ASDEFCON">
    <w:name w:val="ATT/ANN LV1 - ASDEFCON"/>
    <w:basedOn w:val="ASDEFCONNormal"/>
    <w:next w:val="ATTANNLV2-ASDEFCON"/>
    <w:rsid w:val="001D154D"/>
    <w:pPr>
      <w:keepNext/>
      <w:keepLines/>
      <w:numPr>
        <w:numId w:val="4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D154D"/>
    <w:pPr>
      <w:numPr>
        <w:ilvl w:val="1"/>
        <w:numId w:val="44"/>
      </w:numPr>
    </w:pPr>
    <w:rPr>
      <w:szCs w:val="24"/>
    </w:rPr>
  </w:style>
  <w:style w:type="character" w:customStyle="1" w:styleId="ATTANNLV2-ASDEFCONChar">
    <w:name w:val="ATT/ANN LV2 - ASDEFCON Char"/>
    <w:link w:val="ATTANNLV2-ASDEFCON"/>
    <w:rsid w:val="001D154D"/>
    <w:rPr>
      <w:rFonts w:ascii="Arial" w:hAnsi="Arial"/>
      <w:color w:val="000000"/>
      <w:szCs w:val="24"/>
    </w:rPr>
  </w:style>
  <w:style w:type="paragraph" w:customStyle="1" w:styleId="ATTANNLV3-ASDEFCON">
    <w:name w:val="ATT/ANN LV3 - ASDEFCON"/>
    <w:basedOn w:val="ASDEFCONNormal"/>
    <w:rsid w:val="001D154D"/>
    <w:pPr>
      <w:numPr>
        <w:ilvl w:val="2"/>
        <w:numId w:val="44"/>
      </w:numPr>
    </w:pPr>
    <w:rPr>
      <w:szCs w:val="24"/>
    </w:rPr>
  </w:style>
  <w:style w:type="paragraph" w:customStyle="1" w:styleId="ATTANNLV4-ASDEFCON">
    <w:name w:val="ATT/ANN LV4 - ASDEFCON"/>
    <w:basedOn w:val="ASDEFCONNormal"/>
    <w:rsid w:val="001D154D"/>
    <w:pPr>
      <w:numPr>
        <w:ilvl w:val="3"/>
        <w:numId w:val="44"/>
      </w:numPr>
    </w:pPr>
    <w:rPr>
      <w:szCs w:val="24"/>
    </w:rPr>
  </w:style>
  <w:style w:type="paragraph" w:customStyle="1" w:styleId="ASDEFCONCoverTitle">
    <w:name w:val="ASDEFCON Cover Title"/>
    <w:rsid w:val="001D154D"/>
    <w:pPr>
      <w:jc w:val="center"/>
    </w:pPr>
    <w:rPr>
      <w:rFonts w:ascii="Georgia" w:hAnsi="Georgia"/>
      <w:b/>
      <w:color w:val="000000"/>
      <w:sz w:val="100"/>
      <w:szCs w:val="24"/>
    </w:rPr>
  </w:style>
  <w:style w:type="paragraph" w:customStyle="1" w:styleId="ASDEFCONHeaderFooterLeft">
    <w:name w:val="ASDEFCON Header/Footer Left"/>
    <w:basedOn w:val="ASDEFCONNormal"/>
    <w:rsid w:val="001D154D"/>
    <w:pPr>
      <w:spacing w:after="0"/>
      <w:jc w:val="left"/>
    </w:pPr>
    <w:rPr>
      <w:sz w:val="16"/>
      <w:szCs w:val="24"/>
    </w:rPr>
  </w:style>
  <w:style w:type="paragraph" w:customStyle="1" w:styleId="ASDEFCONCoverPageIncorp">
    <w:name w:val="ASDEFCON Cover Page Incorp"/>
    <w:rsid w:val="001D154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D154D"/>
    <w:rPr>
      <w:b/>
      <w:i/>
    </w:rPr>
  </w:style>
  <w:style w:type="paragraph" w:customStyle="1" w:styleId="COTCOCLV2NONUM-ASDEFCON">
    <w:name w:val="COT/COC LV2 NONUM - ASDEFCON"/>
    <w:basedOn w:val="COTCOCLV2-ASDEFCON"/>
    <w:next w:val="COTCOCLV3-ASDEFCON"/>
    <w:rsid w:val="001D154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D154D"/>
    <w:pPr>
      <w:keepNext w:val="0"/>
      <w:numPr>
        <w:numId w:val="0"/>
      </w:numPr>
      <w:ind w:left="851"/>
    </w:pPr>
    <w:rPr>
      <w:bCs/>
      <w:szCs w:val="20"/>
    </w:rPr>
  </w:style>
  <w:style w:type="paragraph" w:customStyle="1" w:styleId="COTCOCLV3NONUM-ASDEFCON">
    <w:name w:val="COT/COC LV3 NONUM - ASDEFCON"/>
    <w:basedOn w:val="COTCOCLV3-ASDEFCON"/>
    <w:next w:val="COTCOCLV3-ASDEFCON"/>
    <w:rsid w:val="001D154D"/>
    <w:pPr>
      <w:numPr>
        <w:ilvl w:val="0"/>
        <w:numId w:val="0"/>
      </w:numPr>
      <w:ind w:left="851"/>
    </w:pPr>
    <w:rPr>
      <w:szCs w:val="20"/>
    </w:rPr>
  </w:style>
  <w:style w:type="paragraph" w:customStyle="1" w:styleId="COTCOCLV4NONUM-ASDEFCON">
    <w:name w:val="COT/COC LV4 NONUM - ASDEFCON"/>
    <w:basedOn w:val="COTCOCLV4-ASDEFCON"/>
    <w:next w:val="COTCOCLV4-ASDEFCON"/>
    <w:rsid w:val="001D154D"/>
    <w:pPr>
      <w:numPr>
        <w:ilvl w:val="0"/>
        <w:numId w:val="0"/>
      </w:numPr>
      <w:ind w:left="1418"/>
    </w:pPr>
    <w:rPr>
      <w:szCs w:val="20"/>
    </w:rPr>
  </w:style>
  <w:style w:type="paragraph" w:customStyle="1" w:styleId="COTCOCLV5NONUM-ASDEFCON">
    <w:name w:val="COT/COC LV5 NONUM - ASDEFCON"/>
    <w:basedOn w:val="COTCOCLV5-ASDEFCON"/>
    <w:next w:val="COTCOCLV5-ASDEFCON"/>
    <w:rsid w:val="001D154D"/>
    <w:pPr>
      <w:numPr>
        <w:ilvl w:val="0"/>
        <w:numId w:val="0"/>
      </w:numPr>
      <w:ind w:left="1985"/>
    </w:pPr>
    <w:rPr>
      <w:szCs w:val="20"/>
    </w:rPr>
  </w:style>
  <w:style w:type="paragraph" w:customStyle="1" w:styleId="COTCOCLV6NONUM-ASDEFCON">
    <w:name w:val="COT/COC LV6 NONUM - ASDEFCON"/>
    <w:basedOn w:val="COTCOCLV6-ASDEFCON"/>
    <w:next w:val="COTCOCLV6-ASDEFCON"/>
    <w:rsid w:val="001D154D"/>
    <w:pPr>
      <w:numPr>
        <w:ilvl w:val="0"/>
        <w:numId w:val="0"/>
      </w:numPr>
      <w:ind w:left="2552"/>
    </w:pPr>
    <w:rPr>
      <w:szCs w:val="20"/>
    </w:rPr>
  </w:style>
  <w:style w:type="paragraph" w:customStyle="1" w:styleId="ATTANNLV1NONUM-ASDEFCON">
    <w:name w:val="ATT/ANN LV1 NONUM - ASDEFCON"/>
    <w:basedOn w:val="ATTANNLV1-ASDEFCON"/>
    <w:next w:val="ATTANNLV2-ASDEFCON"/>
    <w:rsid w:val="001D154D"/>
    <w:pPr>
      <w:numPr>
        <w:numId w:val="0"/>
      </w:numPr>
      <w:ind w:left="851"/>
    </w:pPr>
    <w:rPr>
      <w:bCs/>
      <w:szCs w:val="20"/>
    </w:rPr>
  </w:style>
  <w:style w:type="paragraph" w:customStyle="1" w:styleId="ATTANNLV2NONUM-ASDEFCON">
    <w:name w:val="ATT/ANN LV2 NONUM - ASDEFCON"/>
    <w:basedOn w:val="ATTANNLV2-ASDEFCON"/>
    <w:next w:val="ATTANNLV2-ASDEFCON"/>
    <w:rsid w:val="001D154D"/>
    <w:pPr>
      <w:numPr>
        <w:ilvl w:val="0"/>
        <w:numId w:val="0"/>
      </w:numPr>
      <w:ind w:left="851"/>
    </w:pPr>
    <w:rPr>
      <w:szCs w:val="20"/>
    </w:rPr>
  </w:style>
  <w:style w:type="paragraph" w:customStyle="1" w:styleId="ATTANNLV3NONUM-ASDEFCON">
    <w:name w:val="ATT/ANN LV3 NONUM - ASDEFCON"/>
    <w:basedOn w:val="ATTANNLV3-ASDEFCON"/>
    <w:next w:val="ATTANNLV3-ASDEFCON"/>
    <w:rsid w:val="001D154D"/>
    <w:pPr>
      <w:numPr>
        <w:ilvl w:val="0"/>
        <w:numId w:val="0"/>
      </w:numPr>
      <w:ind w:left="1418"/>
    </w:pPr>
    <w:rPr>
      <w:szCs w:val="20"/>
    </w:rPr>
  </w:style>
  <w:style w:type="paragraph" w:customStyle="1" w:styleId="ATTANNLV4NONUM-ASDEFCON">
    <w:name w:val="ATT/ANN LV4 NONUM - ASDEFCON"/>
    <w:basedOn w:val="ATTANNLV4-ASDEFCON"/>
    <w:next w:val="ATTANNLV4-ASDEFCON"/>
    <w:rsid w:val="001D154D"/>
    <w:pPr>
      <w:numPr>
        <w:ilvl w:val="0"/>
        <w:numId w:val="0"/>
      </w:numPr>
      <w:ind w:left="1985"/>
    </w:pPr>
    <w:rPr>
      <w:szCs w:val="20"/>
    </w:rPr>
  </w:style>
  <w:style w:type="paragraph" w:customStyle="1" w:styleId="NoteToDraftersBullets-ASDEFCON">
    <w:name w:val="Note To Drafters Bullets - ASDEFCON"/>
    <w:basedOn w:val="NoteToDrafters-ASDEFCON"/>
    <w:rsid w:val="001D154D"/>
    <w:pPr>
      <w:numPr>
        <w:numId w:val="19"/>
      </w:numPr>
    </w:pPr>
    <w:rPr>
      <w:bCs/>
      <w:iCs/>
      <w:szCs w:val="20"/>
    </w:rPr>
  </w:style>
  <w:style w:type="paragraph" w:customStyle="1" w:styleId="NoteToDraftersList-ASDEFCON">
    <w:name w:val="Note To Drafters List - ASDEFCON"/>
    <w:basedOn w:val="NoteToDrafters-ASDEFCON"/>
    <w:rsid w:val="001D154D"/>
    <w:pPr>
      <w:numPr>
        <w:numId w:val="20"/>
      </w:numPr>
    </w:pPr>
    <w:rPr>
      <w:bCs/>
      <w:iCs/>
      <w:szCs w:val="20"/>
    </w:rPr>
  </w:style>
  <w:style w:type="paragraph" w:customStyle="1" w:styleId="NoteToTenderersBullets-ASDEFCON">
    <w:name w:val="Note To Tenderers Bullets - ASDEFCON"/>
    <w:basedOn w:val="NoteToTenderers-ASDEFCON"/>
    <w:rsid w:val="001D154D"/>
    <w:pPr>
      <w:numPr>
        <w:numId w:val="21"/>
      </w:numPr>
    </w:pPr>
    <w:rPr>
      <w:bCs/>
      <w:iCs/>
      <w:szCs w:val="20"/>
    </w:rPr>
  </w:style>
  <w:style w:type="paragraph" w:customStyle="1" w:styleId="NoteToTenderersList-ASDEFCON">
    <w:name w:val="Note To Tenderers List - ASDEFCON"/>
    <w:basedOn w:val="NoteToTenderers-ASDEFCON"/>
    <w:rsid w:val="001D154D"/>
    <w:pPr>
      <w:numPr>
        <w:numId w:val="22"/>
      </w:numPr>
    </w:pPr>
    <w:rPr>
      <w:bCs/>
      <w:iCs/>
      <w:szCs w:val="20"/>
    </w:rPr>
  </w:style>
  <w:style w:type="paragraph" w:customStyle="1" w:styleId="SOWHL1-ASDEFCON">
    <w:name w:val="SOW HL1 - ASDEFCON"/>
    <w:basedOn w:val="ASDEFCONNormal"/>
    <w:next w:val="SOWHL2-ASDEFCON"/>
    <w:qFormat/>
    <w:rsid w:val="001D154D"/>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D154D"/>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D154D"/>
    <w:pPr>
      <w:keepNext/>
      <w:numPr>
        <w:ilvl w:val="2"/>
        <w:numId w:val="6"/>
      </w:numPr>
    </w:pPr>
    <w:rPr>
      <w:rFonts w:eastAsia="Calibri"/>
      <w:b/>
      <w:szCs w:val="22"/>
      <w:lang w:eastAsia="en-US"/>
    </w:rPr>
  </w:style>
  <w:style w:type="paragraph" w:customStyle="1" w:styleId="SOWHL4-ASDEFCON">
    <w:name w:val="SOW HL4 - ASDEFCON"/>
    <w:basedOn w:val="ASDEFCONNormal"/>
    <w:qFormat/>
    <w:rsid w:val="001D154D"/>
    <w:pPr>
      <w:keepNext/>
      <w:numPr>
        <w:ilvl w:val="3"/>
        <w:numId w:val="6"/>
      </w:numPr>
    </w:pPr>
    <w:rPr>
      <w:rFonts w:eastAsia="Calibri"/>
      <w:b/>
      <w:szCs w:val="22"/>
      <w:lang w:eastAsia="en-US"/>
    </w:rPr>
  </w:style>
  <w:style w:type="paragraph" w:customStyle="1" w:styleId="SOWHL5-ASDEFCON">
    <w:name w:val="SOW HL5 - ASDEFCON"/>
    <w:basedOn w:val="ASDEFCONNormal"/>
    <w:qFormat/>
    <w:rsid w:val="001D154D"/>
    <w:pPr>
      <w:keepNext/>
      <w:numPr>
        <w:ilvl w:val="4"/>
        <w:numId w:val="6"/>
      </w:numPr>
    </w:pPr>
    <w:rPr>
      <w:rFonts w:eastAsia="Calibri"/>
      <w:b/>
      <w:szCs w:val="22"/>
      <w:lang w:eastAsia="en-US"/>
    </w:rPr>
  </w:style>
  <w:style w:type="paragraph" w:customStyle="1" w:styleId="SOWSubL1-ASDEFCON">
    <w:name w:val="SOW SubL1 - ASDEFCON"/>
    <w:basedOn w:val="ASDEFCONNormal"/>
    <w:qFormat/>
    <w:rsid w:val="001D154D"/>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1D154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D154D"/>
    <w:pPr>
      <w:numPr>
        <w:ilvl w:val="0"/>
        <w:numId w:val="0"/>
      </w:numPr>
      <w:ind w:left="1134"/>
    </w:pPr>
    <w:rPr>
      <w:rFonts w:eastAsia="Times New Roman"/>
      <w:bCs/>
      <w:szCs w:val="20"/>
    </w:rPr>
  </w:style>
  <w:style w:type="paragraph" w:customStyle="1" w:styleId="SOWTL2-ASDEFCON">
    <w:name w:val="SOW TL2 - ASDEFCON"/>
    <w:basedOn w:val="SOWHL2-ASDEFCON"/>
    <w:rsid w:val="001D154D"/>
    <w:pPr>
      <w:keepNext w:val="0"/>
      <w:pBdr>
        <w:bottom w:val="none" w:sz="0" w:space="0" w:color="auto"/>
      </w:pBdr>
    </w:pPr>
    <w:rPr>
      <w:b w:val="0"/>
    </w:rPr>
  </w:style>
  <w:style w:type="paragraph" w:customStyle="1" w:styleId="SOWTL3NONUM-ASDEFCON">
    <w:name w:val="SOW TL3 NONUM - ASDEFCON"/>
    <w:basedOn w:val="SOWTL3-ASDEFCON"/>
    <w:next w:val="SOWTL3-ASDEFCON"/>
    <w:rsid w:val="001D154D"/>
    <w:pPr>
      <w:numPr>
        <w:ilvl w:val="0"/>
        <w:numId w:val="0"/>
      </w:numPr>
      <w:ind w:left="1134"/>
    </w:pPr>
    <w:rPr>
      <w:rFonts w:eastAsia="Times New Roman"/>
      <w:bCs/>
      <w:szCs w:val="20"/>
    </w:rPr>
  </w:style>
  <w:style w:type="paragraph" w:customStyle="1" w:styleId="SOWTL3-ASDEFCON">
    <w:name w:val="SOW TL3 - ASDEFCON"/>
    <w:basedOn w:val="SOWHL3-ASDEFCON"/>
    <w:rsid w:val="001D154D"/>
    <w:pPr>
      <w:keepNext w:val="0"/>
    </w:pPr>
    <w:rPr>
      <w:b w:val="0"/>
    </w:rPr>
  </w:style>
  <w:style w:type="paragraph" w:customStyle="1" w:styleId="SOWTL4NONUM-ASDEFCON">
    <w:name w:val="SOW TL4 NONUM - ASDEFCON"/>
    <w:basedOn w:val="SOWTL4-ASDEFCON"/>
    <w:next w:val="SOWTL4-ASDEFCON"/>
    <w:rsid w:val="001D154D"/>
    <w:pPr>
      <w:numPr>
        <w:ilvl w:val="0"/>
        <w:numId w:val="0"/>
      </w:numPr>
      <w:ind w:left="1134"/>
    </w:pPr>
    <w:rPr>
      <w:rFonts w:eastAsia="Times New Roman"/>
      <w:bCs/>
      <w:szCs w:val="20"/>
    </w:rPr>
  </w:style>
  <w:style w:type="paragraph" w:customStyle="1" w:styleId="SOWTL4-ASDEFCON">
    <w:name w:val="SOW TL4 - ASDEFCON"/>
    <w:basedOn w:val="SOWHL4-ASDEFCON"/>
    <w:rsid w:val="001D154D"/>
    <w:pPr>
      <w:keepNext w:val="0"/>
    </w:pPr>
    <w:rPr>
      <w:b w:val="0"/>
    </w:rPr>
  </w:style>
  <w:style w:type="paragraph" w:customStyle="1" w:styleId="SOWTL5NONUM-ASDEFCON">
    <w:name w:val="SOW TL5 NONUM - ASDEFCON"/>
    <w:basedOn w:val="SOWHL5-ASDEFCON"/>
    <w:next w:val="SOWTL5-ASDEFCON"/>
    <w:rsid w:val="001D154D"/>
    <w:pPr>
      <w:keepNext w:val="0"/>
      <w:numPr>
        <w:ilvl w:val="0"/>
        <w:numId w:val="0"/>
      </w:numPr>
      <w:ind w:left="1134"/>
    </w:pPr>
    <w:rPr>
      <w:b w:val="0"/>
    </w:rPr>
  </w:style>
  <w:style w:type="paragraph" w:customStyle="1" w:styleId="SOWTL5-ASDEFCON">
    <w:name w:val="SOW TL5 - ASDEFCON"/>
    <w:basedOn w:val="SOWHL5-ASDEFCON"/>
    <w:rsid w:val="001D154D"/>
    <w:pPr>
      <w:keepNext w:val="0"/>
    </w:pPr>
    <w:rPr>
      <w:b w:val="0"/>
    </w:rPr>
  </w:style>
  <w:style w:type="paragraph" w:customStyle="1" w:styleId="SOWSubL2-ASDEFCON">
    <w:name w:val="SOW SubL2 - ASDEFCON"/>
    <w:basedOn w:val="ASDEFCONNormal"/>
    <w:qFormat/>
    <w:rsid w:val="001D154D"/>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1D154D"/>
    <w:pPr>
      <w:numPr>
        <w:numId w:val="0"/>
      </w:numPr>
      <w:ind w:left="1701"/>
    </w:pPr>
  </w:style>
  <w:style w:type="paragraph" w:customStyle="1" w:styleId="SOWSubL2NONUM-ASDEFCON">
    <w:name w:val="SOW SubL2 NONUM - ASDEFCON"/>
    <w:basedOn w:val="SOWSubL2-ASDEFCON"/>
    <w:next w:val="SOWSubL2-ASDEFCON"/>
    <w:qFormat/>
    <w:rsid w:val="001D154D"/>
    <w:pPr>
      <w:numPr>
        <w:ilvl w:val="0"/>
        <w:numId w:val="0"/>
      </w:numPr>
      <w:ind w:left="2268"/>
    </w:pPr>
  </w:style>
  <w:style w:type="paragraph" w:customStyle="1" w:styleId="ASDEFCONTextBlock">
    <w:name w:val="ASDEFCON TextBlock"/>
    <w:basedOn w:val="ASDEFCONNormal"/>
    <w:qFormat/>
    <w:rsid w:val="001D154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D154D"/>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D154D"/>
    <w:pPr>
      <w:keepNext/>
      <w:spacing w:before="240"/>
    </w:pPr>
    <w:rPr>
      <w:rFonts w:ascii="Arial Bold" w:hAnsi="Arial Bold"/>
      <w:b/>
      <w:bCs/>
      <w:caps/>
      <w:szCs w:val="20"/>
    </w:rPr>
  </w:style>
  <w:style w:type="paragraph" w:customStyle="1" w:styleId="Table8ptHeading-ASDEFCON">
    <w:name w:val="Table 8pt Heading - ASDEFCON"/>
    <w:basedOn w:val="ASDEFCONNormal"/>
    <w:rsid w:val="001D154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D154D"/>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D154D"/>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D154D"/>
    <w:rPr>
      <w:rFonts w:ascii="Arial" w:eastAsia="Calibri" w:hAnsi="Arial"/>
      <w:color w:val="000000"/>
      <w:szCs w:val="22"/>
      <w:lang w:eastAsia="en-US"/>
    </w:rPr>
  </w:style>
  <w:style w:type="paragraph" w:customStyle="1" w:styleId="Table8ptSub1-ASDEFCON">
    <w:name w:val="Table 8pt Sub1 - ASDEFCON"/>
    <w:basedOn w:val="Table8ptText-ASDEFCON"/>
    <w:rsid w:val="001D154D"/>
    <w:pPr>
      <w:numPr>
        <w:ilvl w:val="1"/>
      </w:numPr>
    </w:pPr>
  </w:style>
  <w:style w:type="paragraph" w:customStyle="1" w:styleId="Table8ptSub2-ASDEFCON">
    <w:name w:val="Table 8pt Sub2 - ASDEFCON"/>
    <w:basedOn w:val="Table8ptText-ASDEFCON"/>
    <w:rsid w:val="001D154D"/>
    <w:pPr>
      <w:numPr>
        <w:ilvl w:val="2"/>
      </w:numPr>
    </w:pPr>
  </w:style>
  <w:style w:type="paragraph" w:customStyle="1" w:styleId="Table10ptHeading-ASDEFCON">
    <w:name w:val="Table 10pt Heading - ASDEFCON"/>
    <w:basedOn w:val="ASDEFCONNormal"/>
    <w:rsid w:val="001D154D"/>
    <w:pPr>
      <w:keepNext/>
      <w:spacing w:before="60" w:after="60"/>
      <w:jc w:val="center"/>
    </w:pPr>
    <w:rPr>
      <w:b/>
    </w:rPr>
  </w:style>
  <w:style w:type="paragraph" w:customStyle="1" w:styleId="Table8ptBP1-ASDEFCON">
    <w:name w:val="Table 8pt BP1 - ASDEFCON"/>
    <w:basedOn w:val="Table8ptText-ASDEFCON"/>
    <w:rsid w:val="001D154D"/>
    <w:pPr>
      <w:numPr>
        <w:numId w:val="25"/>
      </w:numPr>
    </w:pPr>
  </w:style>
  <w:style w:type="paragraph" w:customStyle="1" w:styleId="Table8ptBP2-ASDEFCON">
    <w:name w:val="Table 8pt BP2 - ASDEFCON"/>
    <w:basedOn w:val="Table8ptText-ASDEFCON"/>
    <w:rsid w:val="001D154D"/>
    <w:pPr>
      <w:numPr>
        <w:ilvl w:val="1"/>
        <w:numId w:val="25"/>
      </w:numPr>
      <w:tabs>
        <w:tab w:val="clear" w:pos="284"/>
      </w:tabs>
    </w:pPr>
    <w:rPr>
      <w:iCs/>
    </w:rPr>
  </w:style>
  <w:style w:type="paragraph" w:customStyle="1" w:styleId="ASDEFCONBulletsLV1">
    <w:name w:val="ASDEFCON Bullets LV1"/>
    <w:basedOn w:val="ASDEFCONNormal"/>
    <w:rsid w:val="001D154D"/>
    <w:pPr>
      <w:numPr>
        <w:numId w:val="27"/>
      </w:numPr>
    </w:pPr>
    <w:rPr>
      <w:rFonts w:eastAsia="Calibri"/>
      <w:szCs w:val="22"/>
      <w:lang w:eastAsia="en-US"/>
    </w:rPr>
  </w:style>
  <w:style w:type="paragraph" w:customStyle="1" w:styleId="Table10ptSub1-ASDEFCON">
    <w:name w:val="Table 10pt Sub1 - ASDEFCON"/>
    <w:basedOn w:val="Table10ptText-ASDEFCON"/>
    <w:rsid w:val="001D154D"/>
    <w:pPr>
      <w:numPr>
        <w:ilvl w:val="1"/>
      </w:numPr>
      <w:jc w:val="both"/>
    </w:pPr>
  </w:style>
  <w:style w:type="paragraph" w:customStyle="1" w:styleId="Table10ptSub2-ASDEFCON">
    <w:name w:val="Table 10pt Sub2 - ASDEFCON"/>
    <w:basedOn w:val="Table10ptText-ASDEFCON"/>
    <w:rsid w:val="001D154D"/>
    <w:pPr>
      <w:numPr>
        <w:ilvl w:val="2"/>
      </w:numPr>
      <w:jc w:val="both"/>
    </w:pPr>
  </w:style>
  <w:style w:type="paragraph" w:customStyle="1" w:styleId="ASDEFCONBulletsLV2">
    <w:name w:val="ASDEFCON Bullets LV2"/>
    <w:basedOn w:val="ASDEFCONNormal"/>
    <w:rsid w:val="001D154D"/>
    <w:pPr>
      <w:numPr>
        <w:numId w:val="2"/>
      </w:numPr>
    </w:pPr>
  </w:style>
  <w:style w:type="paragraph" w:customStyle="1" w:styleId="Table10ptBP1-ASDEFCON">
    <w:name w:val="Table 10pt BP1 - ASDEFCON"/>
    <w:basedOn w:val="ASDEFCONNormal"/>
    <w:rsid w:val="001D154D"/>
    <w:pPr>
      <w:numPr>
        <w:numId w:val="31"/>
      </w:numPr>
      <w:spacing w:before="60" w:after="60"/>
    </w:pPr>
  </w:style>
  <w:style w:type="paragraph" w:customStyle="1" w:styleId="Table10ptBP2-ASDEFCON">
    <w:name w:val="Table 10pt BP2 - ASDEFCON"/>
    <w:basedOn w:val="ASDEFCONNormal"/>
    <w:link w:val="Table10ptBP2-ASDEFCONCharChar"/>
    <w:rsid w:val="001D154D"/>
    <w:pPr>
      <w:numPr>
        <w:ilvl w:val="1"/>
        <w:numId w:val="31"/>
      </w:numPr>
      <w:spacing w:before="60" w:after="60"/>
    </w:pPr>
  </w:style>
  <w:style w:type="character" w:customStyle="1" w:styleId="Table10ptBP2-ASDEFCONCharChar">
    <w:name w:val="Table 10pt BP2 - ASDEFCON Char Char"/>
    <w:link w:val="Table10ptBP2-ASDEFCON"/>
    <w:rsid w:val="001D154D"/>
    <w:rPr>
      <w:rFonts w:ascii="Arial" w:hAnsi="Arial"/>
      <w:color w:val="000000"/>
      <w:szCs w:val="40"/>
    </w:rPr>
  </w:style>
  <w:style w:type="paragraph" w:customStyle="1" w:styleId="GuideMarginHead-ASDEFCON">
    <w:name w:val="Guide Margin Head - ASDEFCON"/>
    <w:basedOn w:val="ASDEFCONNormal"/>
    <w:rsid w:val="001D154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D154D"/>
    <w:pPr>
      <w:ind w:left="1680"/>
    </w:pPr>
    <w:rPr>
      <w:lang w:eastAsia="en-US"/>
    </w:rPr>
  </w:style>
  <w:style w:type="paragraph" w:customStyle="1" w:styleId="GuideSublistLv1-ASDEFCON">
    <w:name w:val="Guide Sublist Lv1 - ASDEFCON"/>
    <w:basedOn w:val="ASDEFCONNormal"/>
    <w:qFormat/>
    <w:rsid w:val="001D154D"/>
    <w:pPr>
      <w:numPr>
        <w:numId w:val="35"/>
      </w:numPr>
    </w:pPr>
    <w:rPr>
      <w:rFonts w:eastAsia="Calibri"/>
      <w:szCs w:val="22"/>
      <w:lang w:eastAsia="en-US"/>
    </w:rPr>
  </w:style>
  <w:style w:type="paragraph" w:customStyle="1" w:styleId="GuideBullets-ASDEFCON">
    <w:name w:val="Guide Bullets - ASDEFCON"/>
    <w:basedOn w:val="ASDEFCONNormal"/>
    <w:rsid w:val="001D154D"/>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D154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D154D"/>
    <w:pPr>
      <w:keepNext/>
      <w:spacing w:before="240"/>
    </w:pPr>
    <w:rPr>
      <w:rFonts w:eastAsia="Calibri"/>
      <w:b/>
      <w:caps/>
      <w:szCs w:val="20"/>
      <w:lang w:eastAsia="en-US"/>
    </w:rPr>
  </w:style>
  <w:style w:type="paragraph" w:customStyle="1" w:styleId="ASDEFCONSublist">
    <w:name w:val="ASDEFCON Sublist"/>
    <w:basedOn w:val="ASDEFCONNormal"/>
    <w:rsid w:val="001D154D"/>
    <w:pPr>
      <w:numPr>
        <w:numId w:val="36"/>
      </w:numPr>
    </w:pPr>
    <w:rPr>
      <w:iCs/>
    </w:rPr>
  </w:style>
  <w:style w:type="paragraph" w:customStyle="1" w:styleId="ASDEFCONRecitals">
    <w:name w:val="ASDEFCON Recitals"/>
    <w:basedOn w:val="ASDEFCONNormal"/>
    <w:link w:val="ASDEFCONRecitalsCharChar"/>
    <w:rsid w:val="001D154D"/>
    <w:pPr>
      <w:numPr>
        <w:numId w:val="28"/>
      </w:numPr>
    </w:pPr>
  </w:style>
  <w:style w:type="character" w:customStyle="1" w:styleId="ASDEFCONRecitalsCharChar">
    <w:name w:val="ASDEFCON Recitals Char Char"/>
    <w:link w:val="ASDEFCONRecitals"/>
    <w:rsid w:val="001D154D"/>
    <w:rPr>
      <w:rFonts w:ascii="Arial" w:hAnsi="Arial"/>
      <w:color w:val="000000"/>
      <w:szCs w:val="40"/>
    </w:rPr>
  </w:style>
  <w:style w:type="paragraph" w:customStyle="1" w:styleId="NoteList-ASDEFCON">
    <w:name w:val="Note List - ASDEFCON"/>
    <w:basedOn w:val="ASDEFCONNormal"/>
    <w:rsid w:val="001D154D"/>
    <w:pPr>
      <w:numPr>
        <w:numId w:val="29"/>
      </w:numPr>
    </w:pPr>
    <w:rPr>
      <w:b/>
      <w:bCs/>
      <w:i/>
    </w:rPr>
  </w:style>
  <w:style w:type="paragraph" w:customStyle="1" w:styleId="NoteBullets-ASDEFCON">
    <w:name w:val="Note Bullets - ASDEFCON"/>
    <w:basedOn w:val="ASDEFCONNormal"/>
    <w:rsid w:val="001D154D"/>
    <w:pPr>
      <w:numPr>
        <w:numId w:val="30"/>
      </w:numPr>
    </w:pPr>
    <w:rPr>
      <w:b/>
      <w:i/>
    </w:rPr>
  </w:style>
  <w:style w:type="paragraph" w:styleId="Caption">
    <w:name w:val="caption"/>
    <w:basedOn w:val="Normal"/>
    <w:next w:val="Normal"/>
    <w:qFormat/>
    <w:rsid w:val="001D154D"/>
    <w:rPr>
      <w:b/>
      <w:bCs/>
      <w:szCs w:val="20"/>
    </w:rPr>
  </w:style>
  <w:style w:type="paragraph" w:customStyle="1" w:styleId="ASDEFCONOperativePartListLV1">
    <w:name w:val="ASDEFCON Operative Part List LV1"/>
    <w:basedOn w:val="ASDEFCONNormal"/>
    <w:rsid w:val="001D154D"/>
    <w:pPr>
      <w:numPr>
        <w:numId w:val="32"/>
      </w:numPr>
    </w:pPr>
    <w:rPr>
      <w:iCs/>
    </w:rPr>
  </w:style>
  <w:style w:type="paragraph" w:customStyle="1" w:styleId="ASDEFCONOperativePartListLV2">
    <w:name w:val="ASDEFCON Operative Part List LV2"/>
    <w:basedOn w:val="ASDEFCONOperativePartListLV1"/>
    <w:rsid w:val="001D154D"/>
    <w:pPr>
      <w:numPr>
        <w:ilvl w:val="1"/>
      </w:numPr>
    </w:pPr>
  </w:style>
  <w:style w:type="paragraph" w:customStyle="1" w:styleId="ASDEFCONOptionSpace">
    <w:name w:val="ASDEFCON Option Space"/>
    <w:basedOn w:val="ASDEFCONNormal"/>
    <w:rsid w:val="001D154D"/>
    <w:pPr>
      <w:spacing w:after="0"/>
    </w:pPr>
    <w:rPr>
      <w:bCs/>
      <w:color w:val="FFFFFF"/>
      <w:sz w:val="8"/>
    </w:rPr>
  </w:style>
  <w:style w:type="paragraph" w:customStyle="1" w:styleId="ATTANNReferencetoCOC">
    <w:name w:val="ATT/ANN Reference to COC"/>
    <w:basedOn w:val="ASDEFCONNormal"/>
    <w:rsid w:val="001D154D"/>
    <w:pPr>
      <w:keepNext/>
      <w:jc w:val="right"/>
    </w:pPr>
    <w:rPr>
      <w:i/>
      <w:iCs/>
      <w:szCs w:val="20"/>
    </w:rPr>
  </w:style>
  <w:style w:type="paragraph" w:customStyle="1" w:styleId="ASDEFCONHeaderFooterCenter">
    <w:name w:val="ASDEFCON Header/Footer Center"/>
    <w:basedOn w:val="ASDEFCONHeaderFooterLeft"/>
    <w:rsid w:val="001D154D"/>
    <w:pPr>
      <w:jc w:val="center"/>
    </w:pPr>
    <w:rPr>
      <w:szCs w:val="20"/>
    </w:rPr>
  </w:style>
  <w:style w:type="paragraph" w:customStyle="1" w:styleId="ASDEFCONHeaderFooterRight">
    <w:name w:val="ASDEFCON Header/Footer Right"/>
    <w:basedOn w:val="ASDEFCONHeaderFooterLeft"/>
    <w:rsid w:val="001D154D"/>
    <w:pPr>
      <w:jc w:val="right"/>
    </w:pPr>
    <w:rPr>
      <w:szCs w:val="20"/>
    </w:rPr>
  </w:style>
  <w:style w:type="paragraph" w:customStyle="1" w:styleId="ASDEFCONHeaderFooterClassification">
    <w:name w:val="ASDEFCON Header/Footer Classification"/>
    <w:basedOn w:val="ASDEFCONHeaderFooterLeft"/>
    <w:rsid w:val="001D154D"/>
    <w:pPr>
      <w:jc w:val="center"/>
    </w:pPr>
    <w:rPr>
      <w:rFonts w:ascii="Arial Bold" w:hAnsi="Arial Bold"/>
      <w:b/>
      <w:bCs/>
      <w:caps/>
      <w:sz w:val="20"/>
    </w:rPr>
  </w:style>
  <w:style w:type="paragraph" w:customStyle="1" w:styleId="GuideLV3Head-ASDEFCON">
    <w:name w:val="Guide LV3 Head - ASDEFCON"/>
    <w:basedOn w:val="ASDEFCONNormal"/>
    <w:rsid w:val="001D154D"/>
    <w:pPr>
      <w:keepNext/>
    </w:pPr>
    <w:rPr>
      <w:rFonts w:eastAsia="Calibri"/>
      <w:b/>
      <w:szCs w:val="22"/>
      <w:lang w:eastAsia="en-US"/>
    </w:rPr>
  </w:style>
  <w:style w:type="paragraph" w:customStyle="1" w:styleId="GuideSublistLv2-ASDEFCON">
    <w:name w:val="Guide Sublist Lv2 - ASDEFCON"/>
    <w:basedOn w:val="ASDEFCONNormal"/>
    <w:rsid w:val="001D154D"/>
    <w:pPr>
      <w:numPr>
        <w:ilvl w:val="1"/>
        <w:numId w:val="35"/>
      </w:numPr>
    </w:pPr>
  </w:style>
  <w:style w:type="character" w:styleId="PageNumber">
    <w:name w:val="page number"/>
    <w:basedOn w:val="DefaultParagraphFont"/>
    <w:rsid w:val="00FB4ED2"/>
  </w:style>
  <w:style w:type="character" w:customStyle="1" w:styleId="Heading1Char">
    <w:name w:val="Heading 1 Char"/>
    <w:link w:val="Heading1"/>
    <w:locked/>
    <w:rsid w:val="0024558F"/>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D154D"/>
    <w:rPr>
      <w:rFonts w:ascii="Cambria" w:hAnsi="Cambria"/>
      <w:b/>
      <w:bCs/>
      <w:color w:val="4F81BD"/>
      <w:sz w:val="26"/>
      <w:szCs w:val="26"/>
    </w:rPr>
  </w:style>
  <w:style w:type="paragraph" w:styleId="TOCHeading">
    <w:name w:val="TOC Heading"/>
    <w:basedOn w:val="Heading1"/>
    <w:next w:val="Normal"/>
    <w:uiPriority w:val="39"/>
    <w:semiHidden/>
    <w:unhideWhenUsed/>
    <w:qFormat/>
    <w:rsid w:val="00203DF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D154D"/>
    <w:pPr>
      <w:numPr>
        <w:numId w:val="55"/>
      </w:numPr>
    </w:pPr>
  </w:style>
  <w:style w:type="paragraph" w:styleId="Revision">
    <w:name w:val="Revision"/>
    <w:hidden/>
    <w:uiPriority w:val="99"/>
    <w:semiHidden/>
    <w:rsid w:val="007309B1"/>
    <w:rPr>
      <w:rFonts w:ascii="Arial" w:hAnsi="Arial"/>
      <w:szCs w:val="24"/>
    </w:rPr>
  </w:style>
  <w:style w:type="character" w:customStyle="1" w:styleId="CommentTextChar1">
    <w:name w:val="Comment Text Char1"/>
    <w:semiHidden/>
    <w:rsid w:val="007D123F"/>
    <w:rPr>
      <w:rFonts w:ascii="Arial" w:eastAsia="Calibri" w:hAnsi="Arial"/>
      <w:szCs w:val="22"/>
      <w:lang w:eastAsia="en-US"/>
    </w:rPr>
  </w:style>
  <w:style w:type="paragraph" w:styleId="Subtitle">
    <w:name w:val="Subtitle"/>
    <w:basedOn w:val="Normal"/>
    <w:next w:val="Normal"/>
    <w:link w:val="SubtitleChar"/>
    <w:uiPriority w:val="99"/>
    <w:qFormat/>
    <w:rsid w:val="0024558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4558F"/>
    <w:rPr>
      <w:i/>
      <w:color w:val="003760"/>
      <w:spacing w:val="15"/>
    </w:rPr>
  </w:style>
  <w:style w:type="paragraph" w:customStyle="1" w:styleId="StyleTitleGeorgiaNotBoldLeft">
    <w:name w:val="Style Title + Georgia Not Bold Left"/>
    <w:basedOn w:val="Title"/>
    <w:qFormat/>
    <w:rsid w:val="0024558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455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558F"/>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24558F"/>
    <w:rPr>
      <w:rFonts w:ascii="Arial" w:hAnsi="Arial"/>
      <w:b/>
      <w:bCs/>
      <w:i/>
      <w:color w:val="CF4520"/>
      <w:sz w:val="24"/>
      <w:szCs w:val="24"/>
    </w:rPr>
  </w:style>
  <w:style w:type="character" w:customStyle="1" w:styleId="Heading4Char">
    <w:name w:val="Heading 4 Char"/>
    <w:aliases w:val="Para4 Char"/>
    <w:link w:val="Heading4"/>
    <w:uiPriority w:val="9"/>
    <w:rsid w:val="0024558F"/>
    <w:rPr>
      <w:rFonts w:ascii="Arial" w:hAnsi="Arial"/>
      <w:b/>
      <w:bCs/>
      <w:i/>
      <w:iCs/>
      <w:szCs w:val="24"/>
    </w:rPr>
  </w:style>
  <w:style w:type="paragraph" w:customStyle="1" w:styleId="Bullet">
    <w:name w:val="Bullet"/>
    <w:basedOn w:val="ListParagraph"/>
    <w:qFormat/>
    <w:rsid w:val="0024558F"/>
    <w:pPr>
      <w:numPr>
        <w:numId w:val="61"/>
      </w:numPr>
      <w:tabs>
        <w:tab w:val="left" w:pos="567"/>
      </w:tabs>
      <w:jc w:val="left"/>
    </w:pPr>
  </w:style>
  <w:style w:type="paragraph" w:styleId="ListParagraph">
    <w:name w:val="List Paragraph"/>
    <w:basedOn w:val="Normal"/>
    <w:uiPriority w:val="34"/>
    <w:qFormat/>
    <w:rsid w:val="0024558F"/>
    <w:pPr>
      <w:spacing w:after="0"/>
      <w:ind w:left="720"/>
    </w:pPr>
  </w:style>
  <w:style w:type="paragraph" w:customStyle="1" w:styleId="Bullet2">
    <w:name w:val="Bullet 2"/>
    <w:basedOn w:val="Normal"/>
    <w:rsid w:val="0024558F"/>
    <w:pPr>
      <w:numPr>
        <w:numId w:val="6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77849">
      <w:bodyDiv w:val="1"/>
      <w:marLeft w:val="0"/>
      <w:marRight w:val="0"/>
      <w:marTop w:val="0"/>
      <w:marBottom w:val="0"/>
      <w:divBdr>
        <w:top w:val="none" w:sz="0" w:space="0" w:color="auto"/>
        <w:left w:val="none" w:sz="0" w:space="0" w:color="auto"/>
        <w:bottom w:val="none" w:sz="0" w:space="0" w:color="auto"/>
        <w:right w:val="none" w:sz="0" w:space="0" w:color="auto"/>
      </w:divBdr>
    </w:div>
    <w:div w:id="1266352163">
      <w:bodyDiv w:val="1"/>
      <w:marLeft w:val="0"/>
      <w:marRight w:val="0"/>
      <w:marTop w:val="0"/>
      <w:marBottom w:val="0"/>
      <w:divBdr>
        <w:top w:val="none" w:sz="0" w:space="0" w:color="auto"/>
        <w:left w:val="none" w:sz="0" w:space="0" w:color="auto"/>
        <w:bottom w:val="none" w:sz="0" w:space="0" w:color="auto"/>
        <w:right w:val="none" w:sz="0" w:space="0" w:color="auto"/>
      </w:divBdr>
    </w:div>
    <w:div w:id="198083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10CA5-527F-44A1-B48D-686DD19A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284</TotalTime>
  <Pages>33</Pages>
  <Words>9911</Words>
  <Characters>51119</Characters>
  <Application>Microsoft Office Word</Application>
  <DocSecurity>0</DocSecurity>
  <Lines>425</Lines>
  <Paragraphs>121</Paragraphs>
  <ScaleCrop>false</ScaleCrop>
  <HeadingPairs>
    <vt:vector size="2" baseType="variant">
      <vt:variant>
        <vt:lpstr>Title</vt:lpstr>
      </vt:variant>
      <vt:variant>
        <vt:i4>1</vt:i4>
      </vt:variant>
    </vt:vector>
  </HeadingPairs>
  <TitlesOfParts>
    <vt:vector size="1" baseType="lpstr">
      <vt:lpstr>Contract Data Requirments List</vt:lpstr>
    </vt:vector>
  </TitlesOfParts>
  <Manager>CASG</Manager>
  <Company>Defence</Company>
  <LinksUpToDate>false</LinksUpToDate>
  <CharactersWithSpaces>60909</CharactersWithSpaces>
  <SharedDoc>false</SharedDoc>
  <HLinks>
    <vt:vector size="12" baseType="variant">
      <vt:variant>
        <vt:i4>5374043</vt:i4>
      </vt:variant>
      <vt:variant>
        <vt:i4>45</vt:i4>
      </vt:variant>
      <vt:variant>
        <vt:i4>0</vt:i4>
      </vt:variant>
      <vt:variant>
        <vt:i4>5</vt:i4>
      </vt:variant>
      <vt:variant>
        <vt:lpwstr>http://drnet.defence.gov.au/DMO/PP/ASDEFCONandContracting/ASDEFCON/Pages/Strategic Materiel.aspx</vt:lpwstr>
      </vt:variant>
      <vt:variant>
        <vt:lpwstr/>
      </vt:variant>
      <vt:variant>
        <vt:i4>5374043</vt:i4>
      </vt:variant>
      <vt:variant>
        <vt:i4>42</vt:i4>
      </vt:variant>
      <vt:variant>
        <vt:i4>0</vt:i4>
      </vt:variant>
      <vt:variant>
        <vt:i4>5</vt:i4>
      </vt:variant>
      <vt:variant>
        <vt:lpwstr>http://drnet.defence.gov.au/DMO/PP/ASDEFCONandContracting/ASDEFCON/Pages/Strategic Materiel.aspx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Data Requirments List</dc:title>
  <dc:subject>Annex to Draft Statement of Work</dc:subject>
  <dc:creator>DAE2-</dc:creator>
  <cp:keywords>Contract Data Requirments List, CDRL, DIDs, data items</cp:keywords>
  <cp:lastModifiedBy>Christian Laursen</cp:lastModifiedBy>
  <cp:revision>33</cp:revision>
  <cp:lastPrinted>2016-01-13T03:43:00Z</cp:lastPrinted>
  <dcterms:created xsi:type="dcterms:W3CDTF">2025-06-20T06:18:00Z</dcterms:created>
  <dcterms:modified xsi:type="dcterms:W3CDTF">2026-06-17T22:26:00Z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BM80256077</vt:lpwstr>
  </property>
  <property fmtid="{D5CDD505-2E9C-101B-9397-08002B2CF9AE}" pid="4" name="Objective-Title">
    <vt:lpwstr>042_SMV5.4_SANNC_CDRL</vt:lpwstr>
  </property>
  <property fmtid="{D5CDD505-2E9C-101B-9397-08002B2CF9AE}" pid="5" name="Objective-Comment">
    <vt:lpwstr/>
  </property>
  <property fmtid="{D5CDD505-2E9C-101B-9397-08002B2CF9AE}" pid="6" name="Objective-CreationStamp">
    <vt:filetime>2024-09-17T23:47:03Z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2026-06-02T22:26:58Z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1.48</vt:lpwstr>
  </property>
  <property fmtid="{D5CDD505-2E9C-101B-9397-08002B2CF9AE}" pid="16" name="Objective-VersionNumber">
    <vt:i4>49</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